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C161F" w:rsidR="00B756B3" w:rsidP="001962A8" w:rsidRDefault="00B756B3" w14:paraId="2205EF15" w14:textId="7D8A5D78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  <w:r w:rsidRPr="005C161F">
        <w:rPr>
          <w:rFonts w:ascii="Arial" w:hAnsi="Arial" w:cs="Arial"/>
        </w:rPr>
        <w:t>REPUBLIKA HRVATSKA</w:t>
      </w:r>
    </w:p>
    <w:p w:rsidRPr="005C161F" w:rsidR="00B756B3" w:rsidP="001962A8" w:rsidRDefault="00B756B3" w14:paraId="58B1B9D1" w14:textId="77777777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>TRGOVAČKI SUD U ZAGREBU</w:t>
      </w:r>
    </w:p>
    <w:p w:rsidRPr="005C161F" w:rsidR="00B756B3" w:rsidP="001962A8" w:rsidRDefault="00B756B3" w14:paraId="353261D1" w14:textId="77777777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 xml:space="preserve">Zagreb, </w:t>
      </w:r>
      <w:proofErr w:type="spellStart"/>
      <w:r w:rsidRPr="005C161F">
        <w:rPr>
          <w:rFonts w:ascii="Arial" w:hAnsi="Arial" w:cs="Arial"/>
        </w:rPr>
        <w:t>Amruševa</w:t>
      </w:r>
      <w:proofErr w:type="spellEnd"/>
      <w:r w:rsidRPr="005C161F">
        <w:rPr>
          <w:rFonts w:ascii="Arial" w:hAnsi="Arial" w:cs="Arial"/>
        </w:rPr>
        <w:t xml:space="preserve"> 2/II                                          </w:t>
      </w:r>
      <w:r w:rsidRPr="005C161F">
        <w:rPr>
          <w:rFonts w:ascii="Arial" w:hAnsi="Arial" w:cs="Arial"/>
        </w:rPr>
        <w:tab/>
      </w:r>
      <w:r w:rsidRPr="005C161F">
        <w:rPr>
          <w:rFonts w:ascii="Arial" w:hAnsi="Arial" w:cs="Arial"/>
        </w:rPr>
        <w:tab/>
      </w:r>
      <w:r w:rsidRPr="005C161F">
        <w:rPr>
          <w:rFonts w:ascii="Arial" w:hAnsi="Arial" w:cs="Arial"/>
        </w:rPr>
        <w:tab/>
      </w:r>
      <w:r w:rsidRPr="005C161F">
        <w:rPr>
          <w:rFonts w:ascii="Arial" w:hAnsi="Arial" w:cs="Arial"/>
        </w:rPr>
        <w:tab/>
      </w:r>
    </w:p>
    <w:p w:rsidRPr="005C161F" w:rsidR="00B756B3" w:rsidP="001962A8" w:rsidRDefault="00B756B3" w14:paraId="68DF4F10" w14:textId="5CF090E5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 xml:space="preserve">    </w:t>
      </w:r>
      <w:r w:rsidRPr="005C161F">
        <w:rPr>
          <w:rFonts w:ascii="Arial" w:hAnsi="Arial" w:cs="Arial"/>
        </w:rPr>
        <w:tab/>
      </w:r>
      <w:r w:rsidRPr="005C161F">
        <w:rPr>
          <w:rFonts w:ascii="Arial" w:hAnsi="Arial" w:cs="Arial"/>
        </w:rPr>
        <w:tab/>
      </w:r>
      <w:r w:rsidRPr="005C161F">
        <w:rPr>
          <w:rFonts w:ascii="Arial" w:hAnsi="Arial" w:cs="Arial"/>
        </w:rPr>
        <w:tab/>
      </w:r>
      <w:r w:rsidRPr="005C161F">
        <w:rPr>
          <w:rFonts w:ascii="Arial" w:hAnsi="Arial" w:cs="Arial"/>
        </w:rPr>
        <w:tab/>
      </w:r>
      <w:r w:rsidRPr="005C161F">
        <w:rPr>
          <w:rFonts w:ascii="Arial" w:hAnsi="Arial" w:cs="Arial"/>
        </w:rPr>
        <w:tab/>
      </w:r>
      <w:r w:rsidRPr="005C161F">
        <w:rPr>
          <w:rFonts w:ascii="Arial" w:hAnsi="Arial" w:cs="Arial"/>
        </w:rPr>
        <w:tab/>
      </w:r>
      <w:r w:rsidRPr="005C161F">
        <w:rPr>
          <w:rFonts w:ascii="Arial" w:hAnsi="Arial" w:cs="Arial"/>
        </w:rPr>
        <w:tab/>
        <w:t xml:space="preserve">  </w:t>
      </w:r>
      <w:r w:rsidRPr="005C161F" w:rsidR="00103769">
        <w:rPr>
          <w:rFonts w:ascii="Arial" w:hAnsi="Arial" w:cs="Arial"/>
        </w:rPr>
        <w:tab/>
      </w:r>
      <w:r w:rsidR="005C161F">
        <w:rPr>
          <w:rFonts w:ascii="Arial" w:hAnsi="Arial" w:cs="Arial"/>
        </w:rPr>
        <w:t xml:space="preserve">          </w:t>
      </w:r>
      <w:r w:rsidRPr="005C161F">
        <w:rPr>
          <w:rFonts w:ascii="Arial" w:hAnsi="Arial" w:cs="Arial"/>
        </w:rPr>
        <w:t xml:space="preserve">   18. St-1329/2022</w:t>
      </w:r>
    </w:p>
    <w:p w:rsidR="00B756B3" w:rsidP="001962A8" w:rsidRDefault="00B756B3" w14:paraId="59E9053C" w14:textId="037205BA">
      <w:pPr>
        <w:jc w:val="both"/>
        <w:rPr>
          <w:rFonts w:ascii="Arial" w:hAnsi="Arial" w:cs="Arial"/>
        </w:rPr>
      </w:pPr>
    </w:p>
    <w:p w:rsidRPr="005C161F" w:rsidR="00B84325" w:rsidP="001962A8" w:rsidRDefault="00B84325" w14:paraId="48526BB0" w14:textId="77777777">
      <w:pPr>
        <w:jc w:val="both"/>
        <w:rPr>
          <w:rFonts w:ascii="Arial" w:hAnsi="Arial" w:cs="Arial"/>
        </w:rPr>
      </w:pPr>
    </w:p>
    <w:p w:rsidR="00B756B3" w:rsidP="001962A8" w:rsidRDefault="00B756B3" w14:paraId="5B7AA244" w14:textId="1F97A1B5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 xml:space="preserve">     </w:t>
      </w:r>
      <w:r w:rsidRPr="005C161F">
        <w:rPr>
          <w:rFonts w:ascii="Arial" w:hAnsi="Arial" w:cs="Arial"/>
        </w:rPr>
        <w:tab/>
      </w:r>
      <w:r w:rsidRPr="005C161F">
        <w:rPr>
          <w:rFonts w:ascii="Arial" w:hAnsi="Arial" w:cs="Arial"/>
        </w:rPr>
        <w:tab/>
      </w:r>
      <w:r w:rsidRPr="005C161F">
        <w:rPr>
          <w:rFonts w:ascii="Arial" w:hAnsi="Arial" w:cs="Arial"/>
        </w:rPr>
        <w:tab/>
      </w:r>
      <w:r w:rsidRPr="005C161F">
        <w:rPr>
          <w:rFonts w:ascii="Arial" w:hAnsi="Arial" w:cs="Arial"/>
        </w:rPr>
        <w:tab/>
      </w:r>
      <w:r w:rsidRPr="005C161F">
        <w:rPr>
          <w:rFonts w:ascii="Arial" w:hAnsi="Arial" w:cs="Arial"/>
        </w:rPr>
        <w:tab/>
        <w:t xml:space="preserve"> </w:t>
      </w:r>
      <w:r w:rsidRPr="005C161F" w:rsidR="00103769">
        <w:rPr>
          <w:rFonts w:ascii="Arial" w:hAnsi="Arial" w:cs="Arial"/>
        </w:rPr>
        <w:t xml:space="preserve">  </w:t>
      </w:r>
      <w:r w:rsidRPr="005C161F">
        <w:rPr>
          <w:rFonts w:ascii="Arial" w:hAnsi="Arial" w:cs="Arial"/>
        </w:rPr>
        <w:t xml:space="preserve"> Z A P I S N I K</w:t>
      </w:r>
    </w:p>
    <w:p w:rsidR="000E0532" w:rsidP="001962A8" w:rsidRDefault="000E0532" w14:paraId="172361C4" w14:textId="77777777">
      <w:pPr>
        <w:jc w:val="both"/>
        <w:rPr>
          <w:rFonts w:ascii="Arial" w:hAnsi="Arial" w:cs="Arial"/>
        </w:rPr>
      </w:pPr>
    </w:p>
    <w:p w:rsidRPr="005C161F" w:rsidR="004B13DB" w:rsidP="001962A8" w:rsidRDefault="004B13DB" w14:paraId="3692EAAD" w14:textId="77777777">
      <w:pPr>
        <w:jc w:val="both"/>
        <w:rPr>
          <w:rFonts w:ascii="Arial" w:hAnsi="Arial" w:cs="Arial"/>
        </w:rPr>
      </w:pPr>
    </w:p>
    <w:p w:rsidRPr="005C161F" w:rsidR="00B756B3" w:rsidP="001962A8" w:rsidRDefault="00B756B3" w14:paraId="0AAFF1E2" w14:textId="17034615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 xml:space="preserve">s ročišta za ispitivanje tražbina, u </w:t>
      </w:r>
      <w:proofErr w:type="spellStart"/>
      <w:r w:rsidRPr="005C161F">
        <w:rPr>
          <w:rFonts w:ascii="Arial" w:hAnsi="Arial" w:cs="Arial"/>
        </w:rPr>
        <w:t>predstečajnom</w:t>
      </w:r>
      <w:proofErr w:type="spellEnd"/>
      <w:r w:rsidRPr="005C161F">
        <w:rPr>
          <w:rFonts w:ascii="Arial" w:hAnsi="Arial" w:cs="Arial"/>
        </w:rPr>
        <w:t xml:space="preserve"> postupku nad dužnikom </w:t>
      </w:r>
      <w:r w:rsidR="0072407B">
        <w:rPr>
          <w:rFonts w:ascii="Arial" w:hAnsi="Arial" w:cs="Arial"/>
        </w:rPr>
        <w:t>DIV GRUPA d.o.o., OIB</w:t>
      </w:r>
      <w:r w:rsidR="00A07172">
        <w:rPr>
          <w:rFonts w:ascii="Arial" w:hAnsi="Arial" w:cs="Arial"/>
        </w:rPr>
        <w:t xml:space="preserve"> 33890755814, Samobor, </w:t>
      </w:r>
      <w:proofErr w:type="spellStart"/>
      <w:r w:rsidRPr="005C161F" w:rsidR="00E54417">
        <w:rPr>
          <w:rFonts w:ascii="Arial" w:hAnsi="Arial" w:cs="Arial"/>
        </w:rPr>
        <w:t>Bobovica</w:t>
      </w:r>
      <w:proofErr w:type="spellEnd"/>
      <w:r w:rsidRPr="005C161F" w:rsidR="00E54417">
        <w:rPr>
          <w:rFonts w:ascii="Arial" w:hAnsi="Arial" w:cs="Arial"/>
        </w:rPr>
        <w:t xml:space="preserve"> 10A,</w:t>
      </w:r>
      <w:r w:rsidR="00B84325">
        <w:rPr>
          <w:rFonts w:ascii="Arial" w:hAnsi="Arial" w:cs="Arial"/>
        </w:rPr>
        <w:t xml:space="preserve"> </w:t>
      </w:r>
      <w:r w:rsidRPr="00AD50F6" w:rsidR="00B84325">
        <w:rPr>
          <w:rFonts w:ascii="Arial" w:hAnsi="Arial" w:cs="Arial"/>
        </w:rPr>
        <w:t>održanog</w:t>
      </w:r>
      <w:r w:rsidRPr="00AD50F6" w:rsidR="008D447C">
        <w:rPr>
          <w:rFonts w:ascii="Arial" w:hAnsi="Arial" w:cs="Arial"/>
        </w:rPr>
        <w:t xml:space="preserve"> 22. rujna </w:t>
      </w:r>
      <w:r w:rsidRPr="00AD50F6" w:rsidR="00B84325">
        <w:rPr>
          <w:rFonts w:ascii="Arial" w:hAnsi="Arial" w:cs="Arial"/>
        </w:rPr>
        <w:t>2022.</w:t>
      </w:r>
    </w:p>
    <w:p w:rsidRPr="005C161F" w:rsidR="00E54417" w:rsidP="001962A8" w:rsidRDefault="00E54417" w14:paraId="1ADF2327" w14:textId="77777777">
      <w:pPr>
        <w:jc w:val="both"/>
        <w:rPr>
          <w:rFonts w:ascii="Arial" w:hAnsi="Arial" w:cs="Arial"/>
        </w:rPr>
      </w:pPr>
    </w:p>
    <w:p w:rsidR="00B756B3" w:rsidP="001962A8" w:rsidRDefault="00B756B3" w14:paraId="7D543D8C" w14:textId="77777777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>Nazočni od suda:</w:t>
      </w:r>
    </w:p>
    <w:p w:rsidRPr="005C161F" w:rsidR="004B13DB" w:rsidP="001962A8" w:rsidRDefault="004B13DB" w14:paraId="3D41CA8F" w14:textId="77777777">
      <w:pPr>
        <w:jc w:val="both"/>
        <w:rPr>
          <w:rFonts w:ascii="Arial" w:hAnsi="Arial" w:cs="Arial"/>
        </w:rPr>
      </w:pPr>
    </w:p>
    <w:p w:rsidR="00B756B3" w:rsidP="001962A8" w:rsidRDefault="00B756B3" w14:paraId="23CA0E69" w14:textId="77777777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>Sudac: Danijela Uzelac Ljubić</w:t>
      </w:r>
    </w:p>
    <w:p w:rsidRPr="005C161F" w:rsidR="004B13DB" w:rsidP="001962A8" w:rsidRDefault="004B13DB" w14:paraId="2004B661" w14:textId="77777777">
      <w:pPr>
        <w:jc w:val="both"/>
        <w:rPr>
          <w:rFonts w:ascii="Arial" w:hAnsi="Arial" w:cs="Arial"/>
        </w:rPr>
      </w:pPr>
    </w:p>
    <w:p w:rsidRPr="005C161F" w:rsidR="004B13DB" w:rsidP="001962A8" w:rsidRDefault="00B756B3" w14:paraId="6FD56653" w14:textId="68C37C1B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>Zapisničar: Katarina Franjić</w:t>
      </w:r>
    </w:p>
    <w:p w:rsidRPr="005C161F" w:rsidR="00B756B3" w:rsidP="001962A8" w:rsidRDefault="00B756B3" w14:paraId="66A2E2C6" w14:textId="77777777">
      <w:pPr>
        <w:jc w:val="both"/>
        <w:rPr>
          <w:rFonts w:ascii="Arial" w:hAnsi="Arial" w:cs="Arial"/>
        </w:rPr>
      </w:pPr>
    </w:p>
    <w:p w:rsidR="00B756B3" w:rsidP="001962A8" w:rsidRDefault="00B756B3" w14:paraId="11E2B919" w14:textId="4A147F05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 xml:space="preserve">Započeto u </w:t>
      </w:r>
      <w:r w:rsidR="00AD50F6">
        <w:rPr>
          <w:rFonts w:ascii="Arial" w:hAnsi="Arial" w:cs="Arial"/>
        </w:rPr>
        <w:t xml:space="preserve">10,00 </w:t>
      </w:r>
      <w:r w:rsidRPr="005C161F">
        <w:rPr>
          <w:rFonts w:ascii="Arial" w:hAnsi="Arial" w:cs="Arial"/>
        </w:rPr>
        <w:t>sati. Sud otvara ročište za ispitivanje tražbina. Ročište je javno.</w:t>
      </w:r>
    </w:p>
    <w:p w:rsidRPr="005C161F" w:rsidR="004B13DB" w:rsidP="001962A8" w:rsidRDefault="004B13DB" w14:paraId="2E7CFEB0" w14:textId="77777777">
      <w:pPr>
        <w:jc w:val="both"/>
        <w:rPr>
          <w:rFonts w:ascii="Arial" w:hAnsi="Arial" w:cs="Arial"/>
        </w:rPr>
      </w:pPr>
    </w:p>
    <w:p w:rsidR="00B756B3" w:rsidP="001962A8" w:rsidRDefault="00B756B3" w14:paraId="41E3AE87" w14:textId="77777777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>Utvrđuje se da su na ročište pristupili:</w:t>
      </w:r>
    </w:p>
    <w:p w:rsidRPr="005C161F" w:rsidR="004B13DB" w:rsidP="001962A8" w:rsidRDefault="004B13DB" w14:paraId="0C43687A" w14:textId="77777777">
      <w:pPr>
        <w:jc w:val="both"/>
        <w:rPr>
          <w:rFonts w:ascii="Arial" w:hAnsi="Arial" w:cs="Arial"/>
        </w:rPr>
      </w:pPr>
    </w:p>
    <w:p w:rsidR="00B756B3" w:rsidP="001962A8" w:rsidRDefault="00B756B3" w14:paraId="56AB3E98" w14:textId="77777777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 xml:space="preserve">Povjerenik: Irena Kelava </w:t>
      </w:r>
    </w:p>
    <w:p w:rsidRPr="005C161F" w:rsidR="004B13DB" w:rsidP="001962A8" w:rsidRDefault="004B13DB" w14:paraId="110BCF30" w14:textId="77777777">
      <w:pPr>
        <w:jc w:val="both"/>
        <w:rPr>
          <w:rFonts w:ascii="Arial" w:hAnsi="Arial" w:cs="Arial"/>
        </w:rPr>
      </w:pPr>
    </w:p>
    <w:p w:rsidR="00B756B3" w:rsidP="001962A8" w:rsidRDefault="00B756B3" w14:paraId="028D26FD" w14:textId="437CDEAA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>Za dužnika: odvjetnik Goran Jujnović</w:t>
      </w:r>
      <w:r w:rsidR="00746DBA">
        <w:rPr>
          <w:rFonts w:ascii="Arial" w:hAnsi="Arial" w:cs="Arial"/>
        </w:rPr>
        <w:t xml:space="preserve"> Lučić</w:t>
      </w:r>
      <w:r w:rsidR="00EB0C43">
        <w:rPr>
          <w:rFonts w:ascii="Arial" w:hAnsi="Arial" w:cs="Arial"/>
        </w:rPr>
        <w:t>, po punomoći u spisu, uz odvjetnicu Katarinu Šentija</w:t>
      </w:r>
    </w:p>
    <w:p w:rsidRPr="005C161F" w:rsidR="004B13DB" w:rsidP="001962A8" w:rsidRDefault="004B13DB" w14:paraId="0D182721" w14:textId="77777777">
      <w:pPr>
        <w:jc w:val="both"/>
        <w:rPr>
          <w:rFonts w:ascii="Arial" w:hAnsi="Arial" w:cs="Arial"/>
        </w:rPr>
      </w:pPr>
    </w:p>
    <w:p w:rsidRPr="005C161F" w:rsidR="00B756B3" w:rsidP="001962A8" w:rsidRDefault="00B756B3" w14:paraId="7C1D5C3F" w14:textId="77777777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>Za vjerovnike:</w:t>
      </w:r>
    </w:p>
    <w:p w:rsidR="00B756B3" w:rsidP="003B7BD2" w:rsidRDefault="003B7BD2" w14:paraId="0D68E0C4" w14:textId="6F8CAF1A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AGRAM BANKU d.d.- Marina Ljubanović, odvjetnica po punomoći</w:t>
      </w:r>
    </w:p>
    <w:p w:rsidR="003B7BD2" w:rsidP="003B7BD2" w:rsidRDefault="003B7BD2" w14:paraId="0030271A" w14:textId="32EF604F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BRODOSPLIT d.d. – Antonija Galić, odvjetnica po punomoći</w:t>
      </w:r>
    </w:p>
    <w:p w:rsidR="00794D2E" w:rsidP="003B7BD2" w:rsidRDefault="00794D2E" w14:paraId="244E90FD" w14:textId="39F18C6A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="00E11BCC">
        <w:rPr>
          <w:rFonts w:ascii="Arial" w:hAnsi="Arial" w:cs="Arial"/>
        </w:rPr>
        <w:t xml:space="preserve">obrt </w:t>
      </w:r>
      <w:r>
        <w:rPr>
          <w:rFonts w:ascii="Arial" w:hAnsi="Arial" w:cs="Arial"/>
        </w:rPr>
        <w:t xml:space="preserve">PAKOS INTERIJER – Marija </w:t>
      </w:r>
      <w:proofErr w:type="spellStart"/>
      <w:r>
        <w:rPr>
          <w:rFonts w:ascii="Arial" w:hAnsi="Arial" w:cs="Arial"/>
        </w:rPr>
        <w:t>Perušinović</w:t>
      </w:r>
      <w:proofErr w:type="spellEnd"/>
      <w:r>
        <w:rPr>
          <w:rFonts w:ascii="Arial" w:hAnsi="Arial" w:cs="Arial"/>
        </w:rPr>
        <w:t xml:space="preserve">, odvjetnička vježbenica u OD Glinska Mišković, </w:t>
      </w:r>
      <w:r w:rsidR="00741B17">
        <w:rPr>
          <w:rFonts w:ascii="Arial" w:hAnsi="Arial" w:cs="Arial"/>
        </w:rPr>
        <w:t>prema punomoći koja se nalazi u spisu</w:t>
      </w:r>
    </w:p>
    <w:p w:rsidR="00741B17" w:rsidP="003814AD" w:rsidRDefault="00741B17" w14:paraId="09645BF7" w14:textId="2DCCF666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WIJGE</w:t>
      </w:r>
      <w:r w:rsidRPr="003814AD" w:rsidR="003814AD">
        <w:t xml:space="preserve"> </w:t>
      </w:r>
      <w:r w:rsidR="0072407B">
        <w:rPr>
          <w:rFonts w:ascii="Arial" w:hAnsi="Arial" w:cs="Arial"/>
        </w:rPr>
        <w:t>HOLDING</w:t>
      </w:r>
      <w:r w:rsidRPr="003814AD" w:rsidR="003814AD">
        <w:rPr>
          <w:rFonts w:ascii="Arial" w:hAnsi="Arial" w:cs="Arial"/>
        </w:rPr>
        <w:t xml:space="preserve"> </w:t>
      </w:r>
      <w:proofErr w:type="spellStart"/>
      <w:r w:rsidRPr="003814AD" w:rsidR="003814AD">
        <w:rPr>
          <w:rFonts w:ascii="Arial" w:hAnsi="Arial" w:cs="Arial"/>
        </w:rPr>
        <w:t>B.V</w:t>
      </w:r>
      <w:proofErr w:type="spellEnd"/>
      <w:r>
        <w:rPr>
          <w:rFonts w:ascii="Arial" w:hAnsi="Arial" w:cs="Arial"/>
        </w:rPr>
        <w:t xml:space="preserve"> - </w:t>
      </w:r>
      <w:r w:rsidRPr="00741B17">
        <w:rPr>
          <w:rFonts w:ascii="Arial" w:hAnsi="Arial" w:cs="Arial"/>
        </w:rPr>
        <w:t xml:space="preserve">Marija </w:t>
      </w:r>
      <w:proofErr w:type="spellStart"/>
      <w:r w:rsidRPr="00741B17">
        <w:rPr>
          <w:rFonts w:ascii="Arial" w:hAnsi="Arial" w:cs="Arial"/>
        </w:rPr>
        <w:t>Perušinović</w:t>
      </w:r>
      <w:proofErr w:type="spellEnd"/>
      <w:r w:rsidRPr="00741B17">
        <w:rPr>
          <w:rFonts w:ascii="Arial" w:hAnsi="Arial" w:cs="Arial"/>
        </w:rPr>
        <w:t>, odvjetnička vježbenica u OD Glinska Mišković, prema punomoći koja se nalazi u spisu</w:t>
      </w:r>
    </w:p>
    <w:p w:rsidR="00741B17" w:rsidP="00741B17" w:rsidRDefault="00305055" w14:paraId="76D31202" w14:textId="4BCB86D4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MILŠPED d.o.o. -  </w:t>
      </w:r>
      <w:proofErr w:type="spellStart"/>
      <w:r>
        <w:rPr>
          <w:rFonts w:ascii="Arial" w:hAnsi="Arial" w:cs="Arial"/>
        </w:rPr>
        <w:t>Boženka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Mostarčić</w:t>
      </w:r>
      <w:proofErr w:type="spellEnd"/>
      <w:r>
        <w:rPr>
          <w:rFonts w:ascii="Arial" w:hAnsi="Arial" w:cs="Arial"/>
        </w:rPr>
        <w:t>, odvjetnica po punomoći koja se nalazi u spisu</w:t>
      </w:r>
    </w:p>
    <w:p w:rsidR="00305055" w:rsidP="00305055" w:rsidRDefault="00305055" w14:paraId="5A003D7E" w14:textId="2B155FB4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VTB BANK </w:t>
      </w:r>
      <w:r w:rsidR="0022358E">
        <w:rPr>
          <w:rFonts w:ascii="Arial" w:hAnsi="Arial" w:cs="Arial"/>
        </w:rPr>
        <w:t>SE</w:t>
      </w:r>
      <w:r w:rsidR="0072407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– Vedrana Vučković, odvjetnica </w:t>
      </w:r>
      <w:r w:rsidRPr="00305055">
        <w:rPr>
          <w:rFonts w:ascii="Arial" w:hAnsi="Arial" w:cs="Arial"/>
        </w:rPr>
        <w:t>po punomoći koja se nalazi u spisu</w:t>
      </w:r>
    </w:p>
    <w:p w:rsidR="001F09C3" w:rsidP="001705A9" w:rsidRDefault="001F09C3" w14:paraId="647B7E0B" w14:textId="08BCC603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="001705A9">
        <w:rPr>
          <w:rFonts w:ascii="Arial" w:hAnsi="Arial" w:cs="Arial"/>
        </w:rPr>
        <w:t xml:space="preserve">KONZUM PLUS d.o.o.– Marija Palić, </w:t>
      </w:r>
      <w:r w:rsidRPr="001705A9" w:rsidR="001705A9">
        <w:rPr>
          <w:rFonts w:ascii="Arial" w:hAnsi="Arial" w:cs="Arial"/>
        </w:rPr>
        <w:t xml:space="preserve">odvjetnica </w:t>
      </w:r>
      <w:r w:rsidR="001705A9">
        <w:rPr>
          <w:rFonts w:ascii="Arial" w:hAnsi="Arial" w:cs="Arial"/>
        </w:rPr>
        <w:t xml:space="preserve">u zamjenu za odvjetnika Marka Šebalja, </w:t>
      </w:r>
      <w:r w:rsidRPr="001705A9" w:rsidR="001705A9">
        <w:rPr>
          <w:rFonts w:ascii="Arial" w:hAnsi="Arial" w:cs="Arial"/>
        </w:rPr>
        <w:t>po punomoći koja se nalazi u spisu</w:t>
      </w:r>
    </w:p>
    <w:p w:rsidR="001705A9" w:rsidP="001705A9" w:rsidRDefault="001705A9" w14:paraId="4D051ED5" w14:textId="7B2446E0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ŽUPANIJSKE CESTE ZAGREBAČKE ŽUPANIJE </w:t>
      </w:r>
      <w:r w:rsidR="008553D3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8553D3">
        <w:rPr>
          <w:rFonts w:ascii="Arial" w:hAnsi="Arial" w:cs="Arial"/>
        </w:rPr>
        <w:t xml:space="preserve">Marko </w:t>
      </w:r>
      <w:proofErr w:type="spellStart"/>
      <w:r w:rsidR="008553D3">
        <w:rPr>
          <w:rFonts w:ascii="Arial" w:hAnsi="Arial" w:cs="Arial"/>
        </w:rPr>
        <w:t>Šulić</w:t>
      </w:r>
      <w:proofErr w:type="spellEnd"/>
      <w:r w:rsidR="008553D3">
        <w:rPr>
          <w:rFonts w:ascii="Arial" w:hAnsi="Arial" w:cs="Arial"/>
        </w:rPr>
        <w:t>, zaposlenik prema punomoći koju predaje u spis</w:t>
      </w:r>
    </w:p>
    <w:p w:rsidR="008553D3" w:rsidP="001705A9" w:rsidRDefault="008553D3" w14:paraId="38C53444" w14:textId="7EDA26FC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 w:rsidR="00E11BCC">
        <w:rPr>
          <w:rFonts w:ascii="Arial" w:hAnsi="Arial" w:cs="Arial"/>
        </w:rPr>
        <w:t xml:space="preserve"> NOVA HRVATSKA BANKA</w:t>
      </w:r>
      <w:r>
        <w:rPr>
          <w:rFonts w:ascii="Arial" w:hAnsi="Arial" w:cs="Arial"/>
        </w:rPr>
        <w:t xml:space="preserve"> d.d. – Tomislav </w:t>
      </w:r>
      <w:proofErr w:type="spellStart"/>
      <w:r>
        <w:rPr>
          <w:rFonts w:ascii="Arial" w:hAnsi="Arial" w:cs="Arial"/>
        </w:rPr>
        <w:t>Plušćec</w:t>
      </w:r>
      <w:proofErr w:type="spellEnd"/>
      <w:r>
        <w:rPr>
          <w:rFonts w:ascii="Arial" w:hAnsi="Arial" w:cs="Arial"/>
        </w:rPr>
        <w:t xml:space="preserve"> zaposlenik prema punomoći koju predaje u spis</w:t>
      </w:r>
    </w:p>
    <w:p w:rsidR="008553D3" w:rsidP="001705A9" w:rsidRDefault="00F532C9" w14:paraId="01725665" w14:textId="25DDE486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HYSEA </w:t>
      </w:r>
      <w:proofErr w:type="spellStart"/>
      <w:r>
        <w:rPr>
          <w:rFonts w:ascii="Arial" w:hAnsi="Arial" w:cs="Arial"/>
        </w:rPr>
        <w:t>Srl</w:t>
      </w:r>
      <w:proofErr w:type="spellEnd"/>
      <w:r>
        <w:rPr>
          <w:rFonts w:ascii="Arial" w:hAnsi="Arial" w:cs="Arial"/>
        </w:rPr>
        <w:t xml:space="preserve"> – Anita </w:t>
      </w:r>
      <w:proofErr w:type="spellStart"/>
      <w:r>
        <w:rPr>
          <w:rFonts w:ascii="Arial" w:hAnsi="Arial" w:cs="Arial"/>
        </w:rPr>
        <w:t>Prelec</w:t>
      </w:r>
      <w:proofErr w:type="spellEnd"/>
      <w:r>
        <w:rPr>
          <w:rFonts w:ascii="Arial" w:hAnsi="Arial" w:cs="Arial"/>
        </w:rPr>
        <w:t>, odvjetnica prema punomoći koju predaje u spis</w:t>
      </w:r>
    </w:p>
    <w:p w:rsidR="00F532C9" w:rsidP="001705A9" w:rsidRDefault="00F532C9" w14:paraId="4C94BC99" w14:textId="2D7FA4FD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SIKA CROATIA d.o.o.– Dinka Glavinić, odvjetnica prema punomoći koja se nalazi u spisu</w:t>
      </w:r>
    </w:p>
    <w:p w:rsidRPr="002534A1" w:rsidR="002534A1" w:rsidP="002534A1" w:rsidRDefault="00F532C9" w14:paraId="3F902FBB" w14:textId="5240270A">
      <w:pPr>
        <w:pStyle w:val="Odlomakpopisa"/>
        <w:numPr>
          <w:ilvl w:val="0"/>
          <w:numId w:val="2"/>
        </w:numPr>
        <w:rPr>
          <w:rFonts w:ascii="Arial" w:hAnsi="Arial" w:cs="Arial"/>
        </w:rPr>
      </w:pPr>
      <w:r w:rsidRPr="002534A1">
        <w:rPr>
          <w:rFonts w:ascii="Arial" w:hAnsi="Arial" w:cs="Arial"/>
        </w:rPr>
        <w:t xml:space="preserve"> Za </w:t>
      </w:r>
      <w:r w:rsidRPr="002534A1" w:rsidR="002534A1">
        <w:rPr>
          <w:rFonts w:ascii="Arial" w:hAnsi="Arial" w:cs="Arial"/>
        </w:rPr>
        <w:t xml:space="preserve">HUNAN VALIN XIANGTAN IRON AND STEEL CO., </w:t>
      </w:r>
      <w:proofErr w:type="spellStart"/>
      <w:r w:rsidRPr="002534A1" w:rsidR="002534A1">
        <w:rPr>
          <w:rFonts w:ascii="Arial" w:hAnsi="Arial" w:cs="Arial"/>
        </w:rPr>
        <w:t>Ltd</w:t>
      </w:r>
      <w:proofErr w:type="spellEnd"/>
      <w:r w:rsidRPr="002534A1" w:rsidR="002534A1">
        <w:rPr>
          <w:rFonts w:ascii="Arial" w:hAnsi="Arial" w:cs="Arial"/>
        </w:rPr>
        <w:t xml:space="preserve">. – Marko </w:t>
      </w:r>
      <w:proofErr w:type="spellStart"/>
      <w:r w:rsidRPr="002534A1" w:rsidR="002534A1">
        <w:rPr>
          <w:rFonts w:ascii="Arial" w:hAnsi="Arial" w:cs="Arial"/>
        </w:rPr>
        <w:t>Kruc</w:t>
      </w:r>
      <w:proofErr w:type="spellEnd"/>
      <w:r w:rsidRPr="002534A1" w:rsidR="002534A1">
        <w:rPr>
          <w:rFonts w:ascii="Arial" w:hAnsi="Arial" w:cs="Arial"/>
        </w:rPr>
        <w:t xml:space="preserve">, </w:t>
      </w:r>
      <w:r w:rsidR="002534A1">
        <w:rPr>
          <w:rFonts w:ascii="Arial" w:hAnsi="Arial" w:cs="Arial"/>
        </w:rPr>
        <w:t>odvjetnik</w:t>
      </w:r>
      <w:r w:rsidRPr="002534A1" w:rsidR="002534A1">
        <w:rPr>
          <w:rFonts w:ascii="Arial" w:hAnsi="Arial" w:cs="Arial"/>
        </w:rPr>
        <w:t xml:space="preserve"> prema punomoći koja se nalazi u spisu</w:t>
      </w:r>
    </w:p>
    <w:p w:rsidR="00F532C9" w:rsidP="002534A1" w:rsidRDefault="002534A1" w14:paraId="14E937E8" w14:textId="482D9C34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Za INOVA PRO d.o.o. – Mario </w:t>
      </w:r>
      <w:proofErr w:type="spellStart"/>
      <w:r>
        <w:rPr>
          <w:rFonts w:ascii="Arial" w:hAnsi="Arial" w:cs="Arial"/>
        </w:rPr>
        <w:t>Patača</w:t>
      </w:r>
      <w:proofErr w:type="spellEnd"/>
      <w:r>
        <w:rPr>
          <w:rFonts w:ascii="Arial" w:hAnsi="Arial" w:cs="Arial"/>
        </w:rPr>
        <w:t xml:space="preserve">, </w:t>
      </w:r>
      <w:r w:rsidRPr="002534A1">
        <w:rPr>
          <w:rFonts w:ascii="Arial" w:hAnsi="Arial" w:cs="Arial"/>
        </w:rPr>
        <w:t>odvjetnik prema punomoći koja se nalazi u spisu</w:t>
      </w:r>
    </w:p>
    <w:p w:rsidR="002534A1" w:rsidP="002534A1" w:rsidRDefault="002534A1" w14:paraId="18CE47E4" w14:textId="6787F023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</w:t>
      </w:r>
      <w:r w:rsidR="00254DFA">
        <w:rPr>
          <w:rFonts w:ascii="Arial" w:hAnsi="Arial" w:cs="Arial"/>
        </w:rPr>
        <w:t>ADDIKO BANK</w:t>
      </w:r>
      <w:r>
        <w:rPr>
          <w:rFonts w:ascii="Arial" w:hAnsi="Arial" w:cs="Arial"/>
        </w:rPr>
        <w:t xml:space="preserve"> d.d. </w:t>
      </w:r>
      <w:r w:rsidR="006473E3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6473E3">
        <w:rPr>
          <w:rFonts w:ascii="Arial" w:hAnsi="Arial" w:cs="Arial"/>
        </w:rPr>
        <w:t xml:space="preserve">Frano </w:t>
      </w:r>
      <w:proofErr w:type="spellStart"/>
      <w:r w:rsidR="006473E3">
        <w:rPr>
          <w:rFonts w:ascii="Arial" w:hAnsi="Arial" w:cs="Arial"/>
        </w:rPr>
        <w:t>Belohradsky</w:t>
      </w:r>
      <w:proofErr w:type="spellEnd"/>
      <w:r w:rsidR="006473E3">
        <w:rPr>
          <w:rFonts w:ascii="Arial" w:hAnsi="Arial" w:cs="Arial"/>
        </w:rPr>
        <w:t>, odvjetnik prema punomoći koja se nalazi u spisu</w:t>
      </w:r>
    </w:p>
    <w:p w:rsidR="006473E3" w:rsidP="002A7DB6" w:rsidRDefault="006473E3" w14:paraId="35E7867D" w14:textId="21462792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DE ROS</w:t>
      </w:r>
      <w:r w:rsidR="002A7DB6">
        <w:rPr>
          <w:rFonts w:ascii="Arial" w:hAnsi="Arial" w:cs="Arial"/>
        </w:rPr>
        <w:t>S</w:t>
      </w:r>
      <w:r>
        <w:rPr>
          <w:rFonts w:ascii="Arial" w:hAnsi="Arial" w:cs="Arial"/>
        </w:rPr>
        <w:t>I MARINE</w:t>
      </w:r>
      <w:r w:rsidR="002A7DB6">
        <w:rPr>
          <w:rFonts w:ascii="Arial" w:hAnsi="Arial" w:cs="Arial"/>
        </w:rPr>
        <w:t xml:space="preserve"> OU</w:t>
      </w:r>
      <w:r>
        <w:rPr>
          <w:rFonts w:ascii="Arial" w:hAnsi="Arial" w:cs="Arial"/>
        </w:rPr>
        <w:t xml:space="preserve"> </w:t>
      </w:r>
      <w:r w:rsidR="002A7DB6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2A7DB6">
        <w:rPr>
          <w:rFonts w:ascii="Arial" w:hAnsi="Arial" w:cs="Arial"/>
        </w:rPr>
        <w:t xml:space="preserve">Marko Milošević, </w:t>
      </w:r>
      <w:r w:rsidRPr="002A7DB6" w:rsidR="002A7DB6">
        <w:rPr>
          <w:rFonts w:ascii="Arial" w:hAnsi="Arial" w:cs="Arial"/>
        </w:rPr>
        <w:t>odvjetnik prema punomoći koja se nalazi u spisu</w:t>
      </w:r>
    </w:p>
    <w:p w:rsidR="002A7DB6" w:rsidP="002A7DB6" w:rsidRDefault="002A7DB6" w14:paraId="1B68BF25" w14:textId="644BB1D6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DHL GLOBAL FORWARDING d.o.o. – Krešimir </w:t>
      </w:r>
      <w:proofErr w:type="spellStart"/>
      <w:r>
        <w:rPr>
          <w:rFonts w:ascii="Arial" w:hAnsi="Arial" w:cs="Arial"/>
        </w:rPr>
        <w:t>Lisak</w:t>
      </w:r>
      <w:proofErr w:type="spellEnd"/>
      <w:r>
        <w:rPr>
          <w:rFonts w:ascii="Arial" w:hAnsi="Arial" w:cs="Arial"/>
        </w:rPr>
        <w:t xml:space="preserve">, </w:t>
      </w:r>
      <w:r w:rsidRPr="002A7DB6">
        <w:rPr>
          <w:rFonts w:ascii="Arial" w:hAnsi="Arial" w:cs="Arial"/>
        </w:rPr>
        <w:t>odvjetnik prema punomoći koja se nalazi u spisu</w:t>
      </w:r>
    </w:p>
    <w:p w:rsidRPr="002A7DB6" w:rsidR="002A7DB6" w:rsidP="002A7DB6" w:rsidRDefault="002A7DB6" w14:paraId="46F24744" w14:textId="270C7946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PEDOM ASFALTI d.o.o. – Jadranka </w:t>
      </w:r>
      <w:proofErr w:type="spellStart"/>
      <w:r>
        <w:rPr>
          <w:rFonts w:ascii="Arial" w:hAnsi="Arial" w:cs="Arial"/>
        </w:rPr>
        <w:t>Ruk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Andreis</w:t>
      </w:r>
      <w:proofErr w:type="spellEnd"/>
      <w:r>
        <w:rPr>
          <w:rFonts w:ascii="Arial" w:hAnsi="Arial" w:cs="Arial"/>
        </w:rPr>
        <w:t xml:space="preserve">, </w:t>
      </w:r>
      <w:r w:rsidRPr="00254DFA">
        <w:rPr>
          <w:rFonts w:ascii="Arial" w:hAnsi="Arial" w:cs="Arial"/>
        </w:rPr>
        <w:t>odvjetnica prema punomoći koja se nalazi u spisu ( koja je u dostavi putem e-komunikacije)</w:t>
      </w:r>
    </w:p>
    <w:p w:rsidR="002A7DB6" w:rsidP="007D618C" w:rsidRDefault="002A7DB6" w14:paraId="32AB0248" w14:textId="3EF4B01F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 w:rsidRPr="002A7DB6">
        <w:rPr>
          <w:rFonts w:ascii="Arial" w:hAnsi="Arial" w:cs="Arial"/>
        </w:rPr>
        <w:t xml:space="preserve"> Za </w:t>
      </w:r>
      <w:r w:rsidR="007D618C">
        <w:rPr>
          <w:rFonts w:ascii="Arial" w:hAnsi="Arial" w:cs="Arial"/>
        </w:rPr>
        <w:t>INPOS TEHNIČNA TRGOVINA NA DEBELO IN DROBNO d.o.o. –</w:t>
      </w:r>
      <w:r w:rsidR="00254DFA">
        <w:rPr>
          <w:rFonts w:ascii="Arial" w:hAnsi="Arial" w:cs="Arial"/>
        </w:rPr>
        <w:t xml:space="preserve"> Tomislav Bulić,</w:t>
      </w:r>
      <w:r w:rsidR="007D618C">
        <w:rPr>
          <w:rFonts w:ascii="Arial" w:hAnsi="Arial" w:cs="Arial"/>
        </w:rPr>
        <w:t xml:space="preserve"> </w:t>
      </w:r>
      <w:r w:rsidR="00254DFA">
        <w:rPr>
          <w:rFonts w:ascii="Arial" w:hAnsi="Arial" w:cs="Arial"/>
        </w:rPr>
        <w:t>odvjetnik</w:t>
      </w:r>
      <w:r w:rsidRPr="007D618C" w:rsidR="007D618C">
        <w:rPr>
          <w:rFonts w:ascii="Arial" w:hAnsi="Arial" w:cs="Arial"/>
        </w:rPr>
        <w:t xml:space="preserve"> prema punomoći koja se nalazi u spisu ( koja je u dostavi putem e-komunikacije)</w:t>
      </w:r>
    </w:p>
    <w:p w:rsidRPr="007D618C" w:rsidR="007D618C" w:rsidP="007D618C" w:rsidRDefault="007D618C" w14:paraId="006F3246" w14:textId="3138B78C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ZAVAROVALNICA TRIGLAV d.d. – Tomislav Bulić, </w:t>
      </w:r>
      <w:r w:rsidRPr="00254DFA">
        <w:rPr>
          <w:rFonts w:ascii="Arial" w:hAnsi="Arial" w:cs="Arial"/>
        </w:rPr>
        <w:t>odvjetnik prema punomoći koja se nalazi u spisu ( koja je u dostavi putem e-komunikacije)</w:t>
      </w:r>
    </w:p>
    <w:p w:rsidR="007D618C" w:rsidP="00332955" w:rsidRDefault="007D618C" w14:paraId="67E648E1" w14:textId="1573DC82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 w:rsidRPr="007D618C">
        <w:rPr>
          <w:rFonts w:ascii="Arial" w:hAnsi="Arial" w:cs="Arial"/>
        </w:rPr>
        <w:t xml:space="preserve"> Za ZAGREBMONTAŽA d.o.o. </w:t>
      </w:r>
      <w:r w:rsidR="00332955">
        <w:rPr>
          <w:rFonts w:ascii="Arial" w:hAnsi="Arial" w:cs="Arial"/>
        </w:rPr>
        <w:t>–</w:t>
      </w:r>
      <w:r w:rsidRPr="007D618C">
        <w:rPr>
          <w:rFonts w:ascii="Arial" w:hAnsi="Arial" w:cs="Arial"/>
        </w:rPr>
        <w:t xml:space="preserve"> </w:t>
      </w:r>
      <w:r w:rsidR="00332955">
        <w:rPr>
          <w:rFonts w:ascii="Arial" w:hAnsi="Arial" w:cs="Arial"/>
        </w:rPr>
        <w:t xml:space="preserve">Ema Vukić, odvjetnica iz OD Vukić i partneri iz Rijeke, </w:t>
      </w:r>
      <w:r w:rsidRPr="00332955" w:rsidR="00332955">
        <w:rPr>
          <w:rFonts w:ascii="Arial" w:hAnsi="Arial" w:cs="Arial"/>
        </w:rPr>
        <w:t>prema punomoći koja se nalazi u spisu</w:t>
      </w:r>
    </w:p>
    <w:p w:rsidR="00332955" w:rsidP="00332955" w:rsidRDefault="00332955" w14:paraId="18DF1529" w14:textId="1BBB6973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INSTITUT IGH d.d. – zaposlenica Antonija </w:t>
      </w:r>
      <w:proofErr w:type="spellStart"/>
      <w:r>
        <w:rPr>
          <w:rFonts w:ascii="Arial" w:hAnsi="Arial" w:cs="Arial"/>
        </w:rPr>
        <w:t>Rozić</w:t>
      </w:r>
      <w:proofErr w:type="spellEnd"/>
      <w:r>
        <w:rPr>
          <w:rFonts w:ascii="Arial" w:hAnsi="Arial" w:cs="Arial"/>
        </w:rPr>
        <w:t xml:space="preserve">, prema punomoći </w:t>
      </w:r>
      <w:r w:rsidR="000916CB">
        <w:rPr>
          <w:rFonts w:ascii="Arial" w:hAnsi="Arial" w:cs="Arial"/>
        </w:rPr>
        <w:t>koju predaje u spis</w:t>
      </w:r>
    </w:p>
    <w:p w:rsidR="000916CB" w:rsidP="00332955" w:rsidRDefault="000916CB" w14:paraId="7FC92183" w14:textId="4093A3CC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VITAL SPA – Dijana </w:t>
      </w:r>
      <w:proofErr w:type="spellStart"/>
      <w:r>
        <w:rPr>
          <w:rFonts w:ascii="Arial" w:hAnsi="Arial" w:cs="Arial"/>
        </w:rPr>
        <w:t>Brezak</w:t>
      </w:r>
      <w:proofErr w:type="spellEnd"/>
      <w:r>
        <w:rPr>
          <w:rFonts w:ascii="Arial" w:hAnsi="Arial" w:cs="Arial"/>
        </w:rPr>
        <w:t>, odvjetnica prema punomoći koja se nalazi u spisu</w:t>
      </w:r>
    </w:p>
    <w:p w:rsidR="000916CB" w:rsidP="00BF652F" w:rsidRDefault="000916CB" w14:paraId="7AFF98FB" w14:textId="1E6B73F0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ZURICH</w:t>
      </w:r>
      <w:r w:rsidRPr="00BF652F" w:rsidR="00BF652F">
        <w:t xml:space="preserve"> </w:t>
      </w:r>
      <w:r w:rsidRPr="00BF652F" w:rsidR="00BF652F">
        <w:rPr>
          <w:rFonts w:ascii="Arial" w:hAnsi="Arial" w:cs="Arial"/>
        </w:rPr>
        <w:t xml:space="preserve">Insurance </w:t>
      </w:r>
      <w:proofErr w:type="spellStart"/>
      <w:r w:rsidRPr="00BF652F" w:rsidR="00BF652F">
        <w:rPr>
          <w:rFonts w:ascii="Arial" w:hAnsi="Arial" w:cs="Arial"/>
        </w:rPr>
        <w:t>plc</w:t>
      </w:r>
      <w:proofErr w:type="spellEnd"/>
      <w:r w:rsidRPr="00BF652F" w:rsidR="00BF652F">
        <w:rPr>
          <w:rFonts w:ascii="Arial" w:hAnsi="Arial" w:cs="Arial"/>
        </w:rPr>
        <w:t xml:space="preserve"> </w:t>
      </w:r>
      <w:proofErr w:type="spellStart"/>
      <w:r w:rsidRPr="00BF652F" w:rsidR="00BF652F">
        <w:rPr>
          <w:rFonts w:ascii="Arial" w:hAnsi="Arial" w:cs="Arial"/>
        </w:rPr>
        <w:t>Niederlassunf</w:t>
      </w:r>
      <w:proofErr w:type="spellEnd"/>
      <w:r w:rsidRPr="00BF652F" w:rsidR="00BF652F">
        <w:rPr>
          <w:rFonts w:ascii="Arial" w:hAnsi="Arial" w:cs="Arial"/>
        </w:rPr>
        <w:t xml:space="preserve"> </w:t>
      </w:r>
      <w:proofErr w:type="spellStart"/>
      <w:r w:rsidRPr="00BF652F" w:rsidR="00BF652F">
        <w:rPr>
          <w:rFonts w:ascii="Arial" w:hAnsi="Arial" w:cs="Arial"/>
        </w:rPr>
        <w:t>fur</w:t>
      </w:r>
      <w:proofErr w:type="spellEnd"/>
      <w:r w:rsidRPr="00BF652F" w:rsidR="00BF652F">
        <w:rPr>
          <w:rFonts w:ascii="Arial" w:hAnsi="Arial" w:cs="Arial"/>
        </w:rPr>
        <w:t xml:space="preserve"> </w:t>
      </w:r>
      <w:proofErr w:type="spellStart"/>
      <w:r w:rsidRPr="00BF652F" w:rsidR="00BF652F">
        <w:rPr>
          <w:rFonts w:ascii="Arial" w:hAnsi="Arial" w:cs="Arial"/>
        </w:rPr>
        <w:t>Deutschland</w:t>
      </w:r>
      <w:proofErr w:type="spellEnd"/>
      <w:r>
        <w:rPr>
          <w:rFonts w:ascii="Arial" w:hAnsi="Arial" w:cs="Arial"/>
        </w:rPr>
        <w:t xml:space="preserve"> – Eugen Zadravec, odvjetnik</w:t>
      </w:r>
      <w:r w:rsidRPr="000916CB">
        <w:rPr>
          <w:rFonts w:ascii="Arial" w:hAnsi="Arial" w:cs="Arial"/>
        </w:rPr>
        <w:t xml:space="preserve"> prema punomoći koja se nalazi u spisu</w:t>
      </w:r>
    </w:p>
    <w:p w:rsidR="000916CB" w:rsidP="00D77D3C" w:rsidRDefault="000916CB" w14:paraId="73B78D70" w14:textId="50D3A2D5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</w:t>
      </w:r>
      <w:r w:rsidR="00D77D3C">
        <w:rPr>
          <w:rFonts w:ascii="Arial" w:hAnsi="Arial" w:cs="Arial"/>
        </w:rPr>
        <w:t xml:space="preserve">OMNI MERKUR d.o.o. – Ante Knezović, </w:t>
      </w:r>
      <w:r w:rsidRPr="00D77D3C" w:rsidR="00D77D3C">
        <w:rPr>
          <w:rFonts w:ascii="Arial" w:hAnsi="Arial" w:cs="Arial"/>
        </w:rPr>
        <w:t>odvjetnik prema punomoći koja se nalazi u spisu</w:t>
      </w:r>
    </w:p>
    <w:p w:rsidR="00D77D3C" w:rsidP="00D77D3C" w:rsidRDefault="00D77D3C" w14:paraId="621A9A32" w14:textId="1B469623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HEP ELEKTRU</w:t>
      </w:r>
      <w:r w:rsidR="004F2255">
        <w:rPr>
          <w:rFonts w:ascii="Arial" w:hAnsi="Arial" w:cs="Arial"/>
        </w:rPr>
        <w:t xml:space="preserve"> d.o.o.</w:t>
      </w:r>
      <w:r>
        <w:rPr>
          <w:rFonts w:ascii="Arial" w:hAnsi="Arial" w:cs="Arial"/>
        </w:rPr>
        <w:t xml:space="preserve"> – Draženka </w:t>
      </w:r>
      <w:proofErr w:type="spellStart"/>
      <w:r>
        <w:rPr>
          <w:rFonts w:ascii="Arial" w:hAnsi="Arial" w:cs="Arial"/>
        </w:rPr>
        <w:t>Buntak</w:t>
      </w:r>
      <w:proofErr w:type="spellEnd"/>
      <w:r>
        <w:rPr>
          <w:rFonts w:ascii="Arial" w:hAnsi="Arial" w:cs="Arial"/>
        </w:rPr>
        <w:t>, odvjetnica prema generalnoj punomoći Su- 146/17</w:t>
      </w:r>
    </w:p>
    <w:p w:rsidR="00D77D3C" w:rsidP="007B2113" w:rsidRDefault="00D77D3C" w14:paraId="3DC6E7E1" w14:textId="4D595813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SVEUČILIŠTE U SPLITU, FESB – </w:t>
      </w:r>
      <w:proofErr w:type="spellStart"/>
      <w:r>
        <w:rPr>
          <w:rFonts w:ascii="Arial" w:hAnsi="Arial" w:cs="Arial"/>
        </w:rPr>
        <w:t>Merica</w:t>
      </w:r>
      <w:proofErr w:type="spellEnd"/>
      <w:r>
        <w:rPr>
          <w:rFonts w:ascii="Arial" w:hAnsi="Arial" w:cs="Arial"/>
        </w:rPr>
        <w:t xml:space="preserve"> Mi</w:t>
      </w:r>
      <w:r w:rsidR="007B2113">
        <w:rPr>
          <w:rFonts w:ascii="Arial" w:hAnsi="Arial" w:cs="Arial"/>
        </w:rPr>
        <w:t>lković, zaposlenica prema punomoći koju predaje u spis</w:t>
      </w:r>
    </w:p>
    <w:p w:rsidR="007B2113" w:rsidP="007B2113" w:rsidRDefault="007B2113" w14:paraId="04EBE5EA" w14:textId="7DFA7954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HŽ INFRASTRUKTURA d.o.o. – zaposlenica Ivanka Sam</w:t>
      </w:r>
      <w:r w:rsidR="004F2255">
        <w:rPr>
          <w:rFonts w:ascii="Arial" w:hAnsi="Arial" w:cs="Arial"/>
        </w:rPr>
        <w:t>a</w:t>
      </w:r>
      <w:r>
        <w:rPr>
          <w:rFonts w:ascii="Arial" w:hAnsi="Arial" w:cs="Arial"/>
        </w:rPr>
        <w:t>rdžić, prema generalnoj punomoći Su – 916/19</w:t>
      </w:r>
    </w:p>
    <w:p w:rsidR="007B2113" w:rsidP="007B2113" w:rsidRDefault="007B2113" w14:paraId="23E7F07F" w14:textId="62B3DCBE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</w:t>
      </w:r>
      <w:r w:rsidR="004F2255">
        <w:rPr>
          <w:rFonts w:ascii="Arial" w:hAnsi="Arial" w:cs="Arial"/>
        </w:rPr>
        <w:t>Republiku Hrvatsku, Ministarst</w:t>
      </w:r>
      <w:r w:rsidR="00BB02CC">
        <w:rPr>
          <w:rFonts w:ascii="Arial" w:hAnsi="Arial" w:cs="Arial"/>
        </w:rPr>
        <w:t xml:space="preserve">vo financija, Porezna uprava – Ksenija </w:t>
      </w:r>
      <w:proofErr w:type="spellStart"/>
      <w:r w:rsidR="00BB02CC">
        <w:rPr>
          <w:rFonts w:ascii="Arial" w:hAnsi="Arial" w:cs="Arial"/>
        </w:rPr>
        <w:t>Bičak</w:t>
      </w:r>
      <w:proofErr w:type="spellEnd"/>
      <w:r w:rsidR="00BB02CC">
        <w:rPr>
          <w:rFonts w:ascii="Arial" w:hAnsi="Arial" w:cs="Arial"/>
        </w:rPr>
        <w:t>, zamjenica u ŽDO u Velikoj Gorici</w:t>
      </w:r>
    </w:p>
    <w:p w:rsidRPr="00BB02CC" w:rsidR="00BB02CC" w:rsidP="00BB02CC" w:rsidRDefault="00BB02CC" w14:paraId="4228F09F" w14:textId="77777777">
      <w:pPr>
        <w:pStyle w:val="Odlomakpopisa"/>
        <w:numPr>
          <w:ilvl w:val="0"/>
          <w:numId w:val="2"/>
        </w:numPr>
        <w:rPr>
          <w:rFonts w:ascii="Arial" w:hAnsi="Arial" w:cs="Arial"/>
        </w:rPr>
      </w:pPr>
      <w:r w:rsidRPr="00BB02CC">
        <w:rPr>
          <w:rFonts w:ascii="Arial" w:hAnsi="Arial" w:cs="Arial"/>
        </w:rPr>
        <w:t xml:space="preserve"> Za CROATIA BANKA </w:t>
      </w:r>
      <w:proofErr w:type="spellStart"/>
      <w:r w:rsidRPr="00BB02CC">
        <w:rPr>
          <w:rFonts w:ascii="Arial" w:hAnsi="Arial" w:cs="Arial"/>
        </w:rPr>
        <w:t>d.d</w:t>
      </w:r>
      <w:proofErr w:type="spellEnd"/>
      <w:r w:rsidRPr="00BB02CC">
        <w:rPr>
          <w:rFonts w:ascii="Arial" w:hAnsi="Arial" w:cs="Arial"/>
        </w:rPr>
        <w:t xml:space="preserve"> – </w:t>
      </w:r>
      <w:proofErr w:type="spellStart"/>
      <w:r w:rsidRPr="00BB02CC">
        <w:rPr>
          <w:rFonts w:ascii="Arial" w:hAnsi="Arial" w:cs="Arial"/>
        </w:rPr>
        <w:t>Andrea</w:t>
      </w:r>
      <w:proofErr w:type="spellEnd"/>
      <w:r w:rsidRPr="00BB02CC">
        <w:rPr>
          <w:rFonts w:ascii="Arial" w:hAnsi="Arial" w:cs="Arial"/>
        </w:rPr>
        <w:t xml:space="preserve"> </w:t>
      </w:r>
      <w:proofErr w:type="spellStart"/>
      <w:r w:rsidRPr="00BB02CC">
        <w:rPr>
          <w:rFonts w:ascii="Arial" w:hAnsi="Arial" w:cs="Arial"/>
        </w:rPr>
        <w:t>Kereković</w:t>
      </w:r>
      <w:proofErr w:type="spellEnd"/>
      <w:r w:rsidRPr="00BB02CC">
        <w:rPr>
          <w:rFonts w:ascii="Arial" w:hAnsi="Arial" w:cs="Arial"/>
        </w:rPr>
        <w:t xml:space="preserve"> i Maja Markovinović Šarac, prema punomoći koja se nalazi u spisu</w:t>
      </w:r>
    </w:p>
    <w:p w:rsidR="00BB02CC" w:rsidP="001523B8" w:rsidRDefault="00BB02CC" w14:paraId="70D89B7B" w14:textId="2C9E90EA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SATELITES FOUR</w:t>
      </w:r>
      <w:r w:rsidR="001523B8">
        <w:rPr>
          <w:rFonts w:ascii="Arial" w:hAnsi="Arial" w:cs="Arial"/>
        </w:rPr>
        <w:t xml:space="preserve"> d.o.o.</w:t>
      </w:r>
      <w:r>
        <w:rPr>
          <w:rFonts w:ascii="Arial" w:hAnsi="Arial" w:cs="Arial"/>
        </w:rPr>
        <w:t xml:space="preserve"> </w:t>
      </w:r>
      <w:r w:rsidR="001523B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1523B8">
        <w:rPr>
          <w:rFonts w:ascii="Arial" w:hAnsi="Arial" w:cs="Arial"/>
        </w:rPr>
        <w:t xml:space="preserve">Luka </w:t>
      </w:r>
      <w:proofErr w:type="spellStart"/>
      <w:r w:rsidR="001523B8">
        <w:rPr>
          <w:rFonts w:ascii="Arial" w:hAnsi="Arial" w:cs="Arial"/>
        </w:rPr>
        <w:t>Smoljenović</w:t>
      </w:r>
      <w:proofErr w:type="spellEnd"/>
      <w:r w:rsidR="001523B8">
        <w:rPr>
          <w:rFonts w:ascii="Arial" w:hAnsi="Arial" w:cs="Arial"/>
        </w:rPr>
        <w:t>, odvjetnički vježbenik</w:t>
      </w:r>
      <w:r w:rsidRPr="001523B8" w:rsidR="001523B8">
        <w:rPr>
          <w:rFonts w:ascii="Arial" w:hAnsi="Arial" w:cs="Arial"/>
        </w:rPr>
        <w:t xml:space="preserve"> prema punomoći koja se nalazi u spisu</w:t>
      </w:r>
    </w:p>
    <w:p w:rsidR="001523B8" w:rsidP="001523B8" w:rsidRDefault="001523B8" w14:paraId="5A2A1B60" w14:textId="46BB1D56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HRVATSKI ZAVOD ZA ZAPOŠLJAVANJE – Matea </w:t>
      </w:r>
      <w:proofErr w:type="spellStart"/>
      <w:r>
        <w:rPr>
          <w:rFonts w:ascii="Arial" w:hAnsi="Arial" w:cs="Arial"/>
        </w:rPr>
        <w:t>Hodak</w:t>
      </w:r>
      <w:proofErr w:type="spellEnd"/>
      <w:r>
        <w:rPr>
          <w:rFonts w:ascii="Arial" w:hAnsi="Arial" w:cs="Arial"/>
        </w:rPr>
        <w:t xml:space="preserve">, zaposlenica </w:t>
      </w:r>
      <w:r w:rsidRPr="001523B8">
        <w:rPr>
          <w:rFonts w:ascii="Arial" w:hAnsi="Arial" w:cs="Arial"/>
        </w:rPr>
        <w:t xml:space="preserve">prema punomoći </w:t>
      </w:r>
      <w:r>
        <w:rPr>
          <w:rFonts w:ascii="Arial" w:hAnsi="Arial" w:cs="Arial"/>
        </w:rPr>
        <w:t>koju predaje u spis</w:t>
      </w:r>
    </w:p>
    <w:p w:rsidR="001523B8" w:rsidP="00A50B79" w:rsidRDefault="001523B8" w14:paraId="136138E6" w14:textId="5390242C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MAMIĆ GRGIĆ VINTER </w:t>
      </w:r>
      <w:r w:rsidR="00D30A2F">
        <w:rPr>
          <w:rFonts w:ascii="Arial" w:hAnsi="Arial" w:cs="Arial"/>
        </w:rPr>
        <w:t>d.o.o.</w:t>
      </w:r>
      <w:r w:rsidR="00A50B79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A50B79">
        <w:rPr>
          <w:rFonts w:ascii="Arial" w:hAnsi="Arial" w:cs="Arial"/>
        </w:rPr>
        <w:t>Jerko Grgić, odvjetnik u OD MAMIĆ GRGIĆ VINTER,</w:t>
      </w:r>
      <w:r w:rsidRPr="00A50B79" w:rsidR="00A50B79">
        <w:t xml:space="preserve"> </w:t>
      </w:r>
      <w:r w:rsidRPr="00A50B79" w:rsidR="00A50B79">
        <w:rPr>
          <w:rFonts w:ascii="Arial" w:hAnsi="Arial" w:cs="Arial"/>
        </w:rPr>
        <w:t>prema punomoći koja se nalazi u spisu</w:t>
      </w:r>
    </w:p>
    <w:p w:rsidR="00A50B79" w:rsidP="00A50B79" w:rsidRDefault="00A50B79" w14:paraId="005069D8" w14:textId="77C5B6F8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DR HESSE</w:t>
      </w:r>
      <w:r w:rsidR="00646582">
        <w:rPr>
          <w:rFonts w:ascii="Arial" w:hAnsi="Arial" w:cs="Arial"/>
        </w:rPr>
        <w:t xml:space="preserve"> GMBH</w:t>
      </w:r>
      <w:r>
        <w:rPr>
          <w:rFonts w:ascii="Arial" w:hAnsi="Arial" w:cs="Arial"/>
        </w:rPr>
        <w:t xml:space="preserve"> – Zrinka Prlić, odvjetnica prema punomoći koja se nalazi u spisu</w:t>
      </w:r>
    </w:p>
    <w:p w:rsidR="00A50B79" w:rsidP="00C55D64" w:rsidRDefault="00A50B79" w14:paraId="6CAAC25E" w14:textId="29DC8EEB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PFEIFER – TTI d.o.o. – Ivica </w:t>
      </w:r>
      <w:proofErr w:type="spellStart"/>
      <w:r>
        <w:rPr>
          <w:rFonts w:ascii="Arial" w:hAnsi="Arial" w:cs="Arial"/>
        </w:rPr>
        <w:t>Plavetić</w:t>
      </w:r>
      <w:proofErr w:type="spellEnd"/>
      <w:r>
        <w:rPr>
          <w:rFonts w:ascii="Arial" w:hAnsi="Arial" w:cs="Arial"/>
        </w:rPr>
        <w:t xml:space="preserve">, </w:t>
      </w:r>
      <w:r w:rsidR="00C55D64">
        <w:rPr>
          <w:rFonts w:ascii="Arial" w:hAnsi="Arial" w:cs="Arial"/>
        </w:rPr>
        <w:t>odvjetnik</w:t>
      </w:r>
      <w:r w:rsidRPr="00C55D64" w:rsidR="00C55D64">
        <w:rPr>
          <w:rFonts w:ascii="Arial" w:hAnsi="Arial" w:cs="Arial"/>
        </w:rPr>
        <w:t xml:space="preserve"> prema punomoći koja se nalazi u spisu</w:t>
      </w:r>
    </w:p>
    <w:p w:rsidR="00A50B79" w:rsidP="00A50B79" w:rsidRDefault="00A50B79" w14:paraId="469ADED3" w14:textId="62251162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HEP OPERATOR DISTRIBUCIJSKOG SUSTAVA d.o.o. </w:t>
      </w:r>
      <w:r w:rsidR="00C55D64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C55D64">
        <w:rPr>
          <w:rFonts w:ascii="Arial" w:hAnsi="Arial" w:cs="Arial"/>
        </w:rPr>
        <w:t xml:space="preserve">Danijela Žaja i Ines </w:t>
      </w:r>
      <w:proofErr w:type="spellStart"/>
      <w:r w:rsidR="00C55D64">
        <w:rPr>
          <w:rFonts w:ascii="Arial" w:hAnsi="Arial" w:cs="Arial"/>
        </w:rPr>
        <w:t>Hotko</w:t>
      </w:r>
      <w:proofErr w:type="spellEnd"/>
      <w:r w:rsidR="00C55D64">
        <w:rPr>
          <w:rFonts w:ascii="Arial" w:hAnsi="Arial" w:cs="Arial"/>
        </w:rPr>
        <w:t>, zaposlenice prema punomoći koju predaju u spis</w:t>
      </w:r>
    </w:p>
    <w:p w:rsidR="00C55D64" w:rsidP="00C55D64" w:rsidRDefault="00C55D64" w14:paraId="4318B577" w14:textId="0D63A81D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LOGO BOX d.o.o. – Nela </w:t>
      </w:r>
      <w:proofErr w:type="spellStart"/>
      <w:r>
        <w:rPr>
          <w:rFonts w:ascii="Arial" w:hAnsi="Arial" w:cs="Arial"/>
        </w:rPr>
        <w:t>Pedišić</w:t>
      </w:r>
      <w:proofErr w:type="spellEnd"/>
      <w:r>
        <w:rPr>
          <w:rFonts w:ascii="Arial" w:hAnsi="Arial" w:cs="Arial"/>
        </w:rPr>
        <w:t>, o</w:t>
      </w:r>
      <w:r w:rsidRPr="00C55D64">
        <w:rPr>
          <w:rFonts w:ascii="Arial" w:hAnsi="Arial" w:cs="Arial"/>
        </w:rPr>
        <w:t>dvjetnica prema punomoći koja se nalazi u spisu</w:t>
      </w:r>
    </w:p>
    <w:p w:rsidR="00C55D64" w:rsidP="00C55D64" w:rsidRDefault="00C55D64" w14:paraId="433512BD" w14:textId="7514DA6A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Za EUROSJAJ d.o.o. </w:t>
      </w:r>
      <w:r w:rsidR="0020220A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20220A">
        <w:rPr>
          <w:rFonts w:ascii="Arial" w:hAnsi="Arial" w:cs="Arial"/>
        </w:rPr>
        <w:t xml:space="preserve">Josipa </w:t>
      </w:r>
      <w:proofErr w:type="spellStart"/>
      <w:r w:rsidR="0020220A">
        <w:rPr>
          <w:rFonts w:ascii="Arial" w:hAnsi="Arial" w:cs="Arial"/>
        </w:rPr>
        <w:t>Kopričanec</w:t>
      </w:r>
      <w:proofErr w:type="spellEnd"/>
      <w:r w:rsidR="0020220A">
        <w:rPr>
          <w:rFonts w:ascii="Arial" w:hAnsi="Arial" w:cs="Arial"/>
        </w:rPr>
        <w:t>, odvjetnička vježbenica prema zamjeničkoj punomoć koju predaje u spis</w:t>
      </w:r>
    </w:p>
    <w:p w:rsidR="0020220A" w:rsidP="0020220A" w:rsidRDefault="0020220A" w14:paraId="3C0BFAB6" w14:textId="62FFF591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DALEKOVOD d.d. – Monika Drašković, </w:t>
      </w:r>
      <w:r w:rsidRPr="0020220A">
        <w:rPr>
          <w:rFonts w:ascii="Arial" w:hAnsi="Arial" w:cs="Arial"/>
        </w:rPr>
        <w:t>odvjetnica prema punomoći koja se nalazi u spisu</w:t>
      </w:r>
    </w:p>
    <w:p w:rsidR="0020220A" w:rsidP="0020220A" w:rsidRDefault="0020220A" w14:paraId="107CA255" w14:textId="561E360B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ZAGREBŠPED d.o.o. – Ana </w:t>
      </w:r>
      <w:proofErr w:type="spellStart"/>
      <w:r>
        <w:rPr>
          <w:rFonts w:ascii="Arial" w:hAnsi="Arial" w:cs="Arial"/>
        </w:rPr>
        <w:t>Bago</w:t>
      </w:r>
      <w:proofErr w:type="spellEnd"/>
      <w:r>
        <w:rPr>
          <w:rFonts w:ascii="Arial" w:hAnsi="Arial" w:cs="Arial"/>
        </w:rPr>
        <w:t xml:space="preserve"> Martić, </w:t>
      </w:r>
      <w:r w:rsidRPr="0020220A">
        <w:rPr>
          <w:rFonts w:ascii="Arial" w:hAnsi="Arial" w:cs="Arial"/>
        </w:rPr>
        <w:t>odvjetnica prema punomoći koja se nalazi u spisu</w:t>
      </w:r>
    </w:p>
    <w:p w:rsidR="0020220A" w:rsidP="00037B14" w:rsidRDefault="0020220A" w14:paraId="600C2507" w14:textId="48188330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</w:t>
      </w:r>
      <w:r w:rsidR="00037B14">
        <w:rPr>
          <w:rFonts w:ascii="Arial" w:hAnsi="Arial" w:cs="Arial"/>
        </w:rPr>
        <w:t>URIHO – Ustanova za profesionalnu r</w:t>
      </w:r>
      <w:r w:rsidR="00CC34F2">
        <w:rPr>
          <w:rFonts w:ascii="Arial" w:hAnsi="Arial" w:cs="Arial"/>
        </w:rPr>
        <w:t>ehabilitaciju i zapošljavanje os</w:t>
      </w:r>
      <w:r w:rsidR="00037B14">
        <w:rPr>
          <w:rFonts w:ascii="Arial" w:hAnsi="Arial" w:cs="Arial"/>
        </w:rPr>
        <w:t>oba s invaliditetom – Ivan Sabljić, odvjetnik</w:t>
      </w:r>
      <w:r w:rsidRPr="00037B14" w:rsidR="00037B14">
        <w:rPr>
          <w:rFonts w:ascii="Arial" w:hAnsi="Arial" w:cs="Arial"/>
        </w:rPr>
        <w:t xml:space="preserve"> prema punomoći koja se nalazi u spisu</w:t>
      </w:r>
    </w:p>
    <w:p w:rsidR="00037B14" w:rsidP="00037B14" w:rsidRDefault="00037B14" w14:paraId="00393B18" w14:textId="2E092AAC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ABS FACTORING d.o.o. – Una Zečević Šeparović, </w:t>
      </w:r>
      <w:r w:rsidRPr="00037B14">
        <w:rPr>
          <w:rFonts w:ascii="Arial" w:hAnsi="Arial" w:cs="Arial"/>
        </w:rPr>
        <w:t>odvjetnica prema punomoći koja se nalazi u spisu</w:t>
      </w:r>
    </w:p>
    <w:p w:rsidR="00037B14" w:rsidP="00037B14" w:rsidRDefault="00037B14" w14:paraId="30B6E3F9" w14:textId="1B3E8DA3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</w:t>
      </w:r>
      <w:r w:rsidR="00417C41">
        <w:rPr>
          <w:rFonts w:ascii="Arial" w:hAnsi="Arial" w:cs="Arial"/>
        </w:rPr>
        <w:t xml:space="preserve">KAMEN SIRAČ d.d. – Boran </w:t>
      </w:r>
      <w:proofErr w:type="spellStart"/>
      <w:r w:rsidR="00417C41">
        <w:rPr>
          <w:rFonts w:ascii="Arial" w:hAnsi="Arial" w:cs="Arial"/>
        </w:rPr>
        <w:t>Poljančić</w:t>
      </w:r>
      <w:proofErr w:type="spellEnd"/>
      <w:r w:rsidR="00417C41">
        <w:rPr>
          <w:rFonts w:ascii="Arial" w:hAnsi="Arial" w:cs="Arial"/>
        </w:rPr>
        <w:t>, odvjetnik u zamjen</w:t>
      </w:r>
      <w:r w:rsidR="00CC34F2">
        <w:rPr>
          <w:rFonts w:ascii="Arial" w:hAnsi="Arial" w:cs="Arial"/>
        </w:rPr>
        <w:t xml:space="preserve">u za odvjetnika Andreja </w:t>
      </w:r>
      <w:proofErr w:type="spellStart"/>
      <w:r w:rsidR="00CC34F2">
        <w:rPr>
          <w:rFonts w:ascii="Arial" w:hAnsi="Arial" w:cs="Arial"/>
        </w:rPr>
        <w:t>Totlinga</w:t>
      </w:r>
      <w:proofErr w:type="spellEnd"/>
      <w:r w:rsidR="00CC34F2">
        <w:rPr>
          <w:rFonts w:ascii="Arial" w:hAnsi="Arial" w:cs="Arial"/>
        </w:rPr>
        <w:t>,</w:t>
      </w:r>
      <w:r w:rsidR="00417C41">
        <w:rPr>
          <w:rFonts w:ascii="Arial" w:hAnsi="Arial" w:cs="Arial"/>
        </w:rPr>
        <w:t xml:space="preserve"> prema zamjeničkoj punomoći koju predaje u spis</w:t>
      </w:r>
    </w:p>
    <w:p w:rsidR="00417C41" w:rsidP="00037B14" w:rsidRDefault="00417C41" w14:paraId="17A0ADBB" w14:textId="29ADEBAE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IVERO d.o.o. </w:t>
      </w:r>
      <w:r w:rsidR="004D3889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4D3889">
        <w:rPr>
          <w:rFonts w:ascii="Arial" w:hAnsi="Arial" w:cs="Arial"/>
        </w:rPr>
        <w:t xml:space="preserve">Bojan </w:t>
      </w:r>
      <w:proofErr w:type="spellStart"/>
      <w:r w:rsidR="004D3889">
        <w:rPr>
          <w:rFonts w:ascii="Arial" w:hAnsi="Arial" w:cs="Arial"/>
        </w:rPr>
        <w:t>Lapajne</w:t>
      </w:r>
      <w:proofErr w:type="spellEnd"/>
      <w:r w:rsidR="004D3889">
        <w:rPr>
          <w:rFonts w:ascii="Arial" w:hAnsi="Arial" w:cs="Arial"/>
        </w:rPr>
        <w:t>, ovlaštena osoba, direktor firme</w:t>
      </w:r>
    </w:p>
    <w:p w:rsidR="004D3889" w:rsidP="004D3889" w:rsidRDefault="004D3889" w14:paraId="103749BB" w14:textId="0B711CDC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CRVENO JEZERO GRAĐENJE d.o.o. – Davor </w:t>
      </w:r>
      <w:proofErr w:type="spellStart"/>
      <w:r>
        <w:rPr>
          <w:rFonts w:ascii="Arial" w:hAnsi="Arial" w:cs="Arial"/>
        </w:rPr>
        <w:t>Markeš</w:t>
      </w:r>
      <w:proofErr w:type="spellEnd"/>
      <w:r>
        <w:rPr>
          <w:rFonts w:ascii="Arial" w:hAnsi="Arial" w:cs="Arial"/>
        </w:rPr>
        <w:t>,</w:t>
      </w:r>
      <w:r w:rsidRPr="004D3889">
        <w:t xml:space="preserve"> </w:t>
      </w:r>
      <w:r w:rsidRPr="004D3889">
        <w:rPr>
          <w:rFonts w:ascii="Arial" w:hAnsi="Arial" w:cs="Arial"/>
        </w:rPr>
        <w:t>odvjetnik prema punomoći koja se nalazi u spisu</w:t>
      </w:r>
    </w:p>
    <w:p w:rsidR="004D3889" w:rsidP="004D3889" w:rsidRDefault="004D3889" w14:paraId="7A3CE2CE" w14:textId="1CE544EF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GEODEZIJA ALEKSIĆ d.o.o. - </w:t>
      </w:r>
      <w:r w:rsidRPr="004D3889">
        <w:rPr>
          <w:rFonts w:ascii="Arial" w:hAnsi="Arial" w:cs="Arial"/>
        </w:rPr>
        <w:t xml:space="preserve">Davor </w:t>
      </w:r>
      <w:proofErr w:type="spellStart"/>
      <w:r w:rsidRPr="004D3889">
        <w:rPr>
          <w:rFonts w:ascii="Arial" w:hAnsi="Arial" w:cs="Arial"/>
        </w:rPr>
        <w:t>Markeš</w:t>
      </w:r>
      <w:proofErr w:type="spellEnd"/>
      <w:r>
        <w:rPr>
          <w:rFonts w:ascii="Arial" w:hAnsi="Arial" w:cs="Arial"/>
        </w:rPr>
        <w:t>,</w:t>
      </w:r>
      <w:r w:rsidRPr="004D3889">
        <w:t xml:space="preserve"> </w:t>
      </w:r>
      <w:r w:rsidRPr="004D3889">
        <w:rPr>
          <w:rFonts w:ascii="Arial" w:hAnsi="Arial" w:cs="Arial"/>
        </w:rPr>
        <w:t>odvjetnik prema punomoći koja se nalazi u spisu</w:t>
      </w:r>
    </w:p>
    <w:p w:rsidR="004D3889" w:rsidP="009C52FC" w:rsidRDefault="004D3889" w14:paraId="22924531" w14:textId="16B2EB6E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</w:t>
      </w:r>
      <w:r w:rsidR="009C52FC">
        <w:rPr>
          <w:rFonts w:ascii="Arial" w:hAnsi="Arial" w:cs="Arial"/>
        </w:rPr>
        <w:t>SANAC d.o.o. – Nikola Remenar,</w:t>
      </w:r>
      <w:r w:rsidRPr="009C52FC" w:rsidR="009C52FC">
        <w:t xml:space="preserve"> </w:t>
      </w:r>
      <w:r w:rsidRPr="009C52FC" w:rsidR="009C52FC">
        <w:rPr>
          <w:rFonts w:ascii="Arial" w:hAnsi="Arial" w:cs="Arial"/>
        </w:rPr>
        <w:t>odvjetnik prema punomoći koja se nalazi u spisu</w:t>
      </w:r>
    </w:p>
    <w:p w:rsidR="009C52FC" w:rsidP="009C52FC" w:rsidRDefault="009C52FC" w14:paraId="68FE85F8" w14:textId="3777F12F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INA d.d. – Ana Marija </w:t>
      </w:r>
      <w:proofErr w:type="spellStart"/>
      <w:r>
        <w:rPr>
          <w:rFonts w:ascii="Arial" w:hAnsi="Arial" w:cs="Arial"/>
        </w:rPr>
        <w:t>Fofić</w:t>
      </w:r>
      <w:proofErr w:type="spellEnd"/>
      <w:r>
        <w:rPr>
          <w:rFonts w:ascii="Arial" w:hAnsi="Arial" w:cs="Arial"/>
        </w:rPr>
        <w:t>, odvjetnica</w:t>
      </w:r>
      <w:r w:rsidRPr="009C52FC">
        <w:rPr>
          <w:rFonts w:ascii="Arial" w:hAnsi="Arial" w:cs="Arial"/>
        </w:rPr>
        <w:t xml:space="preserve"> prema punomoći koja se nalazi u spisu</w:t>
      </w:r>
    </w:p>
    <w:p w:rsidR="009C52FC" w:rsidP="003F7A72" w:rsidRDefault="009C52FC" w14:paraId="3DF265FB" w14:textId="0BCD642B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INA MAZIVA d.o.o. - </w:t>
      </w:r>
      <w:r w:rsidRPr="009C52FC">
        <w:rPr>
          <w:rFonts w:ascii="Arial" w:hAnsi="Arial" w:cs="Arial"/>
        </w:rPr>
        <w:t xml:space="preserve">Ana Marija </w:t>
      </w:r>
      <w:proofErr w:type="spellStart"/>
      <w:r w:rsidRPr="009C52FC">
        <w:rPr>
          <w:rFonts w:ascii="Arial" w:hAnsi="Arial" w:cs="Arial"/>
        </w:rPr>
        <w:t>Fofić</w:t>
      </w:r>
      <w:proofErr w:type="spellEnd"/>
      <w:r w:rsidRPr="009C52FC">
        <w:rPr>
          <w:rFonts w:ascii="Arial" w:hAnsi="Arial" w:cs="Arial"/>
        </w:rPr>
        <w:t>,</w:t>
      </w:r>
      <w:r w:rsidRPr="009C52FC">
        <w:t xml:space="preserve"> </w:t>
      </w:r>
      <w:r w:rsidRPr="003F7A72" w:rsidR="003F7A72">
        <w:rPr>
          <w:rFonts w:ascii="Arial" w:hAnsi="Arial" w:cs="Arial"/>
        </w:rPr>
        <w:t>odvjetnica prema punomoći koja se nalazi u spisu</w:t>
      </w:r>
    </w:p>
    <w:p w:rsidR="009C52FC" w:rsidP="003F7A72" w:rsidRDefault="009C52FC" w14:paraId="155C4A51" w14:textId="0DD6341E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</w:t>
      </w:r>
      <w:r w:rsidR="003F7A72">
        <w:rPr>
          <w:rFonts w:ascii="Arial" w:hAnsi="Arial" w:cs="Arial"/>
        </w:rPr>
        <w:t>HRVATSKA BANKA ZA OBNOVU I RAZVITAK – Sonja Herceg,</w:t>
      </w:r>
      <w:r w:rsidRPr="003F7A72" w:rsidR="003F7A72">
        <w:t xml:space="preserve"> </w:t>
      </w:r>
      <w:r w:rsidR="00B27ED5">
        <w:rPr>
          <w:rFonts w:ascii="Arial" w:hAnsi="Arial" w:cs="Arial"/>
        </w:rPr>
        <w:t>zaposlenica</w:t>
      </w:r>
      <w:r w:rsidRPr="003F7A72" w:rsidR="003F7A72">
        <w:rPr>
          <w:rFonts w:ascii="Arial" w:hAnsi="Arial" w:cs="Arial"/>
        </w:rPr>
        <w:t xml:space="preserve"> prema punomoći koja se nalazi u spisu</w:t>
      </w:r>
    </w:p>
    <w:p w:rsidR="003F7A72" w:rsidP="003F7A72" w:rsidRDefault="003F7A72" w14:paraId="2BCDDC51" w14:textId="1DB07B6B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BUTAN PLIN d.o.o. – Dino Živković, odvjetnik</w:t>
      </w:r>
      <w:r w:rsidRPr="003F7A72">
        <w:rPr>
          <w:rFonts w:ascii="Arial" w:hAnsi="Arial" w:cs="Arial"/>
        </w:rPr>
        <w:t xml:space="preserve"> prema punomoći koja se nalazi u spisu</w:t>
      </w:r>
    </w:p>
    <w:p w:rsidR="003F7A72" w:rsidP="003F7A72" w:rsidRDefault="003F7A72" w14:paraId="167B7E88" w14:textId="6A527492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TOP – KOP d.o.o. – Davor</w:t>
      </w:r>
      <w:r w:rsidR="00646582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Ivančić,</w:t>
      </w:r>
      <w:r w:rsidRPr="003F7A72">
        <w:t xml:space="preserve"> </w:t>
      </w:r>
      <w:r w:rsidRPr="003F7A72">
        <w:rPr>
          <w:rFonts w:ascii="Arial" w:hAnsi="Arial" w:cs="Arial"/>
        </w:rPr>
        <w:t>odvjetnik prema punomoći koja se nalazi u spisu</w:t>
      </w:r>
    </w:p>
    <w:p w:rsidR="003F7A72" w:rsidP="00B3612C" w:rsidRDefault="003F7A72" w14:paraId="1A54C1FB" w14:textId="48E9391E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MAR d.o.o., za graditeljstvo i uslugu </w:t>
      </w:r>
      <w:r w:rsidR="00B3612C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B3612C">
        <w:rPr>
          <w:rFonts w:ascii="Arial" w:hAnsi="Arial" w:cs="Arial"/>
        </w:rPr>
        <w:t>Josip Klobučar, odvjetnički vježbenik</w:t>
      </w:r>
      <w:r w:rsidRPr="00B3612C" w:rsidR="00B3612C">
        <w:rPr>
          <w:rFonts w:ascii="Arial" w:hAnsi="Arial" w:cs="Arial"/>
        </w:rPr>
        <w:t xml:space="preserve"> prema punomoći koja se nalazi u spisu</w:t>
      </w:r>
    </w:p>
    <w:p w:rsidR="00B3612C" w:rsidP="009442B6" w:rsidRDefault="00B3612C" w14:paraId="36412232" w14:textId="57E36DD2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O.R.I. MARTIN-ACCIAIERIA – EFERRIERA DI BRESCIA S</w:t>
      </w:r>
      <w:r w:rsidR="009442B6">
        <w:rPr>
          <w:rFonts w:ascii="Arial" w:hAnsi="Arial" w:cs="Arial"/>
        </w:rPr>
        <w:t>.</w:t>
      </w:r>
      <w:r>
        <w:rPr>
          <w:rFonts w:ascii="Arial" w:hAnsi="Arial" w:cs="Arial"/>
        </w:rPr>
        <w:t>P</w:t>
      </w:r>
      <w:r w:rsidR="009442B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A </w:t>
      </w:r>
      <w:r w:rsidR="009442B6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9442B6">
        <w:rPr>
          <w:rFonts w:ascii="Arial" w:hAnsi="Arial" w:cs="Arial"/>
        </w:rPr>
        <w:t xml:space="preserve">Mario </w:t>
      </w:r>
      <w:r w:rsidR="00B27ED5">
        <w:rPr>
          <w:rFonts w:ascii="Arial" w:hAnsi="Arial" w:cs="Arial"/>
        </w:rPr>
        <w:t>Pavić</w:t>
      </w:r>
      <w:r w:rsidR="009442B6">
        <w:rPr>
          <w:rFonts w:ascii="Arial" w:hAnsi="Arial" w:cs="Arial"/>
        </w:rPr>
        <w:t>, odvjetnik</w:t>
      </w:r>
      <w:r w:rsidRPr="009442B6" w:rsidR="009442B6">
        <w:rPr>
          <w:rFonts w:ascii="Arial" w:hAnsi="Arial" w:cs="Arial"/>
        </w:rPr>
        <w:t xml:space="preserve"> prema punomoći koja se nalazi u spisu</w:t>
      </w:r>
    </w:p>
    <w:p w:rsidR="009442B6" w:rsidP="009442B6" w:rsidRDefault="009442B6" w14:paraId="20EBEDDC" w14:textId="78F99837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BEGAMONT d.o.o. – Slađana </w:t>
      </w:r>
      <w:proofErr w:type="spellStart"/>
      <w:r>
        <w:rPr>
          <w:rFonts w:ascii="Arial" w:hAnsi="Arial" w:cs="Arial"/>
        </w:rPr>
        <w:t>Rajačić</w:t>
      </w:r>
      <w:proofErr w:type="spellEnd"/>
      <w:r>
        <w:rPr>
          <w:rFonts w:ascii="Arial" w:hAnsi="Arial" w:cs="Arial"/>
        </w:rPr>
        <w:t xml:space="preserve"> Grof, odvjetnica</w:t>
      </w:r>
      <w:r w:rsidRPr="009442B6">
        <w:rPr>
          <w:rFonts w:ascii="Arial" w:hAnsi="Arial" w:cs="Arial"/>
        </w:rPr>
        <w:t xml:space="preserve"> prema punomoći koja se nalazi u spisu</w:t>
      </w:r>
    </w:p>
    <w:p w:rsidR="009442B6" w:rsidP="00941F07" w:rsidRDefault="009442B6" w14:paraId="1A51712A" w14:textId="3829ADC1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ZG-PROJEKT d.o.o. </w:t>
      </w:r>
      <w:r w:rsidR="00941F07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941F07">
        <w:rPr>
          <w:rFonts w:ascii="Arial" w:hAnsi="Arial" w:cs="Arial"/>
        </w:rPr>
        <w:t xml:space="preserve">Ivan Radić, </w:t>
      </w:r>
      <w:r w:rsidRPr="00941F07" w:rsidR="00941F07">
        <w:rPr>
          <w:rFonts w:ascii="Arial" w:hAnsi="Arial" w:cs="Arial"/>
        </w:rPr>
        <w:t>odvjetnički vježbenik prema punomoći koja se nalazi u spisu</w:t>
      </w:r>
    </w:p>
    <w:p w:rsidR="00941F07" w:rsidP="00941F07" w:rsidRDefault="00941F07" w14:paraId="31FB8C5F" w14:textId="0F39298C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EIDOS d.o.o. – Višnja </w:t>
      </w:r>
      <w:r w:rsidR="00B27ED5">
        <w:rPr>
          <w:rFonts w:ascii="Arial" w:hAnsi="Arial" w:cs="Arial"/>
        </w:rPr>
        <w:t>Grubišić, direktorica, zastupnica po zakonu</w:t>
      </w:r>
      <w:r>
        <w:rPr>
          <w:rFonts w:ascii="Arial" w:hAnsi="Arial" w:cs="Arial"/>
        </w:rPr>
        <w:t xml:space="preserve"> </w:t>
      </w:r>
    </w:p>
    <w:p w:rsidRPr="009C52FC" w:rsidR="00941F07" w:rsidP="00941F07" w:rsidRDefault="00941F07" w14:paraId="3D97EA90" w14:textId="76842004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Za DOMINKOVIĆ I OSREČAK </w:t>
      </w:r>
      <w:r w:rsidR="00646582">
        <w:rPr>
          <w:rFonts w:ascii="Arial" w:hAnsi="Arial" w:cs="Arial"/>
        </w:rPr>
        <w:t xml:space="preserve">odvjetničko društvo d.o.o. </w:t>
      </w:r>
      <w:r>
        <w:rPr>
          <w:rFonts w:ascii="Arial" w:hAnsi="Arial" w:cs="Arial"/>
        </w:rPr>
        <w:t xml:space="preserve">– Lana Čurić, </w:t>
      </w:r>
      <w:r w:rsidRPr="0061709B">
        <w:rPr>
          <w:rFonts w:ascii="Arial" w:hAnsi="Arial" w:cs="Arial"/>
        </w:rPr>
        <w:t>odvjetnica prema punomoći koja se nalazi u spisu</w:t>
      </w:r>
    </w:p>
    <w:p w:rsidR="00B756B3" w:rsidP="001962A8" w:rsidRDefault="00B756B3" w14:paraId="0B837DC6" w14:textId="77777777">
      <w:pPr>
        <w:jc w:val="both"/>
        <w:rPr>
          <w:rFonts w:ascii="Arial" w:hAnsi="Arial" w:cs="Arial"/>
        </w:rPr>
      </w:pPr>
    </w:p>
    <w:p w:rsidRPr="005C161F" w:rsidR="004B13DB" w:rsidP="001962A8" w:rsidRDefault="004B13DB" w14:paraId="215B7141" w14:textId="77777777">
      <w:pPr>
        <w:jc w:val="both"/>
        <w:rPr>
          <w:rFonts w:ascii="Arial" w:hAnsi="Arial" w:cs="Arial"/>
        </w:rPr>
      </w:pPr>
    </w:p>
    <w:p w:rsidRPr="005C161F" w:rsidR="00B756B3" w:rsidP="001962A8" w:rsidRDefault="00B756B3" w14:paraId="4E7CBBBE" w14:textId="3147725D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>Predmet današnjeg ročišta je ispitivanje prijavljenih tražbina (čl. 46  st. 1. Stečajnog zakona - "Naro</w:t>
      </w:r>
      <w:r w:rsidRPr="005C161F" w:rsidR="0021750D">
        <w:rPr>
          <w:rFonts w:ascii="Arial" w:hAnsi="Arial" w:cs="Arial"/>
        </w:rPr>
        <w:t>dne novine" broj 71/15</w:t>
      </w:r>
      <w:r w:rsidRPr="005C161F" w:rsidR="005C161F">
        <w:rPr>
          <w:rFonts w:ascii="Arial" w:hAnsi="Arial" w:cs="Arial"/>
        </w:rPr>
        <w:t xml:space="preserve">, </w:t>
      </w:r>
      <w:r w:rsidRPr="005C161F" w:rsidR="0021750D">
        <w:rPr>
          <w:rFonts w:ascii="Arial" w:hAnsi="Arial" w:cs="Arial"/>
        </w:rPr>
        <w:t>104/17 i 36/22</w:t>
      </w:r>
      <w:r w:rsidRPr="005C161F">
        <w:rPr>
          <w:rFonts w:ascii="Arial" w:hAnsi="Arial" w:cs="Arial"/>
        </w:rPr>
        <w:t xml:space="preserve"> dalje: SZ) koje</w:t>
      </w:r>
      <w:r w:rsidR="00D63344">
        <w:rPr>
          <w:rFonts w:ascii="Arial" w:hAnsi="Arial" w:cs="Arial"/>
        </w:rPr>
        <w:t xml:space="preserve"> prijave</w:t>
      </w:r>
      <w:r w:rsidRPr="005C161F">
        <w:rPr>
          <w:rFonts w:ascii="Arial" w:hAnsi="Arial" w:cs="Arial"/>
        </w:rPr>
        <w:t xml:space="preserve"> su vjerovnici </w:t>
      </w:r>
      <w:r w:rsidR="00305055">
        <w:rPr>
          <w:rFonts w:ascii="Arial" w:hAnsi="Arial" w:cs="Arial"/>
        </w:rPr>
        <w:t>dostavili Financijskoj agenciji</w:t>
      </w:r>
      <w:r w:rsidR="008D447C">
        <w:rPr>
          <w:rFonts w:ascii="Arial" w:hAnsi="Arial" w:cs="Arial"/>
        </w:rPr>
        <w:t xml:space="preserve"> (dalje: FINA) </w:t>
      </w:r>
      <w:r w:rsidRPr="005C161F">
        <w:rPr>
          <w:rFonts w:ascii="Arial" w:hAnsi="Arial" w:cs="Arial"/>
        </w:rPr>
        <w:t xml:space="preserve">u propisanom </w:t>
      </w:r>
      <w:r w:rsidRPr="005C161F" w:rsidR="00E54417">
        <w:rPr>
          <w:rFonts w:ascii="Arial" w:hAnsi="Arial" w:cs="Arial"/>
        </w:rPr>
        <w:t>roku (čl. 36. st. 1. i 2. SZ-a).</w:t>
      </w:r>
    </w:p>
    <w:p w:rsidRPr="005C161F" w:rsidR="004B13DB" w:rsidP="001962A8" w:rsidRDefault="004B13DB" w14:paraId="4C149744" w14:textId="77777777">
      <w:pPr>
        <w:jc w:val="both"/>
        <w:rPr>
          <w:rFonts w:ascii="Arial" w:hAnsi="Arial" w:cs="Arial"/>
        </w:rPr>
      </w:pPr>
    </w:p>
    <w:p w:rsidRPr="005C161F" w:rsidR="00B756B3" w:rsidP="001962A8" w:rsidRDefault="00B756B3" w14:paraId="56DEC702" w14:textId="2992712A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 xml:space="preserve">Utvrđuje se da je rješenjem ovog suda od 27. travnja 2022. otvoren </w:t>
      </w:r>
      <w:proofErr w:type="spellStart"/>
      <w:r w:rsidRPr="005C161F">
        <w:rPr>
          <w:rFonts w:ascii="Arial" w:hAnsi="Arial" w:cs="Arial"/>
        </w:rPr>
        <w:t>pre</w:t>
      </w:r>
      <w:r w:rsidR="007E4E19">
        <w:rPr>
          <w:rFonts w:ascii="Arial" w:hAnsi="Arial" w:cs="Arial"/>
        </w:rPr>
        <w:t>dstečajni</w:t>
      </w:r>
      <w:proofErr w:type="spellEnd"/>
      <w:r w:rsidR="007E4E19">
        <w:rPr>
          <w:rFonts w:ascii="Arial" w:hAnsi="Arial" w:cs="Arial"/>
        </w:rPr>
        <w:t xml:space="preserve"> postupak nad dužnikom, a rješenjem od </w:t>
      </w:r>
      <w:r w:rsidR="0075481B">
        <w:rPr>
          <w:rFonts w:ascii="Arial" w:hAnsi="Arial" w:cs="Arial"/>
        </w:rPr>
        <w:t>22. kolovoza 2022. je produljen roka za završetak postupka za daljnjih 180 dana.</w:t>
      </w:r>
    </w:p>
    <w:p w:rsidRPr="005C161F" w:rsidR="00B756B3" w:rsidP="001962A8" w:rsidRDefault="00B756B3" w14:paraId="3B85735D" w14:textId="77777777">
      <w:pPr>
        <w:jc w:val="both"/>
        <w:rPr>
          <w:rFonts w:ascii="Arial" w:hAnsi="Arial" w:cs="Arial"/>
        </w:rPr>
      </w:pPr>
    </w:p>
    <w:p w:rsidRPr="005C161F" w:rsidR="00B756B3" w:rsidP="001962A8" w:rsidRDefault="00B756B3" w14:paraId="09A7963F" w14:textId="394CDDC3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>Utvrđuje se da</w:t>
      </w:r>
      <w:r w:rsidRPr="005C161F" w:rsidR="000A2942">
        <w:rPr>
          <w:rFonts w:ascii="Arial" w:hAnsi="Arial" w:cs="Arial"/>
        </w:rPr>
        <w:t xml:space="preserve"> je</w:t>
      </w:r>
      <w:r w:rsidRPr="005C161F">
        <w:rPr>
          <w:rFonts w:ascii="Arial" w:hAnsi="Arial" w:cs="Arial"/>
        </w:rPr>
        <w:t xml:space="preserve"> na mrežnoj stranici e-oglasna ploča ovoga suda objavljen</w:t>
      </w:r>
      <w:r w:rsidRPr="005C161F" w:rsidR="000A2942">
        <w:rPr>
          <w:rFonts w:ascii="Arial" w:hAnsi="Arial" w:cs="Arial"/>
        </w:rPr>
        <w:t>o</w:t>
      </w:r>
      <w:r w:rsidRPr="005C161F">
        <w:rPr>
          <w:rFonts w:ascii="Arial" w:hAnsi="Arial" w:cs="Arial"/>
        </w:rPr>
        <w:t>:</w:t>
      </w:r>
    </w:p>
    <w:p w:rsidRPr="005C161F" w:rsidR="00B756B3" w:rsidP="001962A8" w:rsidRDefault="00B756B3" w14:paraId="7D3BB218" w14:textId="77777777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 xml:space="preserve">- rješenje o otvaranju </w:t>
      </w:r>
      <w:proofErr w:type="spellStart"/>
      <w:r w:rsidRPr="005C161F">
        <w:rPr>
          <w:rFonts w:ascii="Arial" w:hAnsi="Arial" w:cs="Arial"/>
        </w:rPr>
        <w:t>predstečajnog</w:t>
      </w:r>
      <w:proofErr w:type="spellEnd"/>
      <w:r w:rsidRPr="005C161F">
        <w:rPr>
          <w:rFonts w:ascii="Arial" w:hAnsi="Arial" w:cs="Arial"/>
        </w:rPr>
        <w:t xml:space="preserve"> postupka nad dužnikom 27. travnja 2022.</w:t>
      </w:r>
    </w:p>
    <w:p w:rsidRPr="005C161F" w:rsidR="00B756B3" w:rsidP="001962A8" w:rsidRDefault="00B756B3" w14:paraId="762C404C" w14:textId="6076ADDA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>-</w:t>
      </w:r>
      <w:r w:rsidRPr="005C161F" w:rsidR="00865F64">
        <w:rPr>
          <w:rFonts w:ascii="Arial" w:hAnsi="Arial" w:cs="Arial"/>
        </w:rPr>
        <w:t xml:space="preserve"> tablica prijavljenih tražbina </w:t>
      </w:r>
      <w:r w:rsidRPr="005C161F" w:rsidR="00BC40EB">
        <w:rPr>
          <w:rFonts w:ascii="Arial" w:hAnsi="Arial" w:cs="Arial"/>
        </w:rPr>
        <w:t>31. svibnja 2022</w:t>
      </w:r>
      <w:r w:rsidRPr="005C161F">
        <w:rPr>
          <w:rFonts w:ascii="Arial" w:hAnsi="Arial" w:cs="Arial"/>
        </w:rPr>
        <w:t>., dopune tablice</w:t>
      </w:r>
      <w:r w:rsidRPr="005C161F" w:rsidR="00865F64">
        <w:rPr>
          <w:rFonts w:ascii="Arial" w:hAnsi="Arial" w:cs="Arial"/>
        </w:rPr>
        <w:t xml:space="preserve">: </w:t>
      </w:r>
      <w:r w:rsidR="004B13DB">
        <w:rPr>
          <w:rFonts w:ascii="Arial" w:hAnsi="Arial" w:cs="Arial"/>
        </w:rPr>
        <w:t>i to I. dopuna 1. lipnja 2022.,</w:t>
      </w:r>
      <w:r w:rsidRPr="005C161F">
        <w:rPr>
          <w:rFonts w:ascii="Arial" w:hAnsi="Arial" w:cs="Arial"/>
        </w:rPr>
        <w:t xml:space="preserve"> </w:t>
      </w:r>
      <w:r w:rsidRPr="005C161F" w:rsidR="00865F64">
        <w:rPr>
          <w:rFonts w:ascii="Arial" w:hAnsi="Arial" w:cs="Arial"/>
        </w:rPr>
        <w:t xml:space="preserve">II. dopuna </w:t>
      </w:r>
      <w:r w:rsidRPr="005C161F" w:rsidR="005749B4">
        <w:rPr>
          <w:rFonts w:ascii="Arial" w:hAnsi="Arial" w:cs="Arial"/>
        </w:rPr>
        <w:t xml:space="preserve">tablica </w:t>
      </w:r>
      <w:r w:rsidRPr="005C161F" w:rsidR="00865F64">
        <w:rPr>
          <w:rFonts w:ascii="Arial" w:hAnsi="Arial" w:cs="Arial"/>
        </w:rPr>
        <w:t>2. lipnja 2022</w:t>
      </w:r>
      <w:r w:rsidRPr="005C161F">
        <w:rPr>
          <w:rFonts w:ascii="Arial" w:hAnsi="Arial" w:cs="Arial"/>
        </w:rPr>
        <w:t>.</w:t>
      </w:r>
      <w:r w:rsidRPr="005C161F" w:rsidR="00865F64">
        <w:rPr>
          <w:rFonts w:ascii="Arial" w:hAnsi="Arial" w:cs="Arial"/>
        </w:rPr>
        <w:t>,</w:t>
      </w:r>
      <w:r w:rsidRPr="005C161F" w:rsidR="005749B4">
        <w:rPr>
          <w:rFonts w:ascii="Arial" w:hAnsi="Arial" w:cs="Arial"/>
        </w:rPr>
        <w:t xml:space="preserve"> </w:t>
      </w:r>
      <w:r w:rsidRPr="005C161F" w:rsidR="00865F64">
        <w:rPr>
          <w:rFonts w:ascii="Arial" w:hAnsi="Arial" w:cs="Arial"/>
        </w:rPr>
        <w:t>III. dopuna</w:t>
      </w:r>
      <w:r w:rsidRPr="005C161F" w:rsidR="005749B4">
        <w:rPr>
          <w:rFonts w:ascii="Arial" w:hAnsi="Arial" w:cs="Arial"/>
        </w:rPr>
        <w:t xml:space="preserve"> tablica</w:t>
      </w:r>
      <w:r w:rsidRPr="005C161F" w:rsidR="00865F64">
        <w:rPr>
          <w:rFonts w:ascii="Arial" w:hAnsi="Arial" w:cs="Arial"/>
        </w:rPr>
        <w:t xml:space="preserve"> 3. lipnja 2022., IV. dopuna</w:t>
      </w:r>
      <w:r w:rsidRPr="005C161F" w:rsidR="005749B4">
        <w:rPr>
          <w:rFonts w:ascii="Arial" w:hAnsi="Arial" w:cs="Arial"/>
        </w:rPr>
        <w:t xml:space="preserve"> tablica</w:t>
      </w:r>
      <w:r w:rsidRPr="005C161F" w:rsidR="00865F64">
        <w:rPr>
          <w:rFonts w:ascii="Arial" w:hAnsi="Arial" w:cs="Arial"/>
        </w:rPr>
        <w:t xml:space="preserve"> 6. lipnja 2022., </w:t>
      </w:r>
      <w:r w:rsidRPr="005C161F" w:rsidR="00385236">
        <w:rPr>
          <w:rFonts w:ascii="Arial" w:hAnsi="Arial" w:cs="Arial"/>
        </w:rPr>
        <w:t>ispravak i dopune tablica 6. lipnja 2022., V. dopuna</w:t>
      </w:r>
      <w:r w:rsidRPr="005C161F" w:rsidR="005749B4">
        <w:rPr>
          <w:rFonts w:ascii="Arial" w:hAnsi="Arial" w:cs="Arial"/>
        </w:rPr>
        <w:t xml:space="preserve"> tablica</w:t>
      </w:r>
      <w:r w:rsidRPr="005C161F" w:rsidR="00385236">
        <w:rPr>
          <w:rFonts w:ascii="Arial" w:hAnsi="Arial" w:cs="Arial"/>
        </w:rPr>
        <w:t xml:space="preserve"> 8. lipnja 2022., VI. dopuna </w:t>
      </w:r>
      <w:r w:rsidRPr="005C161F" w:rsidR="005749B4">
        <w:rPr>
          <w:rFonts w:ascii="Arial" w:hAnsi="Arial" w:cs="Arial"/>
        </w:rPr>
        <w:t xml:space="preserve">tablica </w:t>
      </w:r>
      <w:r w:rsidRPr="005C161F" w:rsidR="00385236">
        <w:rPr>
          <w:rFonts w:ascii="Arial" w:hAnsi="Arial" w:cs="Arial"/>
        </w:rPr>
        <w:t xml:space="preserve">9. lipnja 2022.,VII. dopuna </w:t>
      </w:r>
      <w:r w:rsidRPr="005C161F" w:rsidR="005749B4">
        <w:rPr>
          <w:rFonts w:ascii="Arial" w:hAnsi="Arial" w:cs="Arial"/>
        </w:rPr>
        <w:t xml:space="preserve">tablica </w:t>
      </w:r>
      <w:r w:rsidRPr="005C161F" w:rsidR="00385236">
        <w:rPr>
          <w:rFonts w:ascii="Arial" w:hAnsi="Arial" w:cs="Arial"/>
        </w:rPr>
        <w:t xml:space="preserve">10. lipnja 2022., VIII. dopuna </w:t>
      </w:r>
      <w:r w:rsidRPr="005C161F" w:rsidR="005749B4">
        <w:rPr>
          <w:rFonts w:ascii="Arial" w:hAnsi="Arial" w:cs="Arial"/>
        </w:rPr>
        <w:t xml:space="preserve">tablica </w:t>
      </w:r>
      <w:r w:rsidRPr="005C161F" w:rsidR="00385236">
        <w:rPr>
          <w:rFonts w:ascii="Arial" w:hAnsi="Arial" w:cs="Arial"/>
        </w:rPr>
        <w:t xml:space="preserve">13. lipnja 2022., IX. </w:t>
      </w:r>
      <w:r w:rsidRPr="005C161F" w:rsidR="005749B4">
        <w:rPr>
          <w:rFonts w:ascii="Arial" w:hAnsi="Arial" w:cs="Arial"/>
        </w:rPr>
        <w:t>d</w:t>
      </w:r>
      <w:r w:rsidRPr="005C161F" w:rsidR="00385236">
        <w:rPr>
          <w:rFonts w:ascii="Arial" w:hAnsi="Arial" w:cs="Arial"/>
        </w:rPr>
        <w:t>opuna</w:t>
      </w:r>
      <w:r w:rsidRPr="005C161F" w:rsidR="005749B4">
        <w:rPr>
          <w:rFonts w:ascii="Arial" w:hAnsi="Arial" w:cs="Arial"/>
        </w:rPr>
        <w:t xml:space="preserve"> tablica</w:t>
      </w:r>
      <w:r w:rsidRPr="005C161F" w:rsidR="00385236">
        <w:rPr>
          <w:rFonts w:ascii="Arial" w:hAnsi="Arial" w:cs="Arial"/>
        </w:rPr>
        <w:t xml:space="preserve"> 15. lipnja 2022., X. dopuna</w:t>
      </w:r>
      <w:r w:rsidRPr="005C161F" w:rsidR="005749B4">
        <w:rPr>
          <w:rFonts w:ascii="Arial" w:hAnsi="Arial" w:cs="Arial"/>
        </w:rPr>
        <w:t xml:space="preserve"> tablica</w:t>
      </w:r>
      <w:r w:rsidRPr="005C161F" w:rsidR="00385236">
        <w:rPr>
          <w:rFonts w:ascii="Arial" w:hAnsi="Arial" w:cs="Arial"/>
        </w:rPr>
        <w:t xml:space="preserve"> 21. lipnja 2022., XI. dopuna </w:t>
      </w:r>
      <w:r w:rsidRPr="005C161F" w:rsidR="005749B4">
        <w:rPr>
          <w:rFonts w:ascii="Arial" w:hAnsi="Arial" w:cs="Arial"/>
        </w:rPr>
        <w:t xml:space="preserve">tablica </w:t>
      </w:r>
      <w:r w:rsidRPr="005C161F" w:rsidR="00385236">
        <w:rPr>
          <w:rFonts w:ascii="Arial" w:hAnsi="Arial" w:cs="Arial"/>
        </w:rPr>
        <w:t xml:space="preserve">28. lipnja 2022., XII. </w:t>
      </w:r>
      <w:r w:rsidRPr="005C161F" w:rsidR="005749B4">
        <w:rPr>
          <w:rFonts w:ascii="Arial" w:hAnsi="Arial" w:cs="Arial"/>
        </w:rPr>
        <w:t>d</w:t>
      </w:r>
      <w:r w:rsidRPr="005C161F" w:rsidR="00385236">
        <w:rPr>
          <w:rFonts w:ascii="Arial" w:hAnsi="Arial" w:cs="Arial"/>
        </w:rPr>
        <w:t>opuna</w:t>
      </w:r>
      <w:r w:rsidRPr="005C161F" w:rsidR="005749B4">
        <w:rPr>
          <w:rFonts w:ascii="Arial" w:hAnsi="Arial" w:cs="Arial"/>
        </w:rPr>
        <w:t xml:space="preserve"> tablica</w:t>
      </w:r>
      <w:r w:rsidRPr="005C161F" w:rsidR="00385236">
        <w:rPr>
          <w:rFonts w:ascii="Arial" w:hAnsi="Arial" w:cs="Arial"/>
        </w:rPr>
        <w:t xml:space="preserve"> 30. lipnja 2022., XIII. </w:t>
      </w:r>
      <w:r w:rsidRPr="005C161F" w:rsidR="005749B4">
        <w:rPr>
          <w:rFonts w:ascii="Arial" w:hAnsi="Arial" w:cs="Arial"/>
        </w:rPr>
        <w:t>d</w:t>
      </w:r>
      <w:r w:rsidRPr="005C161F" w:rsidR="00385236">
        <w:rPr>
          <w:rFonts w:ascii="Arial" w:hAnsi="Arial" w:cs="Arial"/>
        </w:rPr>
        <w:t>opuna</w:t>
      </w:r>
      <w:r w:rsidRPr="005C161F" w:rsidR="005749B4">
        <w:rPr>
          <w:rFonts w:ascii="Arial" w:hAnsi="Arial" w:cs="Arial"/>
        </w:rPr>
        <w:t xml:space="preserve"> tablica</w:t>
      </w:r>
      <w:r w:rsidRPr="005C161F" w:rsidR="00385236">
        <w:rPr>
          <w:rFonts w:ascii="Arial" w:hAnsi="Arial" w:cs="Arial"/>
        </w:rPr>
        <w:t xml:space="preserve"> 4. srpnja 2022.</w:t>
      </w:r>
      <w:r w:rsidRPr="005C161F" w:rsidR="00CF681F">
        <w:rPr>
          <w:rFonts w:ascii="Arial" w:hAnsi="Arial" w:cs="Arial"/>
        </w:rPr>
        <w:t xml:space="preserve">, XIV. dopuna </w:t>
      </w:r>
      <w:r w:rsidRPr="005C161F" w:rsidR="005749B4">
        <w:rPr>
          <w:rFonts w:ascii="Arial" w:hAnsi="Arial" w:cs="Arial"/>
        </w:rPr>
        <w:t xml:space="preserve">tablica </w:t>
      </w:r>
      <w:r w:rsidRPr="005C161F" w:rsidR="00CF681F">
        <w:rPr>
          <w:rFonts w:ascii="Arial" w:hAnsi="Arial" w:cs="Arial"/>
        </w:rPr>
        <w:t xml:space="preserve">11. srpnja 2022., XV. </w:t>
      </w:r>
      <w:r w:rsidRPr="005C161F" w:rsidR="00920ECE">
        <w:rPr>
          <w:rFonts w:ascii="Arial" w:hAnsi="Arial" w:cs="Arial"/>
        </w:rPr>
        <w:t>d</w:t>
      </w:r>
      <w:r w:rsidRPr="005C161F" w:rsidR="00CF681F">
        <w:rPr>
          <w:rFonts w:ascii="Arial" w:hAnsi="Arial" w:cs="Arial"/>
        </w:rPr>
        <w:t xml:space="preserve">opuna </w:t>
      </w:r>
      <w:r w:rsidRPr="005C161F" w:rsidR="005749B4">
        <w:rPr>
          <w:rFonts w:ascii="Arial" w:hAnsi="Arial" w:cs="Arial"/>
        </w:rPr>
        <w:t xml:space="preserve"> tablica </w:t>
      </w:r>
      <w:r w:rsidRPr="005C161F" w:rsidR="00920ECE">
        <w:rPr>
          <w:rFonts w:ascii="Arial" w:hAnsi="Arial" w:cs="Arial"/>
        </w:rPr>
        <w:t xml:space="preserve">12. srpnja 2022., </w:t>
      </w:r>
      <w:r w:rsidRPr="00BE2D46" w:rsidR="00920ECE">
        <w:rPr>
          <w:rFonts w:ascii="Arial" w:hAnsi="Arial" w:cs="Arial"/>
        </w:rPr>
        <w:t>dopuna i ispravak tablice 20. srpnja 2022.</w:t>
      </w:r>
      <w:r w:rsidRPr="005C161F" w:rsidR="005749B4">
        <w:rPr>
          <w:rFonts w:ascii="Arial" w:hAnsi="Arial" w:cs="Arial"/>
        </w:rPr>
        <w:t xml:space="preserve"> i</w:t>
      </w:r>
      <w:r w:rsidRPr="005C161F" w:rsidR="00F7635A">
        <w:rPr>
          <w:rFonts w:ascii="Arial" w:hAnsi="Arial" w:cs="Arial"/>
        </w:rPr>
        <w:t xml:space="preserve"> tablica naknadno </w:t>
      </w:r>
      <w:r w:rsidRPr="005C161F" w:rsidR="000D1D2F">
        <w:rPr>
          <w:rFonts w:ascii="Arial" w:hAnsi="Arial" w:cs="Arial"/>
        </w:rPr>
        <w:t>p</w:t>
      </w:r>
      <w:r w:rsidRPr="005C161F" w:rsidR="00F7635A">
        <w:rPr>
          <w:rFonts w:ascii="Arial" w:hAnsi="Arial" w:cs="Arial"/>
        </w:rPr>
        <w:t>rijavl</w:t>
      </w:r>
      <w:r w:rsidRPr="005C161F" w:rsidR="000D1D2F">
        <w:rPr>
          <w:rFonts w:ascii="Arial" w:hAnsi="Arial" w:cs="Arial"/>
        </w:rPr>
        <w:t>j</w:t>
      </w:r>
      <w:r w:rsidRPr="005C161F" w:rsidR="00F7635A">
        <w:rPr>
          <w:rFonts w:ascii="Arial" w:hAnsi="Arial" w:cs="Arial"/>
        </w:rPr>
        <w:t>e</w:t>
      </w:r>
      <w:r w:rsidRPr="005C161F" w:rsidR="000D1D2F">
        <w:rPr>
          <w:rFonts w:ascii="Arial" w:hAnsi="Arial" w:cs="Arial"/>
        </w:rPr>
        <w:t>nih tražbina 19. kolovoza 2022.</w:t>
      </w:r>
    </w:p>
    <w:p w:rsidRPr="005C161F" w:rsidR="00B756B3" w:rsidP="001962A8" w:rsidRDefault="00B756B3" w14:paraId="1AAB8DEF" w14:textId="77777777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>- očitovanje dužnika o prijavljenim tražbinama</w:t>
      </w:r>
      <w:r w:rsidRPr="005C161F" w:rsidR="00920ECE">
        <w:rPr>
          <w:rFonts w:ascii="Arial" w:hAnsi="Arial" w:cs="Arial"/>
        </w:rPr>
        <w:t xml:space="preserve"> </w:t>
      </w:r>
      <w:r w:rsidRPr="005C161F">
        <w:rPr>
          <w:rFonts w:ascii="Arial" w:hAnsi="Arial" w:cs="Arial"/>
        </w:rPr>
        <w:t xml:space="preserve"> – </w:t>
      </w:r>
      <w:r w:rsidRPr="005C161F" w:rsidR="00920ECE">
        <w:rPr>
          <w:rFonts w:ascii="Arial" w:hAnsi="Arial" w:cs="Arial"/>
        </w:rPr>
        <w:t xml:space="preserve"> 12. srpnja 2022.</w:t>
      </w:r>
    </w:p>
    <w:p w:rsidRPr="005C161F" w:rsidR="00B756B3" w:rsidP="001962A8" w:rsidRDefault="00B756B3" w14:paraId="4270DA13" w14:textId="77777777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 xml:space="preserve">- očitovanje povjerenika o prijavljenim tražbinama – </w:t>
      </w:r>
      <w:r w:rsidRPr="005C161F" w:rsidR="00CF681F">
        <w:rPr>
          <w:rFonts w:ascii="Arial" w:hAnsi="Arial" w:cs="Arial"/>
        </w:rPr>
        <w:t>11. srpnja 2022.</w:t>
      </w:r>
    </w:p>
    <w:p w:rsidR="00B756B3" w:rsidP="001962A8" w:rsidRDefault="00B756B3" w14:paraId="7E6AD2FB" w14:textId="2C7E0654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 xml:space="preserve">- tablica osporenih tražbina – </w:t>
      </w:r>
      <w:r w:rsidRPr="005C161F" w:rsidR="000D1D2F">
        <w:rPr>
          <w:rFonts w:ascii="Arial" w:hAnsi="Arial" w:cs="Arial"/>
        </w:rPr>
        <w:t xml:space="preserve">8. </w:t>
      </w:r>
      <w:r w:rsidRPr="005C161F" w:rsidR="00CF681F">
        <w:rPr>
          <w:rFonts w:ascii="Arial" w:hAnsi="Arial" w:cs="Arial"/>
        </w:rPr>
        <w:t>kolovoza 2022.</w:t>
      </w:r>
    </w:p>
    <w:p w:rsidR="007E469E" w:rsidP="001962A8" w:rsidRDefault="007E469E" w14:paraId="79C595A9" w14:textId="77777777">
      <w:pPr>
        <w:jc w:val="both"/>
        <w:rPr>
          <w:rFonts w:ascii="Arial" w:hAnsi="Arial" w:cs="Arial"/>
        </w:rPr>
      </w:pPr>
    </w:p>
    <w:p w:rsidR="007E469E" w:rsidP="001962A8" w:rsidRDefault="007E469E" w14:paraId="02C8E046" w14:textId="0AEF07BA">
      <w:pPr>
        <w:jc w:val="both"/>
        <w:rPr>
          <w:rFonts w:ascii="Arial" w:hAnsi="Arial" w:cs="Arial"/>
        </w:rPr>
      </w:pPr>
      <w:r w:rsidRPr="007E469E">
        <w:rPr>
          <w:rFonts w:ascii="Arial" w:hAnsi="Arial" w:cs="Arial"/>
        </w:rPr>
        <w:t xml:space="preserve">Utvrđuje se da je FINA propustila uvrstiti u </w:t>
      </w:r>
      <w:r>
        <w:rPr>
          <w:rFonts w:ascii="Arial" w:hAnsi="Arial" w:cs="Arial"/>
        </w:rPr>
        <w:t xml:space="preserve">naprijed navedene </w:t>
      </w:r>
      <w:r w:rsidRPr="007E469E">
        <w:rPr>
          <w:rFonts w:ascii="Arial" w:hAnsi="Arial" w:cs="Arial"/>
        </w:rPr>
        <w:t>tablice tražbinu vjerovnika TRANSPORT PROJEKT d.o.o., Zagreb, Gračanska cesta 145/D, koji je podnio prijavu tražbine pravovremeno 25. svibnja 2022. (što proizlazi iz kuverte) o čemu je povjerenica obavijestila sud elektroničkom porukom 21. rujna 2022. te je zaključkom od 21. rujna 2022. FINA-i naloženo uvrstiti navedenu tražbinu u tablice radi očitovanja o toj tražbini što je i učinila 21. rujna 2022.</w:t>
      </w:r>
    </w:p>
    <w:p w:rsidRPr="005C161F" w:rsidR="005749B4" w:rsidP="001962A8" w:rsidRDefault="005749B4" w14:paraId="60AB6DC8" w14:textId="77777777">
      <w:pPr>
        <w:jc w:val="both"/>
        <w:rPr>
          <w:rFonts w:ascii="Arial" w:hAnsi="Arial" w:cs="Arial"/>
        </w:rPr>
      </w:pPr>
    </w:p>
    <w:p w:rsidR="00B756B3" w:rsidP="001962A8" w:rsidRDefault="005749B4" w14:paraId="4B34640A" w14:textId="6AA64CCA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>U</w:t>
      </w:r>
      <w:r w:rsidRPr="005C161F" w:rsidR="00B756B3">
        <w:rPr>
          <w:rFonts w:ascii="Arial" w:hAnsi="Arial" w:cs="Arial"/>
        </w:rPr>
        <w:t>tvrđuje se da je zadnji dan roka za prijavu tražbin</w:t>
      </w:r>
      <w:r w:rsidRPr="005C161F">
        <w:rPr>
          <w:rFonts w:ascii="Arial" w:hAnsi="Arial" w:cs="Arial"/>
        </w:rPr>
        <w:t>a</w:t>
      </w:r>
      <w:r w:rsidRPr="005C161F" w:rsidR="00B756B3">
        <w:rPr>
          <w:rFonts w:ascii="Arial" w:hAnsi="Arial" w:cs="Arial"/>
        </w:rPr>
        <w:t xml:space="preserve"> bio </w:t>
      </w:r>
      <w:r w:rsidRPr="005C161F" w:rsidR="00CF681F">
        <w:rPr>
          <w:rFonts w:ascii="Arial" w:hAnsi="Arial" w:cs="Arial"/>
        </w:rPr>
        <w:t>26. svibnja 2022.</w:t>
      </w:r>
      <w:r w:rsidRPr="005C161F">
        <w:rPr>
          <w:rFonts w:ascii="Arial" w:hAnsi="Arial" w:cs="Arial"/>
        </w:rPr>
        <w:t xml:space="preserve">, a </w:t>
      </w:r>
      <w:r w:rsidRPr="005C161F" w:rsidR="00B756B3">
        <w:rPr>
          <w:rFonts w:ascii="Arial" w:hAnsi="Arial" w:cs="Arial"/>
        </w:rPr>
        <w:t>zadnji dan roka za očitovanje o prijavljenim tražbinama za dužnika i povjerenika bio</w:t>
      </w:r>
      <w:r w:rsidRPr="005C161F" w:rsidR="0082115B">
        <w:rPr>
          <w:rFonts w:ascii="Arial" w:hAnsi="Arial" w:cs="Arial"/>
        </w:rPr>
        <w:t xml:space="preserve"> je </w:t>
      </w:r>
      <w:r w:rsidRPr="005C161F" w:rsidR="00CF681F">
        <w:rPr>
          <w:rFonts w:ascii="Arial" w:hAnsi="Arial" w:cs="Arial"/>
        </w:rPr>
        <w:t>8. srpanj 2022.</w:t>
      </w:r>
    </w:p>
    <w:p w:rsidR="00274289" w:rsidP="001962A8" w:rsidRDefault="00274289" w14:paraId="08DCC471" w14:textId="1868DB79">
      <w:pPr>
        <w:jc w:val="both"/>
        <w:rPr>
          <w:rFonts w:ascii="Arial" w:hAnsi="Arial" w:cs="Arial"/>
        </w:rPr>
      </w:pPr>
    </w:p>
    <w:p w:rsidR="00AE5D91" w:rsidP="001962A8" w:rsidRDefault="000A2942" w14:paraId="24FA0A1C" w14:textId="255261CF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 xml:space="preserve">Utvrđuje se da je 8. srpnja 2022. </w:t>
      </w:r>
      <w:r w:rsidRPr="005C161F" w:rsidR="005C161F">
        <w:rPr>
          <w:rFonts w:ascii="Arial" w:hAnsi="Arial" w:cs="Arial"/>
        </w:rPr>
        <w:t>FIN</w:t>
      </w:r>
      <w:r w:rsidR="008D447C">
        <w:rPr>
          <w:rFonts w:ascii="Arial" w:hAnsi="Arial" w:cs="Arial"/>
        </w:rPr>
        <w:t>A</w:t>
      </w:r>
      <w:r w:rsidRPr="005C161F" w:rsidR="005C161F">
        <w:rPr>
          <w:rFonts w:ascii="Arial" w:hAnsi="Arial" w:cs="Arial"/>
        </w:rPr>
        <w:t xml:space="preserve">-i </w:t>
      </w:r>
      <w:r w:rsidRPr="005C161F">
        <w:rPr>
          <w:rFonts w:ascii="Arial" w:hAnsi="Arial" w:cs="Arial"/>
        </w:rPr>
        <w:t>dostavljeno pravovremeno očitovanje dužnika o prijavljenim tražbinama</w:t>
      </w:r>
      <w:r w:rsidRPr="005C161F" w:rsidR="005C161F">
        <w:rPr>
          <w:rFonts w:ascii="Arial" w:hAnsi="Arial" w:cs="Arial"/>
        </w:rPr>
        <w:t xml:space="preserve"> preporučenom pošiljkom</w:t>
      </w:r>
      <w:r w:rsidR="003F233B">
        <w:rPr>
          <w:rFonts w:ascii="Arial" w:hAnsi="Arial" w:cs="Arial"/>
        </w:rPr>
        <w:t xml:space="preserve"> (predanom na poštu 8. srpnja 2022. listovi 974 i 975 spisa)</w:t>
      </w:r>
      <w:r w:rsidRPr="005C161F" w:rsidR="005C161F">
        <w:rPr>
          <w:rFonts w:ascii="Arial" w:hAnsi="Arial" w:cs="Arial"/>
        </w:rPr>
        <w:t xml:space="preserve"> te </w:t>
      </w:r>
      <w:r w:rsidRPr="005C161F">
        <w:rPr>
          <w:rFonts w:ascii="Arial" w:hAnsi="Arial" w:cs="Arial"/>
        </w:rPr>
        <w:t>pravovremeno očitovanje povjerenika o prijavljenim tražbinama.</w:t>
      </w:r>
    </w:p>
    <w:p w:rsidRPr="005C161F" w:rsidR="00B756B3" w:rsidP="001962A8" w:rsidRDefault="00B756B3" w14:paraId="33EEC321" w14:textId="77777777">
      <w:pPr>
        <w:jc w:val="both"/>
        <w:rPr>
          <w:rFonts w:ascii="Arial" w:hAnsi="Arial" w:cs="Arial"/>
        </w:rPr>
      </w:pPr>
    </w:p>
    <w:p w:rsidRPr="005C161F" w:rsidR="005749B4" w:rsidP="001962A8" w:rsidRDefault="00B756B3" w14:paraId="0BD8C4CD" w14:textId="2B046338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>Utvrđuje se da je</w:t>
      </w:r>
      <w:r w:rsidRPr="00072603" w:rsidR="00072603">
        <w:t xml:space="preserve"> </w:t>
      </w:r>
      <w:r w:rsidRPr="00072603" w:rsidR="00072603">
        <w:rPr>
          <w:rFonts w:ascii="Arial" w:hAnsi="Arial" w:cs="Arial"/>
        </w:rPr>
        <w:t>nakon sastavljanja i objave tablica</w:t>
      </w:r>
      <w:r w:rsidRPr="005C161F" w:rsidR="005749B4">
        <w:rPr>
          <w:rFonts w:ascii="Arial" w:hAnsi="Arial" w:cs="Arial"/>
        </w:rPr>
        <w:t>:</w:t>
      </w:r>
    </w:p>
    <w:p w:rsidR="00FE7F16" w:rsidP="001962A8" w:rsidRDefault="005749B4" w14:paraId="4DD65D58" w14:textId="77777777">
      <w:pPr>
        <w:jc w:val="both"/>
      </w:pPr>
      <w:r w:rsidRPr="005C161F">
        <w:rPr>
          <w:rFonts w:ascii="Arial" w:hAnsi="Arial" w:cs="Arial"/>
        </w:rPr>
        <w:t>-</w:t>
      </w:r>
      <w:r w:rsidRPr="005C161F" w:rsidR="00B756B3">
        <w:rPr>
          <w:rFonts w:ascii="Arial" w:hAnsi="Arial" w:cs="Arial"/>
        </w:rPr>
        <w:t xml:space="preserve"> vjerovnik</w:t>
      </w:r>
      <w:r w:rsidR="00D10D27">
        <w:rPr>
          <w:rFonts w:ascii="Arial" w:hAnsi="Arial" w:cs="Arial"/>
        </w:rPr>
        <w:t xml:space="preserve"> </w:t>
      </w:r>
      <w:r w:rsidRPr="00D10D27" w:rsidR="00D10D27">
        <w:rPr>
          <w:rFonts w:ascii="Arial" w:hAnsi="Arial" w:cs="Arial"/>
        </w:rPr>
        <w:t>SVEUČILIŠTE JOSIPA JURJA STROSSMAYERA U OSIJEKU, Fakultet elektrotehnike, računarstva i informacijskih tehnologija</w:t>
      </w:r>
      <w:r w:rsidR="00D10D27">
        <w:rPr>
          <w:rFonts w:ascii="Arial" w:hAnsi="Arial" w:cs="Arial"/>
        </w:rPr>
        <w:t>,</w:t>
      </w:r>
      <w:r w:rsidRPr="00D10D27" w:rsidR="00D10D27">
        <w:rPr>
          <w:rFonts w:ascii="Arial" w:hAnsi="Arial" w:cs="Arial"/>
        </w:rPr>
        <w:t xml:space="preserve"> </w:t>
      </w:r>
      <w:r w:rsidR="00BE2D46">
        <w:rPr>
          <w:rFonts w:ascii="Arial" w:hAnsi="Arial" w:cs="Arial"/>
        </w:rPr>
        <w:t xml:space="preserve">Osijek, </w:t>
      </w:r>
      <w:r w:rsidR="000634AA">
        <w:rPr>
          <w:rFonts w:ascii="Arial" w:hAnsi="Arial" w:cs="Arial"/>
        </w:rPr>
        <w:t xml:space="preserve">koji je prijavio tražbinu </w:t>
      </w:r>
      <w:r w:rsidR="00A71720">
        <w:rPr>
          <w:rFonts w:ascii="Arial" w:hAnsi="Arial" w:cs="Arial"/>
        </w:rPr>
        <w:t xml:space="preserve">u iznosu </w:t>
      </w:r>
      <w:r w:rsidR="000634AA">
        <w:rPr>
          <w:rFonts w:ascii="Arial" w:hAnsi="Arial" w:cs="Arial"/>
        </w:rPr>
        <w:t xml:space="preserve">od </w:t>
      </w:r>
      <w:r w:rsidRPr="000634AA" w:rsidR="000634AA">
        <w:rPr>
          <w:rFonts w:ascii="Arial" w:hAnsi="Arial" w:cs="Arial"/>
        </w:rPr>
        <w:t xml:space="preserve">512.845,27 kn </w:t>
      </w:r>
      <w:r w:rsidR="00D10D27">
        <w:rPr>
          <w:rFonts w:ascii="Arial" w:hAnsi="Arial" w:cs="Arial"/>
        </w:rPr>
        <w:t>p</w:t>
      </w:r>
      <w:r w:rsidRPr="00D10D27" w:rsidR="00D10D27">
        <w:rPr>
          <w:rFonts w:ascii="Arial" w:hAnsi="Arial" w:cs="Arial"/>
        </w:rPr>
        <w:t>odneskom</w:t>
      </w:r>
      <w:r w:rsidR="00E0397B">
        <w:rPr>
          <w:rFonts w:ascii="Arial" w:hAnsi="Arial" w:cs="Arial"/>
        </w:rPr>
        <w:t xml:space="preserve"> od 22. kolovoza 2022.</w:t>
      </w:r>
      <w:r w:rsidRPr="00D10D27" w:rsidR="00D10D27">
        <w:rPr>
          <w:rFonts w:ascii="Arial" w:hAnsi="Arial" w:cs="Arial"/>
        </w:rPr>
        <w:t xml:space="preserve"> povukao</w:t>
      </w:r>
      <w:r w:rsidR="00E0397B">
        <w:rPr>
          <w:rFonts w:ascii="Arial" w:hAnsi="Arial" w:cs="Arial"/>
        </w:rPr>
        <w:t xml:space="preserve"> prijavu tražbine u dijelu za iznos od</w:t>
      </w:r>
      <w:r w:rsidR="000634AA">
        <w:rPr>
          <w:rFonts w:ascii="Arial" w:hAnsi="Arial" w:cs="Arial"/>
        </w:rPr>
        <w:t xml:space="preserve"> 263.577,68 kn</w:t>
      </w:r>
      <w:r w:rsidRPr="002837AD" w:rsidR="002837AD">
        <w:t xml:space="preserve"> </w:t>
      </w:r>
      <w:r w:rsidRPr="002837AD" w:rsidR="002837AD">
        <w:rPr>
          <w:rFonts w:ascii="Arial" w:hAnsi="Arial" w:cs="Arial"/>
        </w:rPr>
        <w:t>koji se odnosi na Zahtje</w:t>
      </w:r>
      <w:r w:rsidR="002837AD">
        <w:rPr>
          <w:rFonts w:ascii="Arial" w:hAnsi="Arial" w:cs="Arial"/>
        </w:rPr>
        <w:t>v za nadoknadu sredstava broj 5</w:t>
      </w:r>
      <w:r w:rsidR="000634AA">
        <w:rPr>
          <w:rFonts w:ascii="Arial" w:hAnsi="Arial" w:cs="Arial"/>
        </w:rPr>
        <w:t>.</w:t>
      </w:r>
      <w:r w:rsidRPr="00FE7F16" w:rsidR="00FE7F16">
        <w:t xml:space="preserve"> </w:t>
      </w:r>
    </w:p>
    <w:p w:rsidR="000634AA" w:rsidP="001962A8" w:rsidRDefault="000634AA" w14:paraId="082DB965" w14:textId="5D2E1535">
      <w:pPr>
        <w:jc w:val="both"/>
        <w:rPr>
          <w:rFonts w:ascii="Arial" w:hAnsi="Arial" w:cs="Arial"/>
        </w:rPr>
      </w:pPr>
    </w:p>
    <w:p w:rsidR="000634AA" w:rsidP="001962A8" w:rsidRDefault="00C27447" w14:paraId="4BF070F6" w14:textId="703852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-v</w:t>
      </w:r>
      <w:r w:rsidR="0071577F">
        <w:rPr>
          <w:rFonts w:ascii="Arial" w:hAnsi="Arial" w:cs="Arial"/>
        </w:rPr>
        <w:t>jerovni</w:t>
      </w:r>
      <w:r w:rsidR="00BE2D46">
        <w:rPr>
          <w:rFonts w:ascii="Arial" w:hAnsi="Arial" w:cs="Arial"/>
        </w:rPr>
        <w:t xml:space="preserve">k </w:t>
      </w:r>
      <w:r w:rsidRPr="0071577F" w:rsidR="0071577F">
        <w:rPr>
          <w:rFonts w:ascii="Arial" w:hAnsi="Arial" w:cs="Arial"/>
        </w:rPr>
        <w:t>SVEUČILIŠTE U SPLITU, FAKULTET ELEKTROTEHNIKE, STROJARSTVA I BRODOGRADNJE</w:t>
      </w:r>
      <w:r w:rsidR="0071577F">
        <w:rPr>
          <w:rFonts w:ascii="Arial" w:hAnsi="Arial" w:cs="Arial"/>
        </w:rPr>
        <w:t xml:space="preserve">, </w:t>
      </w:r>
      <w:r w:rsidR="00BE2D46">
        <w:rPr>
          <w:rFonts w:ascii="Arial" w:hAnsi="Arial" w:cs="Arial"/>
        </w:rPr>
        <w:t xml:space="preserve">Split, </w:t>
      </w:r>
      <w:r w:rsidRPr="000634AA" w:rsidR="000634AA">
        <w:rPr>
          <w:rFonts w:ascii="Arial" w:hAnsi="Arial" w:cs="Arial"/>
        </w:rPr>
        <w:t>koji je prijavio tražbinu</w:t>
      </w:r>
      <w:r w:rsidR="000634AA">
        <w:rPr>
          <w:rFonts w:ascii="Arial" w:hAnsi="Arial" w:cs="Arial"/>
        </w:rPr>
        <w:t xml:space="preserve"> </w:t>
      </w:r>
      <w:r w:rsidR="0071577F">
        <w:rPr>
          <w:rFonts w:ascii="Arial" w:hAnsi="Arial" w:cs="Arial"/>
        </w:rPr>
        <w:t xml:space="preserve">u ukupnom iznosu </w:t>
      </w:r>
      <w:r w:rsidR="000634AA">
        <w:rPr>
          <w:rFonts w:ascii="Arial" w:hAnsi="Arial" w:cs="Arial"/>
        </w:rPr>
        <w:t xml:space="preserve">od </w:t>
      </w:r>
      <w:r w:rsidR="00D22465">
        <w:rPr>
          <w:rFonts w:ascii="Arial" w:hAnsi="Arial" w:cs="Arial"/>
        </w:rPr>
        <w:t>1.653.527,47</w:t>
      </w:r>
      <w:r w:rsidR="000634AA">
        <w:rPr>
          <w:rFonts w:ascii="Arial" w:hAnsi="Arial" w:cs="Arial"/>
        </w:rPr>
        <w:t xml:space="preserve"> kn podneskom od </w:t>
      </w:r>
      <w:r w:rsidRPr="000634AA" w:rsidR="000634AA">
        <w:rPr>
          <w:rFonts w:ascii="Arial" w:hAnsi="Arial" w:cs="Arial"/>
        </w:rPr>
        <w:t xml:space="preserve">2. kolovoza 2022. povukao prijavu tražbine u dijelu za iznos od </w:t>
      </w:r>
      <w:r w:rsidR="000634AA">
        <w:rPr>
          <w:rFonts w:ascii="Arial" w:hAnsi="Arial" w:cs="Arial"/>
        </w:rPr>
        <w:t>393.306,00</w:t>
      </w:r>
      <w:r w:rsidRPr="000634AA" w:rsidR="000634AA">
        <w:rPr>
          <w:rFonts w:ascii="Arial" w:hAnsi="Arial" w:cs="Arial"/>
        </w:rPr>
        <w:t xml:space="preserve"> kn</w:t>
      </w:r>
      <w:r w:rsidR="002837AD">
        <w:rPr>
          <w:rFonts w:ascii="Arial" w:hAnsi="Arial" w:cs="Arial"/>
        </w:rPr>
        <w:t xml:space="preserve"> koji se odnosi na Zahtjev za nadoknadu sredstava broj 5</w:t>
      </w:r>
      <w:r w:rsidR="00551935">
        <w:rPr>
          <w:rFonts w:ascii="Arial" w:hAnsi="Arial" w:cs="Arial"/>
        </w:rPr>
        <w:t>., a podneskom od 9. rujna 2022. oba</w:t>
      </w:r>
      <w:r w:rsidR="001A3E4E">
        <w:rPr>
          <w:rFonts w:ascii="Arial" w:hAnsi="Arial" w:cs="Arial"/>
        </w:rPr>
        <w:t>vijestio</w:t>
      </w:r>
      <w:r w:rsidR="00650D4B">
        <w:rPr>
          <w:rFonts w:ascii="Arial" w:hAnsi="Arial" w:cs="Arial"/>
        </w:rPr>
        <w:t xml:space="preserve"> je</w:t>
      </w:r>
      <w:r w:rsidR="001A3E4E">
        <w:rPr>
          <w:rFonts w:ascii="Arial" w:hAnsi="Arial" w:cs="Arial"/>
        </w:rPr>
        <w:t xml:space="preserve"> </w:t>
      </w:r>
      <w:r w:rsidRPr="00650D4B" w:rsidR="001A3E4E">
        <w:rPr>
          <w:rFonts w:ascii="Arial" w:hAnsi="Arial" w:cs="Arial"/>
        </w:rPr>
        <w:t>sud da povlači prijavu</w:t>
      </w:r>
      <w:r w:rsidRPr="00650D4B" w:rsidR="00551935">
        <w:rPr>
          <w:rFonts w:ascii="Arial" w:hAnsi="Arial" w:cs="Arial"/>
        </w:rPr>
        <w:t xml:space="preserve"> za ukupno </w:t>
      </w:r>
      <w:r w:rsidRPr="00650D4B" w:rsidR="001A3E4E">
        <w:rPr>
          <w:rFonts w:ascii="Arial" w:hAnsi="Arial" w:cs="Arial"/>
        </w:rPr>
        <w:t>1.621.891,81 kn</w:t>
      </w:r>
      <w:r w:rsidR="0083024C">
        <w:rPr>
          <w:rFonts w:ascii="Arial" w:hAnsi="Arial" w:cs="Arial"/>
        </w:rPr>
        <w:t xml:space="preserve"> (</w:t>
      </w:r>
      <w:r w:rsidR="00D30062">
        <w:rPr>
          <w:rFonts w:ascii="Arial" w:hAnsi="Arial" w:cs="Arial"/>
        </w:rPr>
        <w:t xml:space="preserve">u tom iznosu je i iznos od </w:t>
      </w:r>
      <w:r w:rsidRPr="00D30062" w:rsidR="00D30062">
        <w:rPr>
          <w:rFonts w:ascii="Arial" w:hAnsi="Arial" w:cs="Arial"/>
        </w:rPr>
        <w:t>393.306,00 kn</w:t>
      </w:r>
      <w:r w:rsidR="00D30062">
        <w:rPr>
          <w:rFonts w:ascii="Arial" w:hAnsi="Arial" w:cs="Arial"/>
        </w:rPr>
        <w:t xml:space="preserve">) </w:t>
      </w:r>
      <w:r w:rsidRPr="00650D4B" w:rsidR="001A3E4E">
        <w:rPr>
          <w:rFonts w:ascii="Arial" w:hAnsi="Arial" w:cs="Arial"/>
        </w:rPr>
        <w:t xml:space="preserve"> i te da ostaje kod prijave </w:t>
      </w:r>
      <w:r w:rsidRPr="00650D4B" w:rsidR="00C71816">
        <w:rPr>
          <w:rFonts w:ascii="Arial" w:hAnsi="Arial" w:cs="Arial"/>
        </w:rPr>
        <w:t>s osnove kamata od 31.635,65 kn</w:t>
      </w:r>
    </w:p>
    <w:p w:rsidRPr="00D10D27" w:rsidR="00D10D27" w:rsidP="001962A8" w:rsidRDefault="00D10D27" w14:paraId="553DE951" w14:textId="77777777">
      <w:pPr>
        <w:jc w:val="both"/>
        <w:rPr>
          <w:rFonts w:ascii="Arial" w:hAnsi="Arial" w:cs="Arial"/>
        </w:rPr>
      </w:pPr>
    </w:p>
    <w:p w:rsidR="00D10D27" w:rsidP="001962A8" w:rsidRDefault="00C27447" w14:paraId="21292A16" w14:textId="419382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0634AA" w:rsidR="000634AA">
        <w:rPr>
          <w:rFonts w:ascii="Arial" w:hAnsi="Arial" w:cs="Arial"/>
        </w:rPr>
        <w:t xml:space="preserve">vjerovnik Marine </w:t>
      </w:r>
      <w:proofErr w:type="spellStart"/>
      <w:r w:rsidRPr="000634AA" w:rsidR="000634AA">
        <w:rPr>
          <w:rFonts w:ascii="Arial" w:hAnsi="Arial" w:cs="Arial"/>
        </w:rPr>
        <w:t>and</w:t>
      </w:r>
      <w:proofErr w:type="spellEnd"/>
      <w:r w:rsidRPr="000634AA" w:rsidR="000634AA">
        <w:rPr>
          <w:rFonts w:ascii="Arial" w:hAnsi="Arial" w:cs="Arial"/>
        </w:rPr>
        <w:t xml:space="preserve"> Energy </w:t>
      </w:r>
      <w:proofErr w:type="spellStart"/>
      <w:r w:rsidRPr="000634AA" w:rsidR="000634AA">
        <w:rPr>
          <w:rFonts w:ascii="Arial" w:hAnsi="Arial" w:cs="Arial"/>
        </w:rPr>
        <w:t>Solutions</w:t>
      </w:r>
      <w:proofErr w:type="spellEnd"/>
      <w:r w:rsidRPr="000634AA" w:rsidR="000634AA">
        <w:rPr>
          <w:rFonts w:ascii="Arial" w:hAnsi="Arial" w:cs="Arial"/>
        </w:rPr>
        <w:t xml:space="preserve"> DIV d.o.o., Zagreb, podneskom od 2. kolovoza 2022. obavijestio sud da povlači prijavu tražbine u dijelu za  iznos od </w:t>
      </w:r>
      <w:r w:rsidRPr="000634AA" w:rsidR="000634AA">
        <w:rPr>
          <w:rFonts w:ascii="Arial" w:hAnsi="Arial" w:cs="Arial"/>
        </w:rPr>
        <w:lastRenderedPageBreak/>
        <w:t>50.343,10 kn tako da nakon povlačenja ukupna tražbina koja je prijavljena iznosi 104.879,34 kn.</w:t>
      </w:r>
    </w:p>
    <w:p w:rsidR="003C016F" w:rsidP="001962A8" w:rsidRDefault="003C016F" w14:paraId="52F576F6" w14:textId="2DE19A87">
      <w:pPr>
        <w:jc w:val="both"/>
        <w:rPr>
          <w:rFonts w:ascii="Arial" w:hAnsi="Arial" w:cs="Arial"/>
        </w:rPr>
      </w:pPr>
    </w:p>
    <w:p w:rsidRPr="00D10D27" w:rsidR="003C016F" w:rsidP="001962A8" w:rsidRDefault="003C016F" w14:paraId="42F1FABE" w14:textId="325A5D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3C016F">
        <w:rPr>
          <w:rFonts w:ascii="Arial" w:hAnsi="Arial" w:cs="Arial"/>
        </w:rPr>
        <w:t xml:space="preserve">vjerovnik </w:t>
      </w:r>
      <w:r w:rsidRPr="003E797F">
        <w:rPr>
          <w:rFonts w:ascii="Arial" w:hAnsi="Arial" w:cs="Arial"/>
        </w:rPr>
        <w:t>DHL</w:t>
      </w:r>
      <w:r w:rsidRPr="003C016F">
        <w:rPr>
          <w:rFonts w:ascii="Arial" w:hAnsi="Arial" w:cs="Arial"/>
        </w:rPr>
        <w:t xml:space="preserve"> Global </w:t>
      </w:r>
      <w:proofErr w:type="spellStart"/>
      <w:r w:rsidRPr="003C016F">
        <w:rPr>
          <w:rFonts w:ascii="Arial" w:hAnsi="Arial" w:cs="Arial"/>
        </w:rPr>
        <w:t>Forwarding</w:t>
      </w:r>
      <w:proofErr w:type="spellEnd"/>
      <w:r w:rsidRPr="003C016F">
        <w:rPr>
          <w:rFonts w:ascii="Arial" w:hAnsi="Arial" w:cs="Arial"/>
        </w:rPr>
        <w:t xml:space="preserve"> d.o.o.</w:t>
      </w:r>
      <w:r w:rsidR="006C0EDC">
        <w:rPr>
          <w:rFonts w:ascii="Arial" w:hAnsi="Arial" w:cs="Arial"/>
        </w:rPr>
        <w:t>, Zagreb,</w:t>
      </w:r>
      <w:r w:rsidRPr="003C01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podneskom od 29. kolovoza 2022. obavijestio sud da </w:t>
      </w:r>
      <w:r w:rsidRPr="003C016F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ovlači dio prijave potraživanja </w:t>
      </w:r>
      <w:r w:rsidRPr="003C016F">
        <w:rPr>
          <w:rFonts w:ascii="Arial" w:hAnsi="Arial" w:cs="Arial"/>
        </w:rPr>
        <w:t>u iznosu od 202.045,03 kn te ostaje kod p</w:t>
      </w:r>
      <w:r>
        <w:rPr>
          <w:rFonts w:ascii="Arial" w:hAnsi="Arial" w:cs="Arial"/>
        </w:rPr>
        <w:t xml:space="preserve">rijave za iznos od 458.295,07 kn temeljem </w:t>
      </w:r>
      <w:r w:rsidRPr="003C016F">
        <w:rPr>
          <w:rFonts w:ascii="Arial" w:hAnsi="Arial" w:cs="Arial"/>
        </w:rPr>
        <w:t>IOS-a od 23. kolovoza 2022.</w:t>
      </w:r>
      <w:r>
        <w:rPr>
          <w:rFonts w:ascii="Arial" w:hAnsi="Arial" w:cs="Arial"/>
        </w:rPr>
        <w:t xml:space="preserve"> i to po</w:t>
      </w:r>
      <w:r w:rsidR="0023224F">
        <w:rPr>
          <w:rFonts w:ascii="Arial" w:hAnsi="Arial" w:cs="Arial"/>
        </w:rPr>
        <w:t xml:space="preserve"> točno</w:t>
      </w:r>
      <w:r>
        <w:rPr>
          <w:rFonts w:ascii="Arial" w:hAnsi="Arial" w:cs="Arial"/>
        </w:rPr>
        <w:t xml:space="preserve"> specificiranim računima</w:t>
      </w:r>
      <w:r w:rsidR="00016CCC">
        <w:rPr>
          <w:rFonts w:ascii="Arial" w:hAnsi="Arial" w:cs="Arial"/>
        </w:rPr>
        <w:t xml:space="preserve"> popisanima u tom podnesku</w:t>
      </w:r>
    </w:p>
    <w:p w:rsidR="00E672C3" w:rsidP="001962A8" w:rsidRDefault="00E672C3" w14:paraId="1A11A048" w14:textId="3D5B8525">
      <w:pPr>
        <w:jc w:val="both"/>
        <w:rPr>
          <w:rFonts w:ascii="Arial" w:hAnsi="Arial" w:cs="Arial"/>
        </w:rPr>
      </w:pPr>
    </w:p>
    <w:p w:rsidR="00ED313C" w:rsidP="001962A8" w:rsidRDefault="00ED313C" w14:paraId="1FDBE62E" w14:textId="5E23466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D313C">
        <w:t xml:space="preserve"> </w:t>
      </w:r>
      <w:r w:rsidRPr="00ED313C">
        <w:rPr>
          <w:rFonts w:ascii="Arial" w:hAnsi="Arial" w:cs="Arial"/>
        </w:rPr>
        <w:t xml:space="preserve">vjerovnik </w:t>
      </w:r>
      <w:proofErr w:type="spellStart"/>
      <w:r>
        <w:rPr>
          <w:rFonts w:ascii="Arial" w:hAnsi="Arial" w:cs="Arial"/>
        </w:rPr>
        <w:t>Klimaoprema</w:t>
      </w:r>
      <w:proofErr w:type="spellEnd"/>
      <w:r w:rsidRPr="00ED313C">
        <w:rPr>
          <w:rFonts w:ascii="Arial" w:hAnsi="Arial" w:cs="Arial"/>
        </w:rPr>
        <w:t xml:space="preserve"> d.</w:t>
      </w:r>
      <w:r>
        <w:rPr>
          <w:rFonts w:ascii="Arial" w:hAnsi="Arial" w:cs="Arial"/>
        </w:rPr>
        <w:t>d., Samobor,</w:t>
      </w:r>
      <w:r w:rsidRPr="00ED313C">
        <w:rPr>
          <w:rFonts w:ascii="Arial" w:hAnsi="Arial" w:cs="Arial"/>
        </w:rPr>
        <w:t xml:space="preserve"> podneskom od </w:t>
      </w:r>
      <w:r>
        <w:rPr>
          <w:rFonts w:ascii="Arial" w:hAnsi="Arial" w:cs="Arial"/>
        </w:rPr>
        <w:t>30</w:t>
      </w:r>
      <w:r w:rsidRPr="00ED313C">
        <w:rPr>
          <w:rFonts w:ascii="Arial" w:hAnsi="Arial" w:cs="Arial"/>
        </w:rPr>
        <w:t xml:space="preserve">. kolovoza 2022. obavijestio sud da povlači dio prijave potraživanja u iznosu od </w:t>
      </w:r>
      <w:r>
        <w:rPr>
          <w:rFonts w:ascii="Arial" w:hAnsi="Arial" w:cs="Arial"/>
        </w:rPr>
        <w:t>617.846,34</w:t>
      </w:r>
      <w:r w:rsidRPr="00ED313C">
        <w:rPr>
          <w:rFonts w:ascii="Arial" w:hAnsi="Arial" w:cs="Arial"/>
        </w:rPr>
        <w:t xml:space="preserve"> kn te</w:t>
      </w:r>
      <w:r w:rsidR="00F542D8">
        <w:rPr>
          <w:rFonts w:ascii="Arial" w:hAnsi="Arial" w:cs="Arial"/>
        </w:rPr>
        <w:t xml:space="preserve"> da</w:t>
      </w:r>
      <w:r w:rsidRPr="00ED313C">
        <w:rPr>
          <w:rFonts w:ascii="Arial" w:hAnsi="Arial" w:cs="Arial"/>
        </w:rPr>
        <w:t xml:space="preserve"> ostaje kod prijave </w:t>
      </w:r>
      <w:r w:rsidR="00F542D8">
        <w:rPr>
          <w:rFonts w:ascii="Arial" w:hAnsi="Arial" w:cs="Arial"/>
        </w:rPr>
        <w:t>tražbine</w:t>
      </w:r>
      <w:r w:rsidRPr="00ED313C">
        <w:rPr>
          <w:rFonts w:ascii="Arial" w:hAnsi="Arial" w:cs="Arial"/>
        </w:rPr>
        <w:t xml:space="preserve"> od </w:t>
      </w:r>
      <w:r>
        <w:rPr>
          <w:rFonts w:ascii="Arial" w:hAnsi="Arial" w:cs="Arial"/>
        </w:rPr>
        <w:t>98.078,17</w:t>
      </w:r>
      <w:r w:rsidRPr="00ED313C">
        <w:rPr>
          <w:rFonts w:ascii="Arial" w:hAnsi="Arial" w:cs="Arial"/>
        </w:rPr>
        <w:t xml:space="preserve"> kn </w:t>
      </w:r>
    </w:p>
    <w:p w:rsidR="00EF0B59" w:rsidP="001962A8" w:rsidRDefault="00EF0B59" w14:paraId="60FA0D3A" w14:textId="73DA5C42">
      <w:pPr>
        <w:jc w:val="both"/>
        <w:rPr>
          <w:rFonts w:ascii="Arial" w:hAnsi="Arial" w:cs="Arial"/>
        </w:rPr>
      </w:pPr>
    </w:p>
    <w:p w:rsidR="00EF0B59" w:rsidP="00EF0B59" w:rsidRDefault="00EF0B59" w14:paraId="7A1E7558" w14:textId="2980C8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A0C9B">
        <w:rPr>
          <w:rFonts w:ascii="Arial" w:hAnsi="Arial" w:cs="Arial"/>
        </w:rPr>
        <w:t xml:space="preserve">vjerovnik ZAGREBAČKA BANKA d.d., Zagreb, </w:t>
      </w:r>
      <w:r w:rsidR="006C0EDC">
        <w:rPr>
          <w:rFonts w:ascii="Arial" w:hAnsi="Arial" w:cs="Arial"/>
        </w:rPr>
        <w:t>podneskom od 8. rujna 2022.</w:t>
      </w:r>
      <w:r w:rsidRPr="00EA0C9B" w:rsidR="00A815EF">
        <w:rPr>
          <w:rFonts w:ascii="Arial" w:hAnsi="Arial" w:cs="Arial"/>
        </w:rPr>
        <w:t xml:space="preserve"> u cijelosti </w:t>
      </w:r>
      <w:r w:rsidRPr="00EA0C9B">
        <w:rPr>
          <w:rFonts w:ascii="Arial" w:hAnsi="Arial" w:cs="Arial"/>
        </w:rPr>
        <w:t xml:space="preserve">povukao prijavu tražbine </w:t>
      </w:r>
      <w:r w:rsidRPr="00EA0C9B" w:rsidR="00A815EF">
        <w:rPr>
          <w:rFonts w:ascii="Arial" w:hAnsi="Arial" w:cs="Arial"/>
        </w:rPr>
        <w:t xml:space="preserve">u iznosu </w:t>
      </w:r>
      <w:r w:rsidRPr="00EA0C9B">
        <w:rPr>
          <w:rFonts w:ascii="Arial" w:hAnsi="Arial" w:cs="Arial"/>
        </w:rPr>
        <w:t>od 33,27 kn</w:t>
      </w:r>
      <w:r w:rsidR="000E6145">
        <w:rPr>
          <w:rFonts w:ascii="Arial" w:hAnsi="Arial" w:cs="Arial"/>
        </w:rPr>
        <w:t xml:space="preserve"> </w:t>
      </w:r>
    </w:p>
    <w:p w:rsidR="00273810" w:rsidP="00EF0B59" w:rsidRDefault="00273810" w14:paraId="7F0FE24C" w14:textId="1F698874">
      <w:pPr>
        <w:jc w:val="both"/>
        <w:rPr>
          <w:rFonts w:ascii="Arial" w:hAnsi="Arial" w:cs="Arial"/>
        </w:rPr>
      </w:pPr>
    </w:p>
    <w:p w:rsidR="00273810" w:rsidP="00EF0B59" w:rsidRDefault="00273810" w14:paraId="2EA49F7C" w14:textId="670AF2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-vjerovnik AGRAM BANKA d.d. </w:t>
      </w:r>
      <w:r w:rsidRPr="00273810">
        <w:rPr>
          <w:rFonts w:ascii="Arial" w:hAnsi="Arial" w:cs="Arial"/>
        </w:rPr>
        <w:t xml:space="preserve">Zagreb, podneskom od </w:t>
      </w:r>
      <w:r>
        <w:rPr>
          <w:rFonts w:ascii="Arial" w:hAnsi="Arial" w:cs="Arial"/>
        </w:rPr>
        <w:t>16</w:t>
      </w:r>
      <w:r w:rsidRPr="00273810">
        <w:rPr>
          <w:rFonts w:ascii="Arial" w:hAnsi="Arial" w:cs="Arial"/>
        </w:rPr>
        <w:t xml:space="preserve">. rujna 2022. </w:t>
      </w:r>
      <w:r>
        <w:rPr>
          <w:rFonts w:ascii="Arial" w:hAnsi="Arial" w:cs="Arial"/>
        </w:rPr>
        <w:t>djelomično</w:t>
      </w:r>
      <w:r w:rsidRPr="00273810">
        <w:rPr>
          <w:rFonts w:ascii="Arial" w:hAnsi="Arial" w:cs="Arial"/>
        </w:rPr>
        <w:t xml:space="preserve"> povukao</w:t>
      </w:r>
      <w:r>
        <w:rPr>
          <w:rFonts w:ascii="Arial" w:hAnsi="Arial" w:cs="Arial"/>
        </w:rPr>
        <w:t xml:space="preserve"> prijavu tražbine u iznosu od 16.899,54 </w:t>
      </w:r>
      <w:r w:rsidRPr="00273810">
        <w:rPr>
          <w:rFonts w:ascii="Arial" w:hAnsi="Arial" w:cs="Arial"/>
        </w:rPr>
        <w:t>kn</w:t>
      </w:r>
      <w:r w:rsidR="00B455A9">
        <w:rPr>
          <w:rFonts w:ascii="Arial" w:hAnsi="Arial" w:cs="Arial"/>
        </w:rPr>
        <w:t xml:space="preserve"> jer se naplatio od jamca Tomislava Debeljaka tako da ukupan iznos tražbine koji potražuje</w:t>
      </w:r>
      <w:r w:rsidR="00650D4B">
        <w:rPr>
          <w:rFonts w:ascii="Arial" w:hAnsi="Arial" w:cs="Arial"/>
        </w:rPr>
        <w:t xml:space="preserve"> odnosno prijavljuje u ovom postupku</w:t>
      </w:r>
      <w:r w:rsidR="00B455A9">
        <w:rPr>
          <w:rFonts w:ascii="Arial" w:hAnsi="Arial" w:cs="Arial"/>
        </w:rPr>
        <w:t xml:space="preserve"> iznosi 9.067.444,69 kn</w:t>
      </w:r>
    </w:p>
    <w:p w:rsidR="00DC5CD9" w:rsidP="00EF0B59" w:rsidRDefault="00DC5CD9" w14:paraId="2A070CD2" w14:textId="6B839DB7">
      <w:pPr>
        <w:jc w:val="both"/>
        <w:rPr>
          <w:rFonts w:ascii="Arial" w:hAnsi="Arial" w:cs="Arial"/>
        </w:rPr>
      </w:pPr>
    </w:p>
    <w:p w:rsidRPr="00EF0B59" w:rsidR="00DC5CD9" w:rsidP="00EF0B59" w:rsidRDefault="00DC5CD9" w14:paraId="334675FC" w14:textId="678439E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-vjerovnik VEDRAN TRANS d.o.o. podneskom od 21. rujna 2022.</w:t>
      </w:r>
      <w:r w:rsidRPr="00DC5CD9">
        <w:t xml:space="preserve"> </w:t>
      </w:r>
      <w:r w:rsidRPr="00DC5CD9">
        <w:rPr>
          <w:rFonts w:ascii="Arial" w:hAnsi="Arial" w:cs="Arial"/>
        </w:rPr>
        <w:t xml:space="preserve">djelomično povukao prijavu tražbine u iznosu od </w:t>
      </w:r>
      <w:r>
        <w:rPr>
          <w:rFonts w:ascii="Arial" w:hAnsi="Arial" w:cs="Arial"/>
        </w:rPr>
        <w:t>142.688,15</w:t>
      </w:r>
      <w:r w:rsidRPr="00DC5CD9">
        <w:rPr>
          <w:rFonts w:ascii="Arial" w:hAnsi="Arial" w:cs="Arial"/>
        </w:rPr>
        <w:t xml:space="preserve"> kn jer </w:t>
      </w:r>
      <w:r>
        <w:rPr>
          <w:rFonts w:ascii="Arial" w:hAnsi="Arial" w:cs="Arial"/>
        </w:rPr>
        <w:t>prihvaća navode povjerenika</w:t>
      </w:r>
      <w:r w:rsidRPr="00DC5CD9">
        <w:rPr>
          <w:rFonts w:ascii="Arial" w:hAnsi="Arial" w:cs="Arial"/>
        </w:rPr>
        <w:t xml:space="preserve"> tako da ukupan iznos tražbine koji potražuje u ovom postupku iznosi </w:t>
      </w:r>
      <w:r>
        <w:rPr>
          <w:rFonts w:ascii="Arial" w:hAnsi="Arial" w:cs="Arial"/>
        </w:rPr>
        <w:t>299.162,83</w:t>
      </w:r>
      <w:r w:rsidRPr="00DC5CD9">
        <w:rPr>
          <w:rFonts w:ascii="Arial" w:hAnsi="Arial" w:cs="Arial"/>
        </w:rPr>
        <w:t xml:space="preserve"> kn</w:t>
      </w:r>
    </w:p>
    <w:p w:rsidR="00ED313C" w:rsidP="001962A8" w:rsidRDefault="00ED313C" w14:paraId="0B2E0050" w14:textId="0C7AAA28">
      <w:pPr>
        <w:jc w:val="both"/>
        <w:rPr>
          <w:rFonts w:ascii="Arial" w:hAnsi="Arial" w:cs="Arial"/>
        </w:rPr>
      </w:pPr>
    </w:p>
    <w:p w:rsidRPr="005C161F" w:rsidR="004B13DB" w:rsidP="001962A8" w:rsidRDefault="004B13DB" w14:paraId="75968331" w14:textId="77777777">
      <w:pPr>
        <w:jc w:val="both"/>
        <w:rPr>
          <w:rFonts w:ascii="Arial" w:hAnsi="Arial" w:cs="Arial"/>
        </w:rPr>
      </w:pPr>
    </w:p>
    <w:p w:rsidR="002B49AF" w:rsidP="001962A8" w:rsidRDefault="00E672C3" w14:paraId="1DB6AB80" w14:textId="32291058">
      <w:pPr>
        <w:jc w:val="both"/>
        <w:rPr>
          <w:rFonts w:ascii="Arial" w:hAnsi="Arial" w:cs="Arial"/>
        </w:rPr>
      </w:pPr>
      <w:r w:rsidRPr="002B49AF">
        <w:rPr>
          <w:rFonts w:ascii="Arial" w:hAnsi="Arial" w:cs="Arial"/>
        </w:rPr>
        <w:t>Utvrđuje se da je</w:t>
      </w:r>
      <w:r w:rsidR="00072603">
        <w:rPr>
          <w:rFonts w:ascii="Arial" w:hAnsi="Arial" w:cs="Arial"/>
        </w:rPr>
        <w:t xml:space="preserve"> nakon sastavljanja i objave tablica</w:t>
      </w:r>
      <w:r w:rsidR="002B49AF">
        <w:rPr>
          <w:rFonts w:ascii="Arial" w:hAnsi="Arial" w:cs="Arial"/>
        </w:rPr>
        <w:t>:</w:t>
      </w:r>
    </w:p>
    <w:p w:rsidR="004B13DB" w:rsidP="001962A8" w:rsidRDefault="004B13DB" w14:paraId="4CFBDE93" w14:textId="77777777">
      <w:pPr>
        <w:jc w:val="both"/>
        <w:rPr>
          <w:rFonts w:ascii="Arial" w:hAnsi="Arial" w:cs="Arial"/>
        </w:rPr>
      </w:pPr>
    </w:p>
    <w:p w:rsidR="00E672C3" w:rsidP="001962A8" w:rsidRDefault="002B49AF" w14:paraId="313EB190" w14:textId="778F3E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2B49AF" w:rsidR="00E672C3">
        <w:rPr>
          <w:rFonts w:ascii="Arial" w:hAnsi="Arial" w:cs="Arial"/>
        </w:rPr>
        <w:t xml:space="preserve"> vjerovnik</w:t>
      </w:r>
      <w:r w:rsidRPr="002B49AF" w:rsidR="00A8131E">
        <w:rPr>
          <w:rFonts w:ascii="Arial" w:hAnsi="Arial" w:cs="Arial"/>
        </w:rPr>
        <w:t xml:space="preserve"> Proizvodno trgovački centar Krka Knin d.o.o., Knin obavijestio sud podneskom od 6. srpnja 2022.</w:t>
      </w:r>
      <w:r w:rsidR="00135D6E">
        <w:rPr>
          <w:rFonts w:ascii="Arial" w:hAnsi="Arial" w:cs="Arial"/>
        </w:rPr>
        <w:t xml:space="preserve"> (list 937 spisa)</w:t>
      </w:r>
      <w:r w:rsidRPr="002B49AF" w:rsidR="00A8131E">
        <w:rPr>
          <w:rFonts w:ascii="Arial" w:hAnsi="Arial" w:cs="Arial"/>
        </w:rPr>
        <w:t xml:space="preserve"> da mu je ustupljena tražbina vjerovnika Republike Hrvatske, Ministarstva financija, </w:t>
      </w:r>
      <w:r w:rsidR="00A70E31">
        <w:rPr>
          <w:rFonts w:ascii="Arial" w:hAnsi="Arial" w:cs="Arial"/>
        </w:rPr>
        <w:t>C</w:t>
      </w:r>
      <w:r w:rsidR="00EE524B">
        <w:rPr>
          <w:rFonts w:ascii="Arial" w:hAnsi="Arial" w:cs="Arial"/>
        </w:rPr>
        <w:t xml:space="preserve">arinske </w:t>
      </w:r>
      <w:r w:rsidRPr="002B49AF" w:rsidR="00A8131E">
        <w:rPr>
          <w:rFonts w:ascii="Arial" w:hAnsi="Arial" w:cs="Arial"/>
        </w:rPr>
        <w:t>upra</w:t>
      </w:r>
      <w:r w:rsidR="00EA0C9B">
        <w:rPr>
          <w:rFonts w:ascii="Arial" w:hAnsi="Arial" w:cs="Arial"/>
        </w:rPr>
        <w:t>va</w:t>
      </w:r>
      <w:r w:rsidRPr="002B49AF" w:rsidR="00A8131E">
        <w:rPr>
          <w:rFonts w:ascii="Arial" w:hAnsi="Arial" w:cs="Arial"/>
        </w:rPr>
        <w:t xml:space="preserve">  u iznosu od 362.576,12 kn na temelju Ugovora o preuz</w:t>
      </w:r>
      <w:r w:rsidR="00F542D8">
        <w:rPr>
          <w:rFonts w:ascii="Arial" w:hAnsi="Arial" w:cs="Arial"/>
        </w:rPr>
        <w:t xml:space="preserve">imanju ispunjenja i </w:t>
      </w:r>
      <w:proofErr w:type="spellStart"/>
      <w:r w:rsidR="00F542D8">
        <w:rPr>
          <w:rFonts w:ascii="Arial" w:hAnsi="Arial" w:cs="Arial"/>
        </w:rPr>
        <w:t>subrogaciji</w:t>
      </w:r>
      <w:proofErr w:type="spellEnd"/>
      <w:r w:rsidR="00EE524B">
        <w:rPr>
          <w:rFonts w:ascii="Arial" w:hAnsi="Arial" w:cs="Arial"/>
        </w:rPr>
        <w:t>, a što je potvrdila</w:t>
      </w:r>
      <w:r w:rsidRPr="00EE524B" w:rsidR="00EE524B">
        <w:t xml:space="preserve"> </w:t>
      </w:r>
      <w:r w:rsidRPr="00EE524B" w:rsidR="00EE524B">
        <w:rPr>
          <w:rFonts w:ascii="Arial" w:hAnsi="Arial" w:cs="Arial"/>
        </w:rPr>
        <w:t>Republik</w:t>
      </w:r>
      <w:r w:rsidR="00EE524B">
        <w:rPr>
          <w:rFonts w:ascii="Arial" w:hAnsi="Arial" w:cs="Arial"/>
        </w:rPr>
        <w:t>a</w:t>
      </w:r>
      <w:r w:rsidRPr="00EE524B" w:rsidR="00EE524B">
        <w:rPr>
          <w:rFonts w:ascii="Arial" w:hAnsi="Arial" w:cs="Arial"/>
        </w:rPr>
        <w:t xml:space="preserve"> Hrvatsk</w:t>
      </w:r>
      <w:r w:rsidR="00EE524B">
        <w:rPr>
          <w:rFonts w:ascii="Arial" w:hAnsi="Arial" w:cs="Arial"/>
        </w:rPr>
        <w:t>a</w:t>
      </w:r>
      <w:r w:rsidRPr="00EE524B" w:rsidR="00EE524B">
        <w:rPr>
          <w:rFonts w:ascii="Arial" w:hAnsi="Arial" w:cs="Arial"/>
        </w:rPr>
        <w:t>, Ministarstv</w:t>
      </w:r>
      <w:r w:rsidR="00EE524B">
        <w:rPr>
          <w:rFonts w:ascii="Arial" w:hAnsi="Arial" w:cs="Arial"/>
        </w:rPr>
        <w:t>o</w:t>
      </w:r>
      <w:r w:rsidRPr="00EE524B" w:rsidR="00EE524B">
        <w:rPr>
          <w:rFonts w:ascii="Arial" w:hAnsi="Arial" w:cs="Arial"/>
        </w:rPr>
        <w:t xml:space="preserve"> financija, Carinsk</w:t>
      </w:r>
      <w:r w:rsidR="00EE524B">
        <w:rPr>
          <w:rFonts w:ascii="Arial" w:hAnsi="Arial" w:cs="Arial"/>
        </w:rPr>
        <w:t>a</w:t>
      </w:r>
      <w:r w:rsidRPr="00EE524B" w:rsidR="00EE524B">
        <w:rPr>
          <w:rFonts w:ascii="Arial" w:hAnsi="Arial" w:cs="Arial"/>
        </w:rPr>
        <w:t xml:space="preserve"> uprav</w:t>
      </w:r>
      <w:r w:rsidR="00EE524B">
        <w:rPr>
          <w:rFonts w:ascii="Arial" w:hAnsi="Arial" w:cs="Arial"/>
        </w:rPr>
        <w:t xml:space="preserve">a podneskom od </w:t>
      </w:r>
      <w:r w:rsidR="003D6016">
        <w:rPr>
          <w:rFonts w:ascii="Arial" w:hAnsi="Arial" w:cs="Arial"/>
        </w:rPr>
        <w:t>5. rujna 2022.</w:t>
      </w:r>
      <w:r w:rsidRPr="00EE524B" w:rsidR="00EE524B">
        <w:rPr>
          <w:rFonts w:ascii="Arial" w:hAnsi="Arial" w:cs="Arial"/>
        </w:rPr>
        <w:t xml:space="preserve">  </w:t>
      </w:r>
    </w:p>
    <w:p w:rsidR="009030C3" w:rsidP="001962A8" w:rsidRDefault="009030C3" w14:paraId="5CCE17FC" w14:textId="697B17A1">
      <w:pPr>
        <w:jc w:val="both"/>
        <w:rPr>
          <w:rFonts w:ascii="Arial" w:hAnsi="Arial" w:cs="Arial"/>
        </w:rPr>
      </w:pPr>
    </w:p>
    <w:p w:rsidR="009030C3" w:rsidP="001962A8" w:rsidRDefault="002B49AF" w14:paraId="324669B5" w14:textId="4332A6E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9030C3" w:rsidR="009030C3">
        <w:rPr>
          <w:rFonts w:ascii="Arial" w:hAnsi="Arial" w:cs="Arial"/>
        </w:rPr>
        <w:t xml:space="preserve"> vjerovnik </w:t>
      </w:r>
      <w:r w:rsidR="0016603D">
        <w:rPr>
          <w:rFonts w:ascii="Arial" w:hAnsi="Arial" w:cs="Arial"/>
        </w:rPr>
        <w:t>Hrvatsko kreditno osiguranje d.d.,</w:t>
      </w:r>
      <w:r w:rsidRPr="009030C3" w:rsidR="009030C3">
        <w:rPr>
          <w:rFonts w:ascii="Arial" w:hAnsi="Arial" w:cs="Arial"/>
        </w:rPr>
        <w:t xml:space="preserve"> </w:t>
      </w:r>
      <w:r w:rsidR="0016603D">
        <w:rPr>
          <w:rFonts w:ascii="Arial" w:hAnsi="Arial" w:cs="Arial"/>
        </w:rPr>
        <w:t>Zagreb,</w:t>
      </w:r>
      <w:r w:rsidRPr="009030C3" w:rsidR="009030C3">
        <w:rPr>
          <w:rFonts w:ascii="Arial" w:hAnsi="Arial" w:cs="Arial"/>
        </w:rPr>
        <w:t xml:space="preserve"> obavijestio sud podneskom od </w:t>
      </w:r>
      <w:r w:rsidR="0016603D">
        <w:rPr>
          <w:rFonts w:ascii="Arial" w:hAnsi="Arial" w:cs="Arial"/>
        </w:rPr>
        <w:t>22</w:t>
      </w:r>
      <w:r w:rsidRPr="009030C3" w:rsidR="009030C3">
        <w:rPr>
          <w:rFonts w:ascii="Arial" w:hAnsi="Arial" w:cs="Arial"/>
        </w:rPr>
        <w:t xml:space="preserve">. srpnja 2022. </w:t>
      </w:r>
      <w:r w:rsidR="003F233B">
        <w:rPr>
          <w:rFonts w:ascii="Arial" w:hAnsi="Arial" w:cs="Arial"/>
        </w:rPr>
        <w:t xml:space="preserve">(list 965 spisa) </w:t>
      </w:r>
      <w:r w:rsidRPr="009030C3" w:rsidR="009030C3">
        <w:rPr>
          <w:rFonts w:ascii="Arial" w:hAnsi="Arial" w:cs="Arial"/>
        </w:rPr>
        <w:t xml:space="preserve">da mu je ustupljena tražbina vjerovnika </w:t>
      </w:r>
      <w:r w:rsidR="0016603D">
        <w:rPr>
          <w:rFonts w:ascii="Arial" w:hAnsi="Arial" w:cs="Arial"/>
        </w:rPr>
        <w:t>METAL ELEMENT d.o.o., Zagreb</w:t>
      </w:r>
      <w:r w:rsidRPr="009030C3" w:rsidR="009030C3">
        <w:rPr>
          <w:rFonts w:ascii="Arial" w:hAnsi="Arial" w:cs="Arial"/>
        </w:rPr>
        <w:t xml:space="preserve">  u iznosu od </w:t>
      </w:r>
      <w:r w:rsidR="0016603D">
        <w:rPr>
          <w:rFonts w:ascii="Arial" w:hAnsi="Arial" w:cs="Arial"/>
        </w:rPr>
        <w:t>416.105,15</w:t>
      </w:r>
      <w:r w:rsidRPr="009030C3" w:rsidR="009030C3">
        <w:rPr>
          <w:rFonts w:ascii="Arial" w:hAnsi="Arial" w:cs="Arial"/>
        </w:rPr>
        <w:t xml:space="preserve"> kn na temelju Ugovora o </w:t>
      </w:r>
      <w:r w:rsidR="0016603D">
        <w:rPr>
          <w:rFonts w:ascii="Arial" w:hAnsi="Arial" w:cs="Arial"/>
        </w:rPr>
        <w:t xml:space="preserve">reguliranju međusobnih </w:t>
      </w:r>
      <w:r w:rsidR="00F542D8">
        <w:rPr>
          <w:rFonts w:ascii="Arial" w:hAnsi="Arial" w:cs="Arial"/>
        </w:rPr>
        <w:t>odnosa</w:t>
      </w:r>
    </w:p>
    <w:p w:rsidR="00AD3392" w:rsidP="001962A8" w:rsidRDefault="00AD3392" w14:paraId="0939D499" w14:textId="0A9D9B8C">
      <w:pPr>
        <w:jc w:val="both"/>
        <w:rPr>
          <w:rFonts w:ascii="Arial" w:hAnsi="Arial" w:cs="Arial"/>
        </w:rPr>
      </w:pPr>
    </w:p>
    <w:p w:rsidR="00AD3392" w:rsidP="001962A8" w:rsidRDefault="00AD3392" w14:paraId="5B64F28B" w14:textId="65C66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AD3392">
        <w:t xml:space="preserve"> </w:t>
      </w:r>
      <w:r w:rsidRPr="00AD3392">
        <w:rPr>
          <w:rFonts w:ascii="Arial" w:hAnsi="Arial" w:cs="Arial"/>
        </w:rPr>
        <w:t xml:space="preserve">vjerovnik </w:t>
      </w:r>
      <w:r>
        <w:rPr>
          <w:rFonts w:ascii="Arial" w:hAnsi="Arial" w:cs="Arial"/>
        </w:rPr>
        <w:t>ZAVAROVALNICA TRIGLAV d.d.</w:t>
      </w:r>
      <w:r w:rsidR="002919AC">
        <w:rPr>
          <w:rFonts w:ascii="Arial" w:hAnsi="Arial" w:cs="Arial"/>
        </w:rPr>
        <w:t>, Slovenija, Ljubljana,</w:t>
      </w:r>
      <w:r>
        <w:rPr>
          <w:rFonts w:ascii="Arial" w:hAnsi="Arial" w:cs="Arial"/>
        </w:rPr>
        <w:t xml:space="preserve"> </w:t>
      </w:r>
      <w:r w:rsidRPr="00AD3392">
        <w:rPr>
          <w:rFonts w:ascii="Arial" w:hAnsi="Arial" w:cs="Arial"/>
        </w:rPr>
        <w:t xml:space="preserve">obavijestio sud podneskom od </w:t>
      </w:r>
      <w:r>
        <w:rPr>
          <w:rFonts w:ascii="Arial" w:hAnsi="Arial" w:cs="Arial"/>
        </w:rPr>
        <w:t>20. rujna</w:t>
      </w:r>
      <w:r w:rsidRPr="00AD3392">
        <w:rPr>
          <w:rFonts w:ascii="Arial" w:hAnsi="Arial" w:cs="Arial"/>
        </w:rPr>
        <w:t xml:space="preserve"> 2022. (</w:t>
      </w:r>
      <w:r w:rsidRPr="00032D60">
        <w:rPr>
          <w:rFonts w:ascii="Arial" w:hAnsi="Arial" w:cs="Arial"/>
        </w:rPr>
        <w:t xml:space="preserve">list </w:t>
      </w:r>
      <w:r w:rsidRPr="00032D60" w:rsidR="00032D60">
        <w:rPr>
          <w:rFonts w:ascii="Arial" w:hAnsi="Arial" w:cs="Arial"/>
        </w:rPr>
        <w:t>22174</w:t>
      </w:r>
      <w:r w:rsidRPr="00032D60">
        <w:rPr>
          <w:rFonts w:ascii="Arial" w:hAnsi="Arial" w:cs="Arial"/>
        </w:rPr>
        <w:t xml:space="preserve"> spisa)</w:t>
      </w:r>
      <w:r w:rsidRPr="00AD3392">
        <w:rPr>
          <w:rFonts w:ascii="Arial" w:hAnsi="Arial" w:cs="Arial"/>
        </w:rPr>
        <w:t xml:space="preserve"> da mu je ustupljena tražbina vjerovnika </w:t>
      </w:r>
      <w:r w:rsidRPr="002919AC" w:rsidR="002919AC">
        <w:rPr>
          <w:rFonts w:ascii="Arial" w:hAnsi="Arial" w:cs="Arial"/>
        </w:rPr>
        <w:t xml:space="preserve">INPOS, </w:t>
      </w:r>
      <w:proofErr w:type="spellStart"/>
      <w:r w:rsidRPr="002919AC" w:rsidR="002919AC">
        <w:rPr>
          <w:rFonts w:ascii="Arial" w:hAnsi="Arial" w:cs="Arial"/>
        </w:rPr>
        <w:t>Tehnična</w:t>
      </w:r>
      <w:proofErr w:type="spellEnd"/>
      <w:r w:rsidRPr="002919AC" w:rsidR="002919AC">
        <w:rPr>
          <w:rFonts w:ascii="Arial" w:hAnsi="Arial" w:cs="Arial"/>
        </w:rPr>
        <w:t xml:space="preserve"> trgovina na debelo </w:t>
      </w:r>
      <w:proofErr w:type="spellStart"/>
      <w:r w:rsidRPr="002919AC" w:rsidR="002919AC">
        <w:rPr>
          <w:rFonts w:ascii="Arial" w:hAnsi="Arial" w:cs="Arial"/>
        </w:rPr>
        <w:t>in</w:t>
      </w:r>
      <w:proofErr w:type="spellEnd"/>
      <w:r w:rsidRPr="002919AC" w:rsidR="002919AC">
        <w:rPr>
          <w:rFonts w:ascii="Arial" w:hAnsi="Arial" w:cs="Arial"/>
        </w:rPr>
        <w:t xml:space="preserve"> </w:t>
      </w:r>
      <w:proofErr w:type="spellStart"/>
      <w:r w:rsidRPr="002919AC" w:rsidR="002919AC">
        <w:rPr>
          <w:rFonts w:ascii="Arial" w:hAnsi="Arial" w:cs="Arial"/>
        </w:rPr>
        <w:t>drobno</w:t>
      </w:r>
      <w:proofErr w:type="spellEnd"/>
      <w:r w:rsidRPr="002919AC" w:rsidR="002919AC">
        <w:rPr>
          <w:rFonts w:ascii="Arial" w:hAnsi="Arial" w:cs="Arial"/>
        </w:rPr>
        <w:t>, d</w:t>
      </w:r>
      <w:r w:rsidR="002919AC">
        <w:rPr>
          <w:rFonts w:ascii="Arial" w:hAnsi="Arial" w:cs="Arial"/>
        </w:rPr>
        <w:t>.</w:t>
      </w:r>
      <w:r w:rsidRPr="002919AC" w:rsidR="002919AC">
        <w:rPr>
          <w:rFonts w:ascii="Arial" w:hAnsi="Arial" w:cs="Arial"/>
        </w:rPr>
        <w:t>o</w:t>
      </w:r>
      <w:r w:rsidR="002919AC">
        <w:rPr>
          <w:rFonts w:ascii="Arial" w:hAnsi="Arial" w:cs="Arial"/>
        </w:rPr>
        <w:t>.</w:t>
      </w:r>
      <w:r w:rsidRPr="002919AC" w:rsidR="002919AC">
        <w:rPr>
          <w:rFonts w:ascii="Arial" w:hAnsi="Arial" w:cs="Arial"/>
        </w:rPr>
        <w:t>o</w:t>
      </w:r>
      <w:r w:rsidR="002919AC">
        <w:rPr>
          <w:rFonts w:ascii="Arial" w:hAnsi="Arial" w:cs="Arial"/>
        </w:rPr>
        <w:t>., Slove</w:t>
      </w:r>
      <w:r w:rsidR="00382BD6">
        <w:rPr>
          <w:rFonts w:ascii="Arial" w:hAnsi="Arial" w:cs="Arial"/>
        </w:rPr>
        <w:t>n</w:t>
      </w:r>
      <w:r w:rsidR="002919AC">
        <w:rPr>
          <w:rFonts w:ascii="Arial" w:hAnsi="Arial" w:cs="Arial"/>
        </w:rPr>
        <w:t>ija, Celje,</w:t>
      </w:r>
      <w:r w:rsidRPr="00AD3392">
        <w:rPr>
          <w:rFonts w:ascii="Arial" w:hAnsi="Arial" w:cs="Arial"/>
        </w:rPr>
        <w:t xml:space="preserve">  u iznosu od  </w:t>
      </w:r>
      <w:r w:rsidR="00F711B2">
        <w:rPr>
          <w:rFonts w:ascii="Arial" w:hAnsi="Arial" w:cs="Arial"/>
        </w:rPr>
        <w:t xml:space="preserve">28.948,50 </w:t>
      </w:r>
      <w:r w:rsidR="00382BD6">
        <w:rPr>
          <w:rFonts w:ascii="Arial" w:hAnsi="Arial" w:cs="Arial"/>
        </w:rPr>
        <w:t>eura</w:t>
      </w:r>
      <w:r w:rsidRPr="00AD3392">
        <w:rPr>
          <w:rFonts w:ascii="Arial" w:hAnsi="Arial" w:cs="Arial"/>
        </w:rPr>
        <w:t xml:space="preserve"> na temelju Ugovora o </w:t>
      </w:r>
      <w:r w:rsidR="00F711B2">
        <w:rPr>
          <w:rFonts w:ascii="Arial" w:hAnsi="Arial" w:cs="Arial"/>
        </w:rPr>
        <w:t>ustupu potraživanja od 24. kolovoza 2022.</w:t>
      </w:r>
      <w:r w:rsidR="0011703C">
        <w:rPr>
          <w:rFonts w:ascii="Arial" w:hAnsi="Arial" w:cs="Arial"/>
        </w:rPr>
        <w:t xml:space="preserve"> što je samo dio potraživanja dok preostali dio nije prenesen</w:t>
      </w:r>
    </w:p>
    <w:p w:rsidR="00580B75" w:rsidP="001962A8" w:rsidRDefault="00580B75" w14:paraId="62FEADB3" w14:textId="55CCAA40">
      <w:pPr>
        <w:jc w:val="both"/>
        <w:rPr>
          <w:rFonts w:ascii="Arial" w:hAnsi="Arial" w:cs="Arial"/>
        </w:rPr>
      </w:pPr>
    </w:p>
    <w:p w:rsidR="00AC6518" w:rsidP="001962A8" w:rsidRDefault="00AC6518" w14:paraId="27AC2AEC" w14:textId="08106F8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11703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dužnik podneskom od 21. rujna 2022. obavijestio sud da je obaviješten od vjerovnika</w:t>
      </w:r>
      <w:r w:rsidRPr="00C35AEE" w:rsidR="00C35AEE">
        <w:t xml:space="preserve"> </w:t>
      </w:r>
      <w:r w:rsidRPr="00C35AEE" w:rsidR="00C35AEE">
        <w:rPr>
          <w:rFonts w:ascii="Arial" w:hAnsi="Arial" w:cs="Arial"/>
        </w:rPr>
        <w:t xml:space="preserve">Proizvodno trgovački centar Krka Knin d.o.o., Knin da mu je ustupljena tražbina vjerovnika Republike Hrvatske, Ministarstva financija, Carinske uprava  u iznosu od 362.576,12 kn na temelju Ugovora o preuzimanju ispunjenja i </w:t>
      </w:r>
      <w:proofErr w:type="spellStart"/>
      <w:r w:rsidRPr="00C35AEE" w:rsidR="00C35AEE">
        <w:rPr>
          <w:rFonts w:ascii="Arial" w:hAnsi="Arial" w:cs="Arial"/>
        </w:rPr>
        <w:t>subrogaciji</w:t>
      </w:r>
      <w:proofErr w:type="spellEnd"/>
      <w:r w:rsidR="007E469E">
        <w:rPr>
          <w:rFonts w:ascii="Arial" w:hAnsi="Arial" w:cs="Arial"/>
        </w:rPr>
        <w:t xml:space="preserve"> što je već naznačeno u zapisniku</w:t>
      </w:r>
      <w:r w:rsidRPr="00C35AEE" w:rsidR="00C35AEE">
        <w:rPr>
          <w:rFonts w:ascii="Arial" w:hAnsi="Arial" w:cs="Arial"/>
        </w:rPr>
        <w:t>,</w:t>
      </w:r>
      <w:r w:rsidR="00C35AEE">
        <w:rPr>
          <w:rFonts w:ascii="Arial" w:hAnsi="Arial" w:cs="Arial"/>
        </w:rPr>
        <w:t xml:space="preserve"> te tražbina vjerovnika Adriatic osiguranje d.d., </w:t>
      </w:r>
      <w:r w:rsidR="00C35AEE">
        <w:rPr>
          <w:rFonts w:ascii="Arial" w:hAnsi="Arial" w:cs="Arial"/>
        </w:rPr>
        <w:lastRenderedPageBreak/>
        <w:t xml:space="preserve">Podružnica Split, </w:t>
      </w:r>
      <w:r w:rsidR="003D48BF">
        <w:rPr>
          <w:rFonts w:ascii="Arial" w:hAnsi="Arial" w:cs="Arial"/>
        </w:rPr>
        <w:t xml:space="preserve">u iznosu od 61.200,00 kn. </w:t>
      </w:r>
      <w:r w:rsidR="00A5542E">
        <w:rPr>
          <w:rFonts w:ascii="Arial" w:hAnsi="Arial" w:cs="Arial"/>
        </w:rPr>
        <w:t>U</w:t>
      </w:r>
      <w:r w:rsidR="003D48BF">
        <w:rPr>
          <w:rFonts w:ascii="Arial" w:hAnsi="Arial" w:cs="Arial"/>
        </w:rPr>
        <w:t xml:space="preserve"> prilogu </w:t>
      </w:r>
      <w:r w:rsidR="007E469E">
        <w:rPr>
          <w:rFonts w:ascii="Arial" w:hAnsi="Arial" w:cs="Arial"/>
        </w:rPr>
        <w:t>ovo</w:t>
      </w:r>
      <w:r w:rsidR="003D48BF">
        <w:rPr>
          <w:rFonts w:ascii="Arial" w:hAnsi="Arial" w:cs="Arial"/>
        </w:rPr>
        <w:t>g podneska dostavljene</w:t>
      </w:r>
      <w:r w:rsidR="007E469E">
        <w:rPr>
          <w:rFonts w:ascii="Arial" w:hAnsi="Arial" w:cs="Arial"/>
        </w:rPr>
        <w:t xml:space="preserve"> su</w:t>
      </w:r>
      <w:r w:rsidR="003D48BF">
        <w:rPr>
          <w:rFonts w:ascii="Arial" w:hAnsi="Arial" w:cs="Arial"/>
        </w:rPr>
        <w:t xml:space="preserve"> isprave </w:t>
      </w:r>
      <w:r w:rsidR="00A5542E">
        <w:rPr>
          <w:rFonts w:ascii="Arial" w:hAnsi="Arial" w:cs="Arial"/>
        </w:rPr>
        <w:t>u</w:t>
      </w:r>
      <w:r w:rsidR="003D48BF">
        <w:rPr>
          <w:rFonts w:ascii="Arial" w:hAnsi="Arial" w:cs="Arial"/>
        </w:rPr>
        <w:t>govori i potvrde o uplati</w:t>
      </w:r>
      <w:r w:rsidR="00A5542E">
        <w:rPr>
          <w:rFonts w:ascii="Arial" w:hAnsi="Arial" w:cs="Arial"/>
        </w:rPr>
        <w:t>.</w:t>
      </w:r>
    </w:p>
    <w:p w:rsidR="00AC6518" w:rsidP="001962A8" w:rsidRDefault="00AC6518" w14:paraId="113561C0" w14:textId="4D50F008">
      <w:pPr>
        <w:jc w:val="both"/>
        <w:rPr>
          <w:rFonts w:ascii="Arial" w:hAnsi="Arial" w:cs="Arial"/>
        </w:rPr>
      </w:pPr>
    </w:p>
    <w:p w:rsidR="00580B75" w:rsidP="001962A8" w:rsidRDefault="00580B75" w14:paraId="340FAACC" w14:textId="10074F25">
      <w:pPr>
        <w:jc w:val="both"/>
        <w:rPr>
          <w:rFonts w:ascii="Arial" w:hAnsi="Arial" w:cs="Arial"/>
        </w:rPr>
      </w:pPr>
      <w:r w:rsidRPr="00580B75">
        <w:rPr>
          <w:rFonts w:ascii="Arial" w:hAnsi="Arial" w:cs="Arial"/>
        </w:rPr>
        <w:t xml:space="preserve">Utvrđuje se da se vjerovnik </w:t>
      </w:r>
      <w:r>
        <w:rPr>
          <w:rFonts w:ascii="Arial" w:hAnsi="Arial" w:cs="Arial"/>
        </w:rPr>
        <w:t>Croatia banka d.d.</w:t>
      </w:r>
      <w:r w:rsidRPr="00580B75">
        <w:rPr>
          <w:rFonts w:ascii="Arial" w:hAnsi="Arial" w:cs="Arial"/>
        </w:rPr>
        <w:t xml:space="preserve"> podneskom od </w:t>
      </w:r>
      <w:r>
        <w:rPr>
          <w:rFonts w:ascii="Arial" w:hAnsi="Arial" w:cs="Arial"/>
        </w:rPr>
        <w:t>2. rujna</w:t>
      </w:r>
      <w:r w:rsidRPr="00580B75">
        <w:rPr>
          <w:rFonts w:ascii="Arial" w:hAnsi="Arial" w:cs="Arial"/>
        </w:rPr>
        <w:t xml:space="preserve"> 2022. obavijestio sud da je</w:t>
      </w:r>
      <w:r>
        <w:rPr>
          <w:rFonts w:ascii="Arial" w:hAnsi="Arial" w:cs="Arial"/>
        </w:rPr>
        <w:t xml:space="preserve"> u obrascu prijave</w:t>
      </w:r>
      <w:r w:rsidRPr="00580B75">
        <w:rPr>
          <w:rFonts w:ascii="Arial" w:hAnsi="Arial" w:cs="Arial"/>
        </w:rPr>
        <w:t xml:space="preserve"> </w:t>
      </w:r>
      <w:r w:rsidR="00650D4B">
        <w:rPr>
          <w:rFonts w:ascii="Arial" w:hAnsi="Arial" w:cs="Arial"/>
        </w:rPr>
        <w:t xml:space="preserve">podnio </w:t>
      </w:r>
      <w:r w:rsidRPr="00580B75">
        <w:rPr>
          <w:rFonts w:ascii="Arial" w:hAnsi="Arial" w:cs="Arial"/>
        </w:rPr>
        <w:t xml:space="preserve">samo obavijest o </w:t>
      </w:r>
      <w:proofErr w:type="spellStart"/>
      <w:r>
        <w:rPr>
          <w:rFonts w:ascii="Arial" w:hAnsi="Arial" w:cs="Arial"/>
        </w:rPr>
        <w:t>razlučnom</w:t>
      </w:r>
      <w:proofErr w:type="spellEnd"/>
      <w:r>
        <w:rPr>
          <w:rFonts w:ascii="Arial" w:hAnsi="Arial" w:cs="Arial"/>
        </w:rPr>
        <w:t xml:space="preserve"> </w:t>
      </w:r>
      <w:r w:rsidRPr="00580B75">
        <w:rPr>
          <w:rFonts w:ascii="Arial" w:hAnsi="Arial" w:cs="Arial"/>
        </w:rPr>
        <w:t>pravu</w:t>
      </w:r>
      <w:r w:rsidR="00650D4B">
        <w:rPr>
          <w:rFonts w:ascii="Arial" w:hAnsi="Arial" w:cs="Arial"/>
        </w:rPr>
        <w:t xml:space="preserve">, pa iako su tražbinu osporavali dužnik i povjerenik ona se neće ispitivati jer je vjerovnik naknadno naveo da </w:t>
      </w:r>
      <w:r w:rsidR="00973C6C">
        <w:rPr>
          <w:rFonts w:ascii="Arial" w:hAnsi="Arial" w:cs="Arial"/>
        </w:rPr>
        <w:t xml:space="preserve">je </w:t>
      </w:r>
      <w:r w:rsidRPr="00973C6C" w:rsidR="00973C6C">
        <w:rPr>
          <w:rFonts w:ascii="Arial" w:hAnsi="Arial" w:cs="Arial"/>
        </w:rPr>
        <w:t xml:space="preserve">podnio samo obavijest o </w:t>
      </w:r>
      <w:proofErr w:type="spellStart"/>
      <w:r w:rsidRPr="00973C6C" w:rsidR="00973C6C">
        <w:rPr>
          <w:rFonts w:ascii="Arial" w:hAnsi="Arial" w:cs="Arial"/>
        </w:rPr>
        <w:t>razlučnom</w:t>
      </w:r>
      <w:proofErr w:type="spellEnd"/>
      <w:r w:rsidRPr="00973C6C" w:rsidR="00973C6C">
        <w:rPr>
          <w:rFonts w:ascii="Arial" w:hAnsi="Arial" w:cs="Arial"/>
        </w:rPr>
        <w:t xml:space="preserve"> pravu</w:t>
      </w:r>
      <w:r w:rsidR="00382BD6">
        <w:rPr>
          <w:rFonts w:ascii="Arial" w:hAnsi="Arial" w:cs="Arial"/>
        </w:rPr>
        <w:t>.</w:t>
      </w:r>
    </w:p>
    <w:p w:rsidR="002B49AF" w:rsidP="001962A8" w:rsidRDefault="002B49AF" w14:paraId="4310505A" w14:textId="63E763AF">
      <w:pPr>
        <w:jc w:val="both"/>
        <w:rPr>
          <w:rFonts w:ascii="Arial" w:hAnsi="Arial" w:cs="Arial"/>
        </w:rPr>
      </w:pPr>
    </w:p>
    <w:p w:rsidR="002B49AF" w:rsidP="001962A8" w:rsidRDefault="002B49AF" w14:paraId="3EE82C5B" w14:textId="3F68CAC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vjerovnik </w:t>
      </w:r>
      <w:proofErr w:type="spellStart"/>
      <w:r>
        <w:rPr>
          <w:rFonts w:ascii="Arial" w:hAnsi="Arial" w:cs="Arial"/>
        </w:rPr>
        <w:t>Addiko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bank</w:t>
      </w:r>
      <w:proofErr w:type="spellEnd"/>
      <w:r>
        <w:rPr>
          <w:rFonts w:ascii="Arial" w:hAnsi="Arial" w:cs="Arial"/>
        </w:rPr>
        <w:t xml:space="preserve"> d.d. u prijavi naveo da</w:t>
      </w:r>
      <w:r w:rsidRPr="002B49AF">
        <w:t xml:space="preserve"> </w:t>
      </w:r>
      <w:r>
        <w:rPr>
          <w:rFonts w:ascii="Arial" w:hAnsi="Arial" w:cs="Arial"/>
        </w:rPr>
        <w:t>podnosi</w:t>
      </w:r>
      <w:r w:rsidRPr="002B49AF">
        <w:rPr>
          <w:rFonts w:ascii="Arial" w:hAnsi="Arial" w:cs="Arial"/>
        </w:rPr>
        <w:t xml:space="preserve"> samo obavijest o </w:t>
      </w:r>
      <w:proofErr w:type="spellStart"/>
      <w:r w:rsidRPr="002B49AF">
        <w:rPr>
          <w:rFonts w:ascii="Arial" w:hAnsi="Arial" w:cs="Arial"/>
        </w:rPr>
        <w:t>razlučnom</w:t>
      </w:r>
      <w:proofErr w:type="spellEnd"/>
      <w:r w:rsidRPr="002B49AF">
        <w:rPr>
          <w:rFonts w:ascii="Arial" w:hAnsi="Arial" w:cs="Arial"/>
        </w:rPr>
        <w:t xml:space="preserve"> pravu</w:t>
      </w:r>
      <w:r>
        <w:rPr>
          <w:rFonts w:ascii="Arial" w:hAnsi="Arial" w:cs="Arial"/>
        </w:rPr>
        <w:t>.</w:t>
      </w:r>
    </w:p>
    <w:p w:rsidR="00274289" w:rsidP="001962A8" w:rsidRDefault="00274289" w14:paraId="286182B3" w14:textId="3FDFE299">
      <w:pPr>
        <w:jc w:val="both"/>
        <w:rPr>
          <w:rFonts w:ascii="Arial" w:hAnsi="Arial" w:cs="Arial"/>
        </w:rPr>
      </w:pPr>
    </w:p>
    <w:p w:rsidRPr="00274289" w:rsidR="00274289" w:rsidP="00274289" w:rsidRDefault="00274289" w14:paraId="18069329" w14:textId="57208178">
      <w:pPr>
        <w:jc w:val="both"/>
        <w:rPr>
          <w:rFonts w:ascii="Arial" w:hAnsi="Arial" w:cs="Arial"/>
        </w:rPr>
      </w:pPr>
      <w:r w:rsidRPr="00274289">
        <w:rPr>
          <w:rFonts w:ascii="Arial" w:hAnsi="Arial" w:cs="Arial"/>
        </w:rPr>
        <w:t>Utvrđuje se da je povjerenik podneskom od 25. srpnja 2022. obavijestio sud da je e-</w:t>
      </w:r>
      <w:proofErr w:type="spellStart"/>
      <w:r w:rsidRPr="00274289">
        <w:rPr>
          <w:rFonts w:ascii="Arial" w:hAnsi="Arial" w:cs="Arial"/>
        </w:rPr>
        <w:t>mailom</w:t>
      </w:r>
      <w:proofErr w:type="spellEnd"/>
      <w:r w:rsidRPr="00274289">
        <w:rPr>
          <w:rFonts w:ascii="Arial" w:hAnsi="Arial" w:cs="Arial"/>
        </w:rPr>
        <w:t xml:space="preserve"> od 5. svibnja 2022. obavijestio</w:t>
      </w:r>
      <w:r>
        <w:rPr>
          <w:rFonts w:ascii="Arial" w:hAnsi="Arial" w:cs="Arial"/>
        </w:rPr>
        <w:t xml:space="preserve"> strane</w:t>
      </w:r>
      <w:r w:rsidRPr="00274289">
        <w:rPr>
          <w:rFonts w:ascii="Arial" w:hAnsi="Arial" w:cs="Arial"/>
        </w:rPr>
        <w:t xml:space="preserve"> vjerovnike</w:t>
      </w:r>
      <w:r>
        <w:rPr>
          <w:rFonts w:ascii="Arial" w:hAnsi="Arial" w:cs="Arial"/>
        </w:rPr>
        <w:t xml:space="preserve"> sa sjedištem u državama članicama Europske unije, koji su mu bili poznati, a među kojima su</w:t>
      </w:r>
      <w:r w:rsidRPr="00274289">
        <w:rPr>
          <w:rFonts w:ascii="Arial" w:hAnsi="Arial" w:cs="Arial"/>
        </w:rPr>
        <w:t xml:space="preserve"> HEICO </w:t>
      </w:r>
      <w:proofErr w:type="spellStart"/>
      <w:r w:rsidRPr="00274289">
        <w:rPr>
          <w:rFonts w:ascii="Arial" w:hAnsi="Arial" w:cs="Arial"/>
        </w:rPr>
        <w:t>Befestigungstechnik</w:t>
      </w:r>
      <w:proofErr w:type="spellEnd"/>
      <w:r w:rsidRPr="00274289">
        <w:rPr>
          <w:rFonts w:ascii="Arial" w:hAnsi="Arial" w:cs="Arial"/>
        </w:rPr>
        <w:t xml:space="preserve"> </w:t>
      </w:r>
      <w:proofErr w:type="spellStart"/>
      <w:r w:rsidRPr="00274289">
        <w:rPr>
          <w:rFonts w:ascii="Arial" w:hAnsi="Arial" w:cs="Arial"/>
        </w:rPr>
        <w:t>GmbH</w:t>
      </w:r>
      <w:proofErr w:type="spellEnd"/>
      <w:r w:rsidRPr="00274289">
        <w:rPr>
          <w:rFonts w:ascii="Arial" w:hAnsi="Arial" w:cs="Arial"/>
        </w:rPr>
        <w:t xml:space="preserve">, Njemačka, </w:t>
      </w:r>
      <w:proofErr w:type="spellStart"/>
      <w:r w:rsidRPr="00274289">
        <w:rPr>
          <w:rFonts w:ascii="Arial" w:hAnsi="Arial" w:cs="Arial"/>
        </w:rPr>
        <w:t>Ense</w:t>
      </w:r>
      <w:proofErr w:type="spellEnd"/>
      <w:r w:rsidRPr="00274289">
        <w:rPr>
          <w:rFonts w:ascii="Arial" w:hAnsi="Arial" w:cs="Arial"/>
        </w:rPr>
        <w:t xml:space="preserve"> i INOX MARE </w:t>
      </w:r>
      <w:proofErr w:type="spellStart"/>
      <w:r w:rsidRPr="00274289">
        <w:rPr>
          <w:rFonts w:ascii="Arial" w:hAnsi="Arial" w:cs="Arial"/>
        </w:rPr>
        <w:t>Srl</w:t>
      </w:r>
      <w:proofErr w:type="spellEnd"/>
      <w:r w:rsidRPr="00274289">
        <w:rPr>
          <w:rFonts w:ascii="Arial" w:hAnsi="Arial" w:cs="Arial"/>
        </w:rPr>
        <w:t xml:space="preserve">, Italija, </w:t>
      </w:r>
      <w:proofErr w:type="spellStart"/>
      <w:r w:rsidRPr="00274289">
        <w:rPr>
          <w:rFonts w:ascii="Arial" w:hAnsi="Arial" w:cs="Arial"/>
        </w:rPr>
        <w:t>Rimini</w:t>
      </w:r>
      <w:proofErr w:type="spellEnd"/>
      <w:r w:rsidRPr="00274289">
        <w:rPr>
          <w:rFonts w:ascii="Arial" w:hAnsi="Arial" w:cs="Arial"/>
        </w:rPr>
        <w:t xml:space="preserve"> o</w:t>
      </w:r>
      <w:r>
        <w:rPr>
          <w:rFonts w:ascii="Arial" w:hAnsi="Arial" w:cs="Arial"/>
        </w:rPr>
        <w:t xml:space="preserve"> </w:t>
      </w:r>
      <w:r w:rsidRPr="00274289">
        <w:rPr>
          <w:rFonts w:ascii="Arial" w:hAnsi="Arial" w:cs="Arial"/>
        </w:rPr>
        <w:t xml:space="preserve">otvaranju </w:t>
      </w:r>
      <w:proofErr w:type="spellStart"/>
      <w:r w:rsidRPr="00274289">
        <w:rPr>
          <w:rFonts w:ascii="Arial" w:hAnsi="Arial" w:cs="Arial"/>
        </w:rPr>
        <w:t>predstečajnog</w:t>
      </w:r>
      <w:proofErr w:type="spellEnd"/>
      <w:r w:rsidRPr="00274289">
        <w:rPr>
          <w:rFonts w:ascii="Arial" w:hAnsi="Arial" w:cs="Arial"/>
        </w:rPr>
        <w:t xml:space="preserve"> postupka te je u prilogu podneska dostavljen dokaz o tome-ispis elektroničke poruke</w:t>
      </w:r>
      <w:r w:rsidR="003F233B">
        <w:rPr>
          <w:rFonts w:ascii="Arial" w:hAnsi="Arial" w:cs="Arial"/>
        </w:rPr>
        <w:t xml:space="preserve"> (list 976 spisa)</w:t>
      </w:r>
      <w:r w:rsidRPr="00274289">
        <w:rPr>
          <w:rFonts w:ascii="Arial" w:hAnsi="Arial" w:cs="Arial"/>
        </w:rPr>
        <w:t>.</w:t>
      </w:r>
      <w:r w:rsidR="00190B26">
        <w:rPr>
          <w:rFonts w:ascii="Arial" w:hAnsi="Arial" w:cs="Arial"/>
        </w:rPr>
        <w:t xml:space="preserve"> </w:t>
      </w:r>
      <w:r w:rsidRPr="006D17FD" w:rsidR="007E469E">
        <w:rPr>
          <w:rFonts w:ascii="Arial" w:hAnsi="Arial" w:cs="Arial"/>
        </w:rPr>
        <w:t>I</w:t>
      </w:r>
      <w:r w:rsidRPr="006D17FD" w:rsidR="00190B26">
        <w:rPr>
          <w:rFonts w:ascii="Arial" w:hAnsi="Arial" w:cs="Arial"/>
        </w:rPr>
        <w:t>s</w:t>
      </w:r>
      <w:r w:rsidRPr="006D17FD" w:rsidR="00E87F51">
        <w:rPr>
          <w:rFonts w:ascii="Arial" w:hAnsi="Arial" w:cs="Arial"/>
        </w:rPr>
        <w:t xml:space="preserve">tom porukom </w:t>
      </w:r>
      <w:r w:rsidRPr="006D17FD" w:rsidR="007E469E">
        <w:rPr>
          <w:rFonts w:ascii="Arial" w:hAnsi="Arial" w:cs="Arial"/>
        </w:rPr>
        <w:t>povjerenik je obavijestio i vjerovnika</w:t>
      </w:r>
      <w:r w:rsidRPr="006D17FD" w:rsidR="00190B26">
        <w:rPr>
          <w:rFonts w:ascii="Arial" w:hAnsi="Arial" w:cs="Arial"/>
        </w:rPr>
        <w:t xml:space="preserve"> </w:t>
      </w:r>
      <w:r w:rsidRPr="006D17FD" w:rsidR="008A5B44">
        <w:rPr>
          <w:rFonts w:ascii="Arial" w:hAnsi="Arial" w:cs="Arial"/>
        </w:rPr>
        <w:t xml:space="preserve">ZURICH Insurance </w:t>
      </w:r>
      <w:proofErr w:type="spellStart"/>
      <w:r w:rsidRPr="006D17FD" w:rsidR="008A5B44">
        <w:rPr>
          <w:rFonts w:ascii="Arial" w:hAnsi="Arial" w:cs="Arial"/>
        </w:rPr>
        <w:t>plc</w:t>
      </w:r>
      <w:proofErr w:type="spellEnd"/>
      <w:r w:rsidRPr="006D17FD" w:rsidR="008A5B44">
        <w:rPr>
          <w:rFonts w:ascii="Arial" w:hAnsi="Arial" w:cs="Arial"/>
        </w:rPr>
        <w:t xml:space="preserve"> </w:t>
      </w:r>
      <w:proofErr w:type="spellStart"/>
      <w:r w:rsidRPr="006D17FD" w:rsidR="008A5B44">
        <w:rPr>
          <w:rFonts w:ascii="Arial" w:hAnsi="Arial" w:cs="Arial"/>
        </w:rPr>
        <w:t>Niederlassunf</w:t>
      </w:r>
      <w:proofErr w:type="spellEnd"/>
      <w:r w:rsidRPr="006D17FD" w:rsidR="008A5B44">
        <w:rPr>
          <w:rFonts w:ascii="Arial" w:hAnsi="Arial" w:cs="Arial"/>
        </w:rPr>
        <w:t xml:space="preserve"> </w:t>
      </w:r>
      <w:proofErr w:type="spellStart"/>
      <w:r w:rsidRPr="006D17FD" w:rsidR="008A5B44">
        <w:rPr>
          <w:rFonts w:ascii="Arial" w:hAnsi="Arial" w:cs="Arial"/>
        </w:rPr>
        <w:t>fur</w:t>
      </w:r>
      <w:proofErr w:type="spellEnd"/>
      <w:r w:rsidRPr="006D17FD" w:rsidR="008A5B44">
        <w:rPr>
          <w:rFonts w:ascii="Arial" w:hAnsi="Arial" w:cs="Arial"/>
        </w:rPr>
        <w:t xml:space="preserve"> </w:t>
      </w:r>
      <w:proofErr w:type="spellStart"/>
      <w:r w:rsidRPr="006D17FD" w:rsidR="008A5B44">
        <w:rPr>
          <w:rFonts w:ascii="Arial" w:hAnsi="Arial" w:cs="Arial"/>
        </w:rPr>
        <w:t>Deutschland</w:t>
      </w:r>
      <w:proofErr w:type="spellEnd"/>
      <w:r w:rsidRPr="006D17FD" w:rsidR="008A5B44">
        <w:rPr>
          <w:rFonts w:ascii="Arial" w:hAnsi="Arial" w:cs="Arial"/>
        </w:rPr>
        <w:t>, OIB 9550177119, Njemačka</w:t>
      </w:r>
      <w:r w:rsidRPr="006D17FD" w:rsidR="007E469E">
        <w:rPr>
          <w:rFonts w:ascii="Arial" w:hAnsi="Arial" w:cs="Arial"/>
        </w:rPr>
        <w:t xml:space="preserve"> na adresu elektroničke p</w:t>
      </w:r>
      <w:r w:rsidRPr="006D17FD" w:rsidR="006D17FD">
        <w:rPr>
          <w:rFonts w:ascii="Arial" w:hAnsi="Arial" w:cs="Arial"/>
        </w:rPr>
        <w:t xml:space="preserve">ošte </w:t>
      </w:r>
      <w:proofErr w:type="spellStart"/>
      <w:r w:rsidRPr="006D17FD" w:rsidR="006D17FD">
        <w:rPr>
          <w:rFonts w:ascii="Arial" w:hAnsi="Arial" w:cs="Arial"/>
        </w:rPr>
        <w:t>ernst.hellmuth</w:t>
      </w:r>
      <w:proofErr w:type="spellEnd"/>
      <w:r w:rsidRPr="006D17FD" w:rsidR="006D17FD">
        <w:rPr>
          <w:rFonts w:ascii="Arial" w:hAnsi="Arial" w:cs="Arial"/>
        </w:rPr>
        <w:t>@zurich.com.</w:t>
      </w:r>
    </w:p>
    <w:p w:rsidRPr="005C161F" w:rsidR="00274289" w:rsidP="00274289" w:rsidRDefault="00274289" w14:paraId="0B04CBB2" w14:textId="77777777">
      <w:pPr>
        <w:jc w:val="both"/>
        <w:rPr>
          <w:rFonts w:ascii="Arial" w:hAnsi="Arial" w:cs="Arial"/>
        </w:rPr>
      </w:pPr>
    </w:p>
    <w:p w:rsidRPr="005C161F" w:rsidR="00B756B3" w:rsidP="001962A8" w:rsidRDefault="00B756B3" w14:paraId="1566F1FD" w14:textId="7614DC84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 xml:space="preserve">Utvrđuje se da su </w:t>
      </w:r>
      <w:r w:rsidRPr="008A5B44">
        <w:rPr>
          <w:rFonts w:ascii="Arial" w:hAnsi="Arial" w:cs="Arial"/>
        </w:rPr>
        <w:t>nepravovremene</w:t>
      </w:r>
      <w:r w:rsidRPr="005C161F">
        <w:rPr>
          <w:rFonts w:ascii="Arial" w:hAnsi="Arial" w:cs="Arial"/>
        </w:rPr>
        <w:t xml:space="preserve"> prijave</w:t>
      </w:r>
      <w:r w:rsidR="00A2025C">
        <w:rPr>
          <w:rFonts w:ascii="Arial" w:hAnsi="Arial" w:cs="Arial"/>
        </w:rPr>
        <w:t xml:space="preserve"> odnosno u odnosu na neke dopune prijava</w:t>
      </w:r>
      <w:r w:rsidRPr="005C161F">
        <w:rPr>
          <w:rFonts w:ascii="Arial" w:hAnsi="Arial" w:cs="Arial"/>
        </w:rPr>
        <w:t xml:space="preserve"> tražbina vjerovnika:</w:t>
      </w:r>
    </w:p>
    <w:p w:rsidRPr="005C161F" w:rsidR="003C1EBB" w:rsidP="001962A8" w:rsidRDefault="003C1EBB" w14:paraId="3D9CBF41" w14:textId="77777777">
      <w:pPr>
        <w:jc w:val="both"/>
        <w:rPr>
          <w:rFonts w:ascii="Arial" w:hAnsi="Arial" w:cs="Arial"/>
          <w:highlight w:val="yellow"/>
        </w:rPr>
      </w:pPr>
    </w:p>
    <w:p w:rsidRPr="005C161F" w:rsidR="005E2DBA" w:rsidP="001962A8" w:rsidRDefault="005E2DBA" w14:paraId="36EEE6F2" w14:textId="693AA358">
      <w:pPr>
        <w:jc w:val="both"/>
        <w:rPr>
          <w:rFonts w:ascii="Arial" w:hAnsi="Arial" w:cs="Arial"/>
        </w:rPr>
      </w:pPr>
      <w:r w:rsidRPr="00A71720">
        <w:rPr>
          <w:rFonts w:ascii="Arial" w:hAnsi="Arial" w:cs="Arial"/>
        </w:rPr>
        <w:t xml:space="preserve">-Strojarska tehnička radionica d.o.o., OIB </w:t>
      </w:r>
      <w:r w:rsidRPr="00A71720" w:rsidR="00BE3D44">
        <w:rPr>
          <w:rFonts w:ascii="Arial" w:hAnsi="Arial" w:cs="Arial"/>
        </w:rPr>
        <w:t xml:space="preserve"> 57341319888</w:t>
      </w:r>
      <w:r w:rsidRPr="00A71720">
        <w:rPr>
          <w:rFonts w:ascii="Arial" w:hAnsi="Arial" w:cs="Arial"/>
        </w:rPr>
        <w:t>, Osijek, koji je podnio prijavu tražbine FINA-i</w:t>
      </w:r>
      <w:r w:rsidRPr="00A71720" w:rsidR="00A60DC5">
        <w:rPr>
          <w:rFonts w:ascii="Arial" w:hAnsi="Arial" w:cs="Arial"/>
        </w:rPr>
        <w:t xml:space="preserve"> neposredno </w:t>
      </w:r>
      <w:r w:rsidRPr="00A71720">
        <w:rPr>
          <w:rFonts w:ascii="Arial" w:hAnsi="Arial" w:cs="Arial"/>
        </w:rPr>
        <w:t>27. svibnja 2022.,</w:t>
      </w:r>
      <w:r w:rsidRPr="00A60DC5" w:rsidR="00A60DC5">
        <w:t xml:space="preserve"> </w:t>
      </w:r>
      <w:r w:rsidRPr="00A60DC5" w:rsidR="00A60DC5">
        <w:rPr>
          <w:rFonts w:ascii="Arial" w:hAnsi="Arial" w:cs="Arial"/>
        </w:rPr>
        <w:t>što proizlazi iz očitovanja FINA-e od 26. kolovoza 2022.</w:t>
      </w:r>
    </w:p>
    <w:p w:rsidRPr="005C161F" w:rsidR="00791CC0" w:rsidP="001962A8" w:rsidRDefault="00791CC0" w14:paraId="33DBB645" w14:textId="0EEC4FCF">
      <w:pPr>
        <w:jc w:val="both"/>
        <w:rPr>
          <w:rFonts w:ascii="Arial" w:hAnsi="Arial" w:cs="Arial"/>
        </w:rPr>
      </w:pPr>
    </w:p>
    <w:p w:rsidRPr="005C161F" w:rsidR="00791CC0" w:rsidP="001962A8" w:rsidRDefault="00791CC0" w14:paraId="1ABE6A67" w14:textId="5C687C8B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>-N</w:t>
      </w:r>
      <w:r w:rsidR="00410921">
        <w:rPr>
          <w:rFonts w:ascii="Arial" w:hAnsi="Arial" w:cs="Arial"/>
        </w:rPr>
        <w:t xml:space="preserve">autika d.o.o., OIB 8559201886, </w:t>
      </w:r>
      <w:r w:rsidRPr="005C161F">
        <w:rPr>
          <w:rFonts w:ascii="Arial" w:hAnsi="Arial" w:cs="Arial"/>
        </w:rPr>
        <w:t>Š</w:t>
      </w:r>
      <w:r w:rsidRPr="005C161F" w:rsidR="00BC7357">
        <w:rPr>
          <w:rFonts w:ascii="Arial" w:hAnsi="Arial" w:cs="Arial"/>
        </w:rPr>
        <w:t>ibenik, koji je podnio prijavu</w:t>
      </w:r>
      <w:r w:rsidR="005C161F">
        <w:rPr>
          <w:rFonts w:ascii="Arial" w:hAnsi="Arial" w:cs="Arial"/>
        </w:rPr>
        <w:t xml:space="preserve"> tražbine</w:t>
      </w:r>
      <w:r w:rsidRPr="005C161F" w:rsidR="00BC7357">
        <w:rPr>
          <w:rFonts w:ascii="Arial" w:hAnsi="Arial" w:cs="Arial"/>
        </w:rPr>
        <w:t xml:space="preserve"> FINA-i </w:t>
      </w:r>
      <w:r w:rsidRPr="005C161F" w:rsidR="0082115B">
        <w:rPr>
          <w:rFonts w:ascii="Arial" w:hAnsi="Arial" w:cs="Arial"/>
        </w:rPr>
        <w:t>preporučenom pošiljkom predanom na poštu 27. svibnja 2022.,</w:t>
      </w:r>
      <w:r w:rsidRPr="005C161F" w:rsidR="00112F11">
        <w:rPr>
          <w:rFonts w:ascii="Arial" w:hAnsi="Arial" w:cs="Arial"/>
        </w:rPr>
        <w:t xml:space="preserve"> </w:t>
      </w:r>
      <w:bookmarkStart w:name="_Hlk112240932" w:id="1"/>
      <w:r w:rsidRPr="005C161F" w:rsidR="00112F11">
        <w:rPr>
          <w:rFonts w:ascii="Arial" w:hAnsi="Arial" w:cs="Arial"/>
        </w:rPr>
        <w:t>što proizlazi iz kuverte</w:t>
      </w:r>
      <w:bookmarkEnd w:id="1"/>
    </w:p>
    <w:p w:rsidRPr="005C161F" w:rsidR="00BC7357" w:rsidP="001962A8" w:rsidRDefault="00BC7357" w14:paraId="5FE33BB2" w14:textId="77777777">
      <w:pPr>
        <w:jc w:val="both"/>
        <w:rPr>
          <w:rFonts w:ascii="Arial" w:hAnsi="Arial" w:cs="Arial"/>
        </w:rPr>
      </w:pPr>
    </w:p>
    <w:p w:rsidRPr="005C161F" w:rsidR="00BC7357" w:rsidP="001962A8" w:rsidRDefault="00BC7357" w14:paraId="1595DB63" w14:textId="34A599AB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 xml:space="preserve">-SCHWOLLER-LUČIĆ tvornica karniša d.o.o., OIB 48017677458, Rakitje, </w:t>
      </w:r>
      <w:r w:rsidRPr="005C161F" w:rsidR="000D3AA9">
        <w:rPr>
          <w:rFonts w:ascii="Arial" w:hAnsi="Arial" w:cs="Arial"/>
        </w:rPr>
        <w:t>koji je podnio prijavu</w:t>
      </w:r>
      <w:r w:rsidR="005C161F">
        <w:rPr>
          <w:rFonts w:ascii="Arial" w:hAnsi="Arial" w:cs="Arial"/>
        </w:rPr>
        <w:t xml:space="preserve"> tražbine</w:t>
      </w:r>
      <w:r w:rsidRPr="005C161F" w:rsidR="000D3AA9">
        <w:rPr>
          <w:rFonts w:ascii="Arial" w:hAnsi="Arial" w:cs="Arial"/>
        </w:rPr>
        <w:t xml:space="preserve"> FINA-i preporučenom pošiljkom predanom na poštu 27. svibnja 2022.</w:t>
      </w:r>
      <w:r w:rsidRPr="005C161F" w:rsidR="00112F11">
        <w:rPr>
          <w:rFonts w:ascii="Arial" w:hAnsi="Arial" w:cs="Arial"/>
        </w:rPr>
        <w:t xml:space="preserve"> što proizlazi iz kuverte</w:t>
      </w:r>
      <w:r w:rsidR="00BD29E0">
        <w:rPr>
          <w:rFonts w:ascii="Arial" w:hAnsi="Arial" w:cs="Arial"/>
        </w:rPr>
        <w:t xml:space="preserve"> i dopisa pošte od 27. srpnja 2022.</w:t>
      </w:r>
    </w:p>
    <w:p w:rsidRPr="005C161F" w:rsidR="00BC7357" w:rsidP="001962A8" w:rsidRDefault="00BC7357" w14:paraId="77BA5349" w14:textId="421A1865">
      <w:pPr>
        <w:jc w:val="both"/>
        <w:rPr>
          <w:rFonts w:ascii="Arial" w:hAnsi="Arial" w:cs="Arial"/>
        </w:rPr>
      </w:pPr>
    </w:p>
    <w:p w:rsidRPr="005C161F" w:rsidR="00BC7357" w:rsidP="001962A8" w:rsidRDefault="00BC7357" w14:paraId="7E26C4B6" w14:textId="7BBAE27A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>-ZE-TRA d.o.o., OIB 84412170391, Sv. Ivan Zelina, koji je podnio prijavu</w:t>
      </w:r>
      <w:r w:rsidR="005C161F">
        <w:rPr>
          <w:rFonts w:ascii="Arial" w:hAnsi="Arial" w:cs="Arial"/>
        </w:rPr>
        <w:t xml:space="preserve"> tražbine</w:t>
      </w:r>
      <w:r w:rsidRPr="005C161F">
        <w:rPr>
          <w:rFonts w:ascii="Arial" w:hAnsi="Arial" w:cs="Arial"/>
        </w:rPr>
        <w:t xml:space="preserve"> FINA-</w:t>
      </w:r>
      <w:r w:rsidRPr="005C161F" w:rsidR="003049A5">
        <w:rPr>
          <w:rFonts w:ascii="Arial" w:hAnsi="Arial" w:cs="Arial"/>
        </w:rPr>
        <w:t>i</w:t>
      </w:r>
      <w:r w:rsidRPr="005C161F" w:rsidR="003745D1">
        <w:rPr>
          <w:rFonts w:ascii="Arial" w:hAnsi="Arial" w:cs="Arial"/>
        </w:rPr>
        <w:t xml:space="preserve"> preporučenom pošiljkom</w:t>
      </w:r>
      <w:r w:rsidRPr="005C161F" w:rsidR="0082115B">
        <w:rPr>
          <w:rFonts w:ascii="Arial" w:hAnsi="Arial" w:cs="Arial"/>
        </w:rPr>
        <w:t xml:space="preserve"> predanom na poštu</w:t>
      </w:r>
      <w:r w:rsidRPr="005C161F" w:rsidR="003745D1">
        <w:rPr>
          <w:rFonts w:ascii="Arial" w:hAnsi="Arial" w:cs="Arial"/>
        </w:rPr>
        <w:t xml:space="preserve"> </w:t>
      </w:r>
      <w:r w:rsidRPr="005C161F">
        <w:rPr>
          <w:rFonts w:ascii="Arial" w:hAnsi="Arial" w:cs="Arial"/>
        </w:rPr>
        <w:t>27. svibnja 2022.,</w:t>
      </w:r>
      <w:r w:rsidRPr="005C161F" w:rsidR="00112F11">
        <w:rPr>
          <w:rFonts w:ascii="Arial" w:hAnsi="Arial" w:cs="Arial"/>
        </w:rPr>
        <w:t xml:space="preserve"> što proizlazi iz kuverte</w:t>
      </w:r>
    </w:p>
    <w:p w:rsidRPr="005C161F" w:rsidR="00DB5D13" w:rsidP="001962A8" w:rsidRDefault="00DB5D13" w14:paraId="19B3C3B4" w14:textId="20679DF2">
      <w:pPr>
        <w:jc w:val="both"/>
        <w:rPr>
          <w:rFonts w:ascii="Arial" w:hAnsi="Arial" w:cs="Arial"/>
        </w:rPr>
      </w:pPr>
    </w:p>
    <w:p w:rsidR="00DB5D13" w:rsidP="001962A8" w:rsidRDefault="00DB5D13" w14:paraId="42230051" w14:textId="7F8AB781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 xml:space="preserve">-Aleksandar </w:t>
      </w:r>
      <w:proofErr w:type="spellStart"/>
      <w:r w:rsidRPr="005C161F">
        <w:rPr>
          <w:rFonts w:ascii="Arial" w:hAnsi="Arial" w:cs="Arial"/>
        </w:rPr>
        <w:t>Ilin</w:t>
      </w:r>
      <w:proofErr w:type="spellEnd"/>
      <w:r w:rsidRPr="005C161F">
        <w:rPr>
          <w:rFonts w:ascii="Arial" w:hAnsi="Arial" w:cs="Arial"/>
        </w:rPr>
        <w:t xml:space="preserve">, Srbija, Beograd, </w:t>
      </w:r>
      <w:r w:rsidRPr="005C161F" w:rsidR="000D3AA9">
        <w:rPr>
          <w:rFonts w:ascii="Arial" w:hAnsi="Arial" w:cs="Arial"/>
        </w:rPr>
        <w:t>koji je podnio prijavu</w:t>
      </w:r>
      <w:r w:rsidR="005C161F">
        <w:rPr>
          <w:rFonts w:ascii="Arial" w:hAnsi="Arial" w:cs="Arial"/>
        </w:rPr>
        <w:t xml:space="preserve"> tražbine</w:t>
      </w:r>
      <w:r w:rsidRPr="005C161F" w:rsidR="000D3AA9">
        <w:rPr>
          <w:rFonts w:ascii="Arial" w:hAnsi="Arial" w:cs="Arial"/>
        </w:rPr>
        <w:t xml:space="preserve"> FINA-i preporučenom pošiljkom predanom na poštu 27. svibnja 2022.,</w:t>
      </w:r>
      <w:r w:rsidRPr="005C161F">
        <w:rPr>
          <w:rFonts w:ascii="Arial" w:hAnsi="Arial" w:cs="Arial"/>
        </w:rPr>
        <w:t xml:space="preserve"> </w:t>
      </w:r>
      <w:r w:rsidRPr="005C161F" w:rsidR="0068000B">
        <w:rPr>
          <w:rFonts w:ascii="Arial" w:hAnsi="Arial" w:cs="Arial"/>
        </w:rPr>
        <w:t>što proizlazi iz kuverte</w:t>
      </w:r>
      <w:r w:rsidR="0023224F">
        <w:rPr>
          <w:rFonts w:ascii="Arial" w:hAnsi="Arial" w:cs="Arial"/>
        </w:rPr>
        <w:t xml:space="preserve"> priložene </w:t>
      </w:r>
      <w:r w:rsidR="00AF6F22">
        <w:rPr>
          <w:rFonts w:ascii="Arial" w:hAnsi="Arial" w:cs="Arial"/>
        </w:rPr>
        <w:t>u</w:t>
      </w:r>
      <w:r w:rsidR="0023224F">
        <w:rPr>
          <w:rFonts w:ascii="Arial" w:hAnsi="Arial" w:cs="Arial"/>
        </w:rPr>
        <w:t>z prijavu</w:t>
      </w:r>
      <w:r w:rsidR="00FE69CD">
        <w:rPr>
          <w:rFonts w:ascii="Arial" w:hAnsi="Arial" w:cs="Arial"/>
        </w:rPr>
        <w:t xml:space="preserve"> </w:t>
      </w:r>
    </w:p>
    <w:p w:rsidRPr="005C161F" w:rsidR="00DB5D13" w:rsidP="001962A8" w:rsidRDefault="00DB5D13" w14:paraId="1C5C9635" w14:textId="4AF2E0CF">
      <w:pPr>
        <w:jc w:val="both"/>
        <w:rPr>
          <w:rFonts w:ascii="Arial" w:hAnsi="Arial" w:cs="Arial"/>
        </w:rPr>
      </w:pPr>
    </w:p>
    <w:p w:rsidRPr="005C161F" w:rsidR="00BC7357" w:rsidP="001962A8" w:rsidRDefault="00DB5D13" w14:paraId="6EBAF5FE" w14:textId="185A5AB8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>-</w:t>
      </w:r>
      <w:r w:rsidRPr="00A71720">
        <w:rPr>
          <w:rFonts w:ascii="Arial" w:hAnsi="Arial" w:cs="Arial"/>
        </w:rPr>
        <w:t xml:space="preserve">DIV Laboratorij d.o.o., OIB 83157399243, Zagreb, koji je </w:t>
      </w:r>
      <w:r w:rsidRPr="00A71720" w:rsidR="003A0814">
        <w:rPr>
          <w:rFonts w:ascii="Arial" w:hAnsi="Arial" w:cs="Arial"/>
        </w:rPr>
        <w:t>predao</w:t>
      </w:r>
      <w:r w:rsidRPr="00A71720">
        <w:rPr>
          <w:rFonts w:ascii="Arial" w:hAnsi="Arial" w:cs="Arial"/>
        </w:rPr>
        <w:t xml:space="preserve"> prijavu FINA-i</w:t>
      </w:r>
      <w:r w:rsidR="00A24B84">
        <w:rPr>
          <w:rFonts w:ascii="Arial" w:hAnsi="Arial" w:cs="Arial"/>
        </w:rPr>
        <w:t xml:space="preserve">, RC Zagreb </w:t>
      </w:r>
      <w:r w:rsidRPr="00A71720" w:rsidR="003A0814">
        <w:rPr>
          <w:rFonts w:ascii="Arial" w:hAnsi="Arial" w:cs="Arial"/>
        </w:rPr>
        <w:t>neposredno</w:t>
      </w:r>
      <w:r w:rsidRPr="00A71720">
        <w:rPr>
          <w:rFonts w:ascii="Arial" w:hAnsi="Arial" w:cs="Arial"/>
        </w:rPr>
        <w:t xml:space="preserve"> 2. lipnja 2022.</w:t>
      </w:r>
      <w:r w:rsidRPr="003A0814" w:rsidR="003A0814">
        <w:t xml:space="preserve"> </w:t>
      </w:r>
      <w:r w:rsidRPr="003A0814" w:rsidR="003A0814">
        <w:rPr>
          <w:rFonts w:ascii="Arial" w:hAnsi="Arial" w:cs="Arial"/>
        </w:rPr>
        <w:t>što proizlazi iz očitovanja FINA-e od 26. kolovoza 2022.</w:t>
      </w:r>
    </w:p>
    <w:p w:rsidRPr="005C161F" w:rsidR="00DB5D13" w:rsidP="001962A8" w:rsidRDefault="00DB5D13" w14:paraId="4AD67A8D" w14:textId="77777777">
      <w:pPr>
        <w:jc w:val="both"/>
        <w:rPr>
          <w:rFonts w:ascii="Arial" w:hAnsi="Arial" w:cs="Arial"/>
        </w:rPr>
      </w:pPr>
    </w:p>
    <w:p w:rsidRPr="005C161F" w:rsidR="00DB5D13" w:rsidP="001962A8" w:rsidRDefault="00DB5D13" w14:paraId="0D1F5E36" w14:textId="11A6F155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>-</w:t>
      </w:r>
      <w:r w:rsidRPr="00775CF4">
        <w:rPr>
          <w:rFonts w:ascii="Arial" w:hAnsi="Arial" w:cs="Arial"/>
        </w:rPr>
        <w:t>EUROFINS</w:t>
      </w:r>
      <w:r w:rsidRPr="005C161F">
        <w:rPr>
          <w:rFonts w:ascii="Arial" w:hAnsi="Arial" w:cs="Arial"/>
        </w:rPr>
        <w:t xml:space="preserve"> CROATIA CONTROLA d.o.o., OIB 50024748563, Zagreb,</w:t>
      </w:r>
      <w:r w:rsidRPr="005C161F" w:rsidR="000D3AA9">
        <w:rPr>
          <w:rFonts w:ascii="Arial" w:hAnsi="Arial" w:cs="Arial"/>
        </w:rPr>
        <w:t xml:space="preserve"> koji je podnio prijavu FINA-i preporučenom pošiljkom predanom na poštu </w:t>
      </w:r>
      <w:r w:rsidRPr="005C161F">
        <w:rPr>
          <w:rFonts w:ascii="Arial" w:hAnsi="Arial" w:cs="Arial"/>
        </w:rPr>
        <w:t xml:space="preserve">1. lipnja 2022. </w:t>
      </w:r>
      <w:r w:rsidRPr="005C161F" w:rsidR="00112F11">
        <w:rPr>
          <w:rFonts w:ascii="Arial" w:hAnsi="Arial" w:cs="Arial"/>
        </w:rPr>
        <w:t>što proizlazi iz kuverte</w:t>
      </w:r>
      <w:r w:rsidR="00895CF9">
        <w:rPr>
          <w:rFonts w:ascii="Arial" w:hAnsi="Arial" w:cs="Arial"/>
        </w:rPr>
        <w:t>, a</w:t>
      </w:r>
      <w:r w:rsidRPr="00895CF9" w:rsidR="00895CF9">
        <w:t xml:space="preserve"> </w:t>
      </w:r>
      <w:r w:rsidRPr="00895CF9" w:rsidR="00895CF9">
        <w:rPr>
          <w:rFonts w:ascii="Arial" w:hAnsi="Arial" w:cs="Arial"/>
        </w:rPr>
        <w:t>što je potvrdila i pošta u očitovanju od 27. srpnja 2022.</w:t>
      </w:r>
    </w:p>
    <w:p w:rsidRPr="005C161F" w:rsidR="00DB5D13" w:rsidP="001962A8" w:rsidRDefault="00DB5D13" w14:paraId="09840172" w14:textId="77777777">
      <w:pPr>
        <w:jc w:val="both"/>
        <w:rPr>
          <w:rFonts w:ascii="Arial" w:hAnsi="Arial" w:cs="Arial"/>
        </w:rPr>
      </w:pPr>
    </w:p>
    <w:p w:rsidRPr="005C161F" w:rsidR="00DB5D13" w:rsidP="001962A8" w:rsidRDefault="00DB5D13" w14:paraId="1F0EFFAB" w14:textId="783AB479">
      <w:pPr>
        <w:jc w:val="both"/>
        <w:rPr>
          <w:rFonts w:ascii="Arial" w:hAnsi="Arial" w:cs="Arial"/>
          <w:highlight w:val="yellow"/>
        </w:rPr>
      </w:pPr>
      <w:r w:rsidRPr="005C161F">
        <w:rPr>
          <w:rFonts w:ascii="Arial" w:hAnsi="Arial" w:cs="Arial"/>
        </w:rPr>
        <w:t>-</w:t>
      </w:r>
      <w:r w:rsidRPr="00775CF4">
        <w:rPr>
          <w:rFonts w:ascii="Arial" w:hAnsi="Arial" w:cs="Arial"/>
        </w:rPr>
        <w:t>GEC</w:t>
      </w:r>
      <w:r w:rsidRPr="005C161F">
        <w:rPr>
          <w:rFonts w:ascii="Arial" w:hAnsi="Arial" w:cs="Arial"/>
        </w:rPr>
        <w:t xml:space="preserve"> d.o.o., OIB 68954548066, </w:t>
      </w:r>
      <w:proofErr w:type="spellStart"/>
      <w:r w:rsidRPr="005C161F">
        <w:rPr>
          <w:rFonts w:ascii="Arial" w:hAnsi="Arial" w:cs="Arial"/>
        </w:rPr>
        <w:t>Plešce</w:t>
      </w:r>
      <w:proofErr w:type="spellEnd"/>
      <w:r w:rsidRPr="005C161F">
        <w:rPr>
          <w:rFonts w:ascii="Arial" w:hAnsi="Arial" w:cs="Arial"/>
        </w:rPr>
        <w:t xml:space="preserve">, koji je podnio prijavu </w:t>
      </w:r>
      <w:r w:rsidRPr="005C161F" w:rsidR="001061A8">
        <w:rPr>
          <w:rFonts w:ascii="Arial" w:hAnsi="Arial" w:cs="Arial"/>
        </w:rPr>
        <w:t xml:space="preserve">tražbine </w:t>
      </w:r>
      <w:r w:rsidRPr="005C161F">
        <w:rPr>
          <w:rFonts w:ascii="Arial" w:hAnsi="Arial" w:cs="Arial"/>
        </w:rPr>
        <w:t>FINA-</w:t>
      </w:r>
      <w:r w:rsidRPr="005C161F" w:rsidR="001061A8">
        <w:rPr>
          <w:rFonts w:ascii="Arial" w:hAnsi="Arial" w:cs="Arial"/>
        </w:rPr>
        <w:t>i preporučenom pošiljkom predanom na poštu 27. svibnja 2022., što proizlazi iz kuverte</w:t>
      </w:r>
      <w:r w:rsidR="00BD29E0">
        <w:rPr>
          <w:rFonts w:ascii="Arial" w:hAnsi="Arial" w:cs="Arial"/>
        </w:rPr>
        <w:t xml:space="preserve"> i dopisa pošte od 27. srpnja 2022.</w:t>
      </w:r>
    </w:p>
    <w:p w:rsidRPr="005C161F" w:rsidR="00DB5D13" w:rsidP="001962A8" w:rsidRDefault="00DB5D13" w14:paraId="57F263A2" w14:textId="08E51F43">
      <w:pPr>
        <w:jc w:val="both"/>
        <w:rPr>
          <w:rFonts w:ascii="Arial" w:hAnsi="Arial" w:cs="Arial"/>
          <w:highlight w:val="yellow"/>
        </w:rPr>
      </w:pPr>
    </w:p>
    <w:p w:rsidRPr="005C161F" w:rsidR="00DB5D13" w:rsidP="001962A8" w:rsidRDefault="00DB5D13" w14:paraId="58ED05E9" w14:textId="3F275B2F">
      <w:pPr>
        <w:jc w:val="both"/>
        <w:rPr>
          <w:rFonts w:ascii="Arial" w:hAnsi="Arial" w:cs="Arial"/>
        </w:rPr>
      </w:pPr>
      <w:r w:rsidRPr="002E651E">
        <w:rPr>
          <w:rFonts w:ascii="Arial" w:hAnsi="Arial" w:cs="Arial"/>
        </w:rPr>
        <w:t>-PEDOM ASFALTI d.o.o., OIB</w:t>
      </w:r>
      <w:r w:rsidRPr="002E651E" w:rsidR="00BE3D44">
        <w:rPr>
          <w:rFonts w:ascii="Arial" w:hAnsi="Arial" w:cs="Arial"/>
        </w:rPr>
        <w:t xml:space="preserve"> 73063070814</w:t>
      </w:r>
      <w:r w:rsidRPr="002E651E">
        <w:rPr>
          <w:rFonts w:ascii="Arial" w:hAnsi="Arial" w:cs="Arial"/>
        </w:rPr>
        <w:t>,</w:t>
      </w:r>
      <w:r w:rsidRPr="002E651E" w:rsidR="00BE3D44">
        <w:rPr>
          <w:rFonts w:ascii="Arial" w:hAnsi="Arial" w:cs="Arial"/>
        </w:rPr>
        <w:t xml:space="preserve"> </w:t>
      </w:r>
      <w:r w:rsidRPr="002E651E">
        <w:rPr>
          <w:rFonts w:ascii="Arial" w:hAnsi="Arial" w:cs="Arial"/>
        </w:rPr>
        <w:t xml:space="preserve">Zagreb, koji je podnio prijavu FINA-i </w:t>
      </w:r>
      <w:r w:rsidR="00E42704">
        <w:rPr>
          <w:rFonts w:ascii="Arial" w:hAnsi="Arial" w:cs="Arial"/>
        </w:rPr>
        <w:t xml:space="preserve">, RC Zagreb </w:t>
      </w:r>
      <w:r w:rsidRPr="002E651E">
        <w:rPr>
          <w:rFonts w:ascii="Arial" w:hAnsi="Arial" w:cs="Arial"/>
        </w:rPr>
        <w:t>2. lipnja 2022.</w:t>
      </w:r>
      <w:r w:rsidRPr="002E651E" w:rsidR="00A60DC5">
        <w:rPr>
          <w:rFonts w:ascii="Arial" w:hAnsi="Arial" w:cs="Arial"/>
        </w:rPr>
        <w:t xml:space="preserve"> neposredno </w:t>
      </w:r>
      <w:r w:rsidRPr="00A60DC5" w:rsidR="00A60DC5">
        <w:rPr>
          <w:rFonts w:ascii="Arial" w:hAnsi="Arial" w:cs="Arial"/>
        </w:rPr>
        <w:t>što proizlazi iz očitovanja FINA-e od 26. kolovoza 2022.</w:t>
      </w:r>
    </w:p>
    <w:p w:rsidRPr="005C161F" w:rsidR="002F1731" w:rsidP="001962A8" w:rsidRDefault="002F1731" w14:paraId="7CBBEC02" w14:textId="5059F54C">
      <w:pPr>
        <w:jc w:val="both"/>
        <w:rPr>
          <w:rFonts w:ascii="Arial" w:hAnsi="Arial" w:cs="Arial"/>
        </w:rPr>
      </w:pPr>
    </w:p>
    <w:p w:rsidRPr="005C161F" w:rsidR="002F1731" w:rsidP="001962A8" w:rsidRDefault="002F1731" w14:paraId="26244618" w14:textId="54A9A906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>-IVAS REZ d.o.o.</w:t>
      </w:r>
      <w:bookmarkStart w:name="_Hlk112172978" w:id="2"/>
      <w:r w:rsidRPr="005C161F" w:rsidR="00BE3D44">
        <w:rPr>
          <w:rFonts w:ascii="Arial" w:hAnsi="Arial" w:cs="Arial"/>
        </w:rPr>
        <w:t xml:space="preserve">, OIB 01989500851, </w:t>
      </w:r>
      <w:proofErr w:type="spellStart"/>
      <w:r w:rsidRPr="005C161F" w:rsidR="00BE3D44">
        <w:rPr>
          <w:rFonts w:ascii="Arial" w:hAnsi="Arial" w:cs="Arial"/>
        </w:rPr>
        <w:t>Pakoštane</w:t>
      </w:r>
      <w:proofErr w:type="spellEnd"/>
      <w:r w:rsidRPr="005C161F" w:rsidR="00BE3D44">
        <w:rPr>
          <w:rFonts w:ascii="Arial" w:hAnsi="Arial" w:cs="Arial"/>
        </w:rPr>
        <w:t xml:space="preserve">, </w:t>
      </w:r>
      <w:r w:rsidRPr="005C161F">
        <w:rPr>
          <w:rFonts w:ascii="Arial" w:hAnsi="Arial" w:cs="Arial"/>
        </w:rPr>
        <w:t>koj</w:t>
      </w:r>
      <w:r w:rsidRPr="005C161F" w:rsidR="00BE3D44">
        <w:rPr>
          <w:rFonts w:ascii="Arial" w:hAnsi="Arial" w:cs="Arial"/>
        </w:rPr>
        <w:t>i</w:t>
      </w:r>
      <w:r w:rsidRPr="005C161F">
        <w:rPr>
          <w:rFonts w:ascii="Arial" w:hAnsi="Arial" w:cs="Arial"/>
        </w:rPr>
        <w:t xml:space="preserve"> je podnio prijavu tražbina </w:t>
      </w:r>
      <w:r w:rsidRPr="005C161F" w:rsidR="00C3010F">
        <w:rPr>
          <w:rFonts w:ascii="Arial" w:hAnsi="Arial" w:cs="Arial"/>
        </w:rPr>
        <w:t xml:space="preserve">FINA-i preporučenom pošiljkom predanom na poštu </w:t>
      </w:r>
      <w:r w:rsidRPr="005C161F">
        <w:rPr>
          <w:rFonts w:ascii="Arial" w:hAnsi="Arial" w:cs="Arial"/>
        </w:rPr>
        <w:t>2. lipnja 2022</w:t>
      </w:r>
      <w:bookmarkEnd w:id="2"/>
      <w:r w:rsidRPr="005C161F" w:rsidR="00112F11">
        <w:rPr>
          <w:rFonts w:ascii="Arial" w:hAnsi="Arial" w:cs="Arial"/>
        </w:rPr>
        <w:t>. što proizlazi iz kuverte</w:t>
      </w:r>
    </w:p>
    <w:p w:rsidRPr="005C161F" w:rsidR="000D3AA9" w:rsidP="001962A8" w:rsidRDefault="000D3AA9" w14:paraId="5107B4FD" w14:textId="77777777">
      <w:pPr>
        <w:jc w:val="both"/>
        <w:rPr>
          <w:rFonts w:ascii="Arial" w:hAnsi="Arial" w:cs="Arial"/>
        </w:rPr>
      </w:pPr>
    </w:p>
    <w:p w:rsidRPr="005C161F" w:rsidR="002F1731" w:rsidP="001962A8" w:rsidRDefault="002F1731" w14:paraId="2CB1C36A" w14:textId="4B4009C7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>-OV-Održavanje vagona d.o.o.,</w:t>
      </w:r>
      <w:r w:rsidRPr="005C161F" w:rsidR="00BE3D44">
        <w:rPr>
          <w:rFonts w:ascii="Arial" w:hAnsi="Arial" w:cs="Arial"/>
        </w:rPr>
        <w:t xml:space="preserve"> OIB 11471889269, Zagreb, </w:t>
      </w:r>
      <w:r w:rsidRPr="005C161F">
        <w:rPr>
          <w:rFonts w:ascii="Arial" w:hAnsi="Arial" w:cs="Arial"/>
        </w:rPr>
        <w:t xml:space="preserve"> koj</w:t>
      </w:r>
      <w:r w:rsidRPr="005C161F" w:rsidR="00BE3D44">
        <w:rPr>
          <w:rFonts w:ascii="Arial" w:hAnsi="Arial" w:cs="Arial"/>
        </w:rPr>
        <w:t>i</w:t>
      </w:r>
      <w:r w:rsidRPr="005C161F">
        <w:rPr>
          <w:rFonts w:ascii="Arial" w:hAnsi="Arial" w:cs="Arial"/>
        </w:rPr>
        <w:t xml:space="preserve"> je podnio prijavu tražbin</w:t>
      </w:r>
      <w:r w:rsidRPr="005C161F" w:rsidR="003049A5">
        <w:rPr>
          <w:rFonts w:ascii="Arial" w:hAnsi="Arial" w:cs="Arial"/>
        </w:rPr>
        <w:t>e</w:t>
      </w:r>
      <w:r w:rsidRPr="005C161F">
        <w:rPr>
          <w:rFonts w:ascii="Arial" w:hAnsi="Arial" w:cs="Arial"/>
        </w:rPr>
        <w:t xml:space="preserve"> </w:t>
      </w:r>
      <w:r w:rsidRPr="005C161F" w:rsidR="00C3010F">
        <w:rPr>
          <w:rFonts w:ascii="Arial" w:hAnsi="Arial" w:cs="Arial"/>
        </w:rPr>
        <w:t>FINA-i preporučenom pošiljkom predanom na poštu</w:t>
      </w:r>
      <w:r w:rsidRPr="005C161F">
        <w:rPr>
          <w:rFonts w:ascii="Arial" w:hAnsi="Arial" w:cs="Arial"/>
        </w:rPr>
        <w:t xml:space="preserve"> 2. lipnja 2022</w:t>
      </w:r>
      <w:r w:rsidRPr="005C161F" w:rsidR="003745D1">
        <w:rPr>
          <w:rFonts w:ascii="Arial" w:hAnsi="Arial" w:cs="Arial"/>
        </w:rPr>
        <w:t>.</w:t>
      </w:r>
      <w:r w:rsidRPr="005C161F" w:rsidR="00112F11">
        <w:rPr>
          <w:rFonts w:ascii="Arial" w:hAnsi="Arial" w:cs="Arial"/>
        </w:rPr>
        <w:t>. što proizlazi iz kuverte</w:t>
      </w:r>
    </w:p>
    <w:p w:rsidRPr="005C161F" w:rsidR="003745D1" w:rsidP="001962A8" w:rsidRDefault="003745D1" w14:paraId="18C6885E" w14:textId="77777777">
      <w:pPr>
        <w:jc w:val="both"/>
        <w:rPr>
          <w:rFonts w:ascii="Arial" w:hAnsi="Arial" w:cs="Arial"/>
        </w:rPr>
      </w:pPr>
    </w:p>
    <w:p w:rsidRPr="005C161F" w:rsidR="002F1731" w:rsidP="001962A8" w:rsidRDefault="002F1731" w14:paraId="74DA0F6F" w14:textId="7D28CC1E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>-V.S.T d.o.o.</w:t>
      </w:r>
      <w:r w:rsidRPr="005C161F" w:rsidR="00BE3D44">
        <w:rPr>
          <w:rFonts w:ascii="Arial" w:hAnsi="Arial" w:cs="Arial"/>
        </w:rPr>
        <w:t xml:space="preserve">, OIB 27297557092, </w:t>
      </w:r>
      <w:proofErr w:type="spellStart"/>
      <w:r w:rsidRPr="005C161F" w:rsidR="00BE3D44">
        <w:rPr>
          <w:rFonts w:ascii="Arial" w:hAnsi="Arial" w:cs="Arial"/>
        </w:rPr>
        <w:t>Žitarka</w:t>
      </w:r>
      <w:proofErr w:type="spellEnd"/>
      <w:r w:rsidRPr="005C161F" w:rsidR="00BE3D44">
        <w:rPr>
          <w:rFonts w:ascii="Arial" w:hAnsi="Arial" w:cs="Arial"/>
        </w:rPr>
        <w:t xml:space="preserve">, </w:t>
      </w:r>
      <w:r w:rsidRPr="005C161F">
        <w:rPr>
          <w:rFonts w:ascii="Arial" w:hAnsi="Arial" w:cs="Arial"/>
        </w:rPr>
        <w:t>koj</w:t>
      </w:r>
      <w:r w:rsidRPr="005C161F" w:rsidR="00BE3D44">
        <w:rPr>
          <w:rFonts w:ascii="Arial" w:hAnsi="Arial" w:cs="Arial"/>
        </w:rPr>
        <w:t>i</w:t>
      </w:r>
      <w:r w:rsidRPr="005C161F">
        <w:rPr>
          <w:rFonts w:ascii="Arial" w:hAnsi="Arial" w:cs="Arial"/>
        </w:rPr>
        <w:t xml:space="preserve"> je </w:t>
      </w:r>
      <w:bookmarkStart w:name="_Hlk112240402" w:id="3"/>
      <w:r w:rsidRPr="005C161F">
        <w:rPr>
          <w:rFonts w:ascii="Arial" w:hAnsi="Arial" w:cs="Arial"/>
        </w:rPr>
        <w:t xml:space="preserve">podnio prijavu tražbina </w:t>
      </w:r>
      <w:r w:rsidRPr="005C161F" w:rsidR="00C3010F">
        <w:rPr>
          <w:rFonts w:ascii="Arial" w:hAnsi="Arial" w:cs="Arial"/>
        </w:rPr>
        <w:t>FINA-i</w:t>
      </w:r>
      <w:r w:rsidRPr="005C161F">
        <w:rPr>
          <w:rFonts w:ascii="Arial" w:hAnsi="Arial" w:cs="Arial"/>
        </w:rPr>
        <w:t xml:space="preserve"> </w:t>
      </w:r>
      <w:r w:rsidRPr="005C161F" w:rsidR="00C3010F">
        <w:rPr>
          <w:rFonts w:ascii="Arial" w:hAnsi="Arial" w:cs="Arial"/>
        </w:rPr>
        <w:t xml:space="preserve">preporučenom pošiljkom predanom na poštu </w:t>
      </w:r>
      <w:bookmarkEnd w:id="3"/>
      <w:r w:rsidRPr="005C161F">
        <w:rPr>
          <w:rFonts w:ascii="Arial" w:hAnsi="Arial" w:cs="Arial"/>
        </w:rPr>
        <w:t>2. lipnja 2022.</w:t>
      </w:r>
      <w:r w:rsidRPr="005C161F" w:rsidR="00112F11">
        <w:rPr>
          <w:rFonts w:ascii="Arial" w:hAnsi="Arial" w:cs="Arial"/>
        </w:rPr>
        <w:t xml:space="preserve"> što proizlazi iz kuverte</w:t>
      </w:r>
    </w:p>
    <w:p w:rsidRPr="005C161F" w:rsidR="002F1731" w:rsidP="001962A8" w:rsidRDefault="002F1731" w14:paraId="2E552D0C" w14:textId="14ADE3A1">
      <w:pPr>
        <w:jc w:val="both"/>
        <w:rPr>
          <w:rFonts w:ascii="Arial" w:hAnsi="Arial" w:cs="Arial"/>
        </w:rPr>
      </w:pPr>
    </w:p>
    <w:p w:rsidRPr="005C161F" w:rsidR="002F1731" w:rsidP="001962A8" w:rsidRDefault="003745D1" w14:paraId="6E0248CA" w14:textId="6B18EBAE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>-</w:t>
      </w:r>
      <w:r w:rsidRPr="005C161F" w:rsidR="002F1731">
        <w:rPr>
          <w:rFonts w:ascii="Arial" w:hAnsi="Arial" w:cs="Arial"/>
        </w:rPr>
        <w:t xml:space="preserve">Hrvoje i Tatjana Šimunović </w:t>
      </w:r>
      <w:proofErr w:type="spellStart"/>
      <w:r w:rsidRPr="005C161F" w:rsidR="002F1731">
        <w:rPr>
          <w:rFonts w:ascii="Arial" w:hAnsi="Arial" w:cs="Arial"/>
        </w:rPr>
        <w:t>vl</w:t>
      </w:r>
      <w:proofErr w:type="spellEnd"/>
      <w:r w:rsidRPr="005C161F" w:rsidR="002F1731">
        <w:rPr>
          <w:rFonts w:ascii="Arial" w:hAnsi="Arial" w:cs="Arial"/>
        </w:rPr>
        <w:t>. obrta MIPLAST, OIB 72851300109, koj</w:t>
      </w:r>
      <w:r w:rsidRPr="005C161F">
        <w:rPr>
          <w:rFonts w:ascii="Arial" w:hAnsi="Arial" w:cs="Arial"/>
        </w:rPr>
        <w:t>i</w:t>
      </w:r>
      <w:r w:rsidRPr="005C161F" w:rsidR="002F1731">
        <w:rPr>
          <w:rFonts w:ascii="Arial" w:hAnsi="Arial" w:cs="Arial"/>
        </w:rPr>
        <w:t xml:space="preserve"> </w:t>
      </w:r>
      <w:r w:rsidRPr="005C161F">
        <w:rPr>
          <w:rFonts w:ascii="Arial" w:hAnsi="Arial" w:cs="Arial"/>
        </w:rPr>
        <w:t>su</w:t>
      </w:r>
      <w:r w:rsidRPr="005C161F" w:rsidR="002F1731">
        <w:rPr>
          <w:rFonts w:ascii="Arial" w:hAnsi="Arial" w:cs="Arial"/>
        </w:rPr>
        <w:t xml:space="preserve"> podni</w:t>
      </w:r>
      <w:r w:rsidRPr="005C161F">
        <w:rPr>
          <w:rFonts w:ascii="Arial" w:hAnsi="Arial" w:cs="Arial"/>
        </w:rPr>
        <w:t>jeli</w:t>
      </w:r>
      <w:r w:rsidRPr="005C161F" w:rsidR="002F1731">
        <w:rPr>
          <w:rFonts w:ascii="Arial" w:hAnsi="Arial" w:cs="Arial"/>
        </w:rPr>
        <w:t xml:space="preserve"> prijavu tražbin</w:t>
      </w:r>
      <w:r w:rsidRPr="005C161F">
        <w:rPr>
          <w:rFonts w:ascii="Arial" w:hAnsi="Arial" w:cs="Arial"/>
        </w:rPr>
        <w:t>e</w:t>
      </w:r>
      <w:r w:rsidRPr="005C161F" w:rsidR="002F1731">
        <w:rPr>
          <w:rFonts w:ascii="Arial" w:hAnsi="Arial" w:cs="Arial"/>
        </w:rPr>
        <w:t xml:space="preserve"> </w:t>
      </w:r>
      <w:r w:rsidRPr="005C161F" w:rsidR="00144568">
        <w:rPr>
          <w:rFonts w:ascii="Arial" w:hAnsi="Arial" w:cs="Arial"/>
        </w:rPr>
        <w:t>FINA-i</w:t>
      </w:r>
      <w:r w:rsidRPr="005C161F" w:rsidR="002F1731">
        <w:rPr>
          <w:rFonts w:ascii="Arial" w:hAnsi="Arial" w:cs="Arial"/>
        </w:rPr>
        <w:t xml:space="preserve"> </w:t>
      </w:r>
      <w:r w:rsidRPr="005C161F">
        <w:rPr>
          <w:rFonts w:ascii="Arial" w:hAnsi="Arial" w:cs="Arial"/>
        </w:rPr>
        <w:t xml:space="preserve">poštom preporučenom pošiljkom </w:t>
      </w:r>
      <w:r w:rsidRPr="005C161F" w:rsidR="00144568">
        <w:rPr>
          <w:rFonts w:ascii="Arial" w:hAnsi="Arial" w:cs="Arial"/>
        </w:rPr>
        <w:t xml:space="preserve">predanom na poštu </w:t>
      </w:r>
      <w:r w:rsidRPr="005C161F" w:rsidR="002F1731">
        <w:rPr>
          <w:rFonts w:ascii="Arial" w:hAnsi="Arial" w:cs="Arial"/>
        </w:rPr>
        <w:t>7. lipnja 2022</w:t>
      </w:r>
      <w:r w:rsidRPr="005C161F">
        <w:rPr>
          <w:rFonts w:ascii="Arial" w:hAnsi="Arial" w:cs="Arial"/>
        </w:rPr>
        <w:t>.</w:t>
      </w:r>
      <w:r w:rsidRPr="005C161F" w:rsidR="00A35D25">
        <w:rPr>
          <w:rFonts w:ascii="Arial" w:hAnsi="Arial" w:cs="Arial"/>
        </w:rPr>
        <w:t xml:space="preserve"> što proizlazi iz kuverte</w:t>
      </w:r>
    </w:p>
    <w:p w:rsidRPr="005C161F" w:rsidR="003745D1" w:rsidP="001962A8" w:rsidRDefault="003745D1" w14:paraId="6B2E5741" w14:textId="6BD6488E">
      <w:pPr>
        <w:jc w:val="both"/>
        <w:rPr>
          <w:rFonts w:ascii="Arial" w:hAnsi="Arial" w:cs="Arial"/>
        </w:rPr>
      </w:pPr>
    </w:p>
    <w:p w:rsidRPr="005C161F" w:rsidR="003745D1" w:rsidP="001962A8" w:rsidRDefault="003745D1" w14:paraId="19BE033F" w14:textId="24006724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 xml:space="preserve">-MGA TRGOVINA d.o.o., OIB 73069374931, </w:t>
      </w:r>
      <w:proofErr w:type="spellStart"/>
      <w:r w:rsidRPr="005C161F">
        <w:rPr>
          <w:rFonts w:ascii="Arial" w:hAnsi="Arial" w:cs="Arial"/>
        </w:rPr>
        <w:t>Bosiljevo</w:t>
      </w:r>
      <w:proofErr w:type="spellEnd"/>
      <w:r w:rsidRPr="005C161F">
        <w:rPr>
          <w:rFonts w:ascii="Arial" w:hAnsi="Arial" w:cs="Arial"/>
        </w:rPr>
        <w:t>, koj</w:t>
      </w:r>
      <w:r w:rsidR="00973C6C">
        <w:rPr>
          <w:rFonts w:ascii="Arial" w:hAnsi="Arial" w:cs="Arial"/>
        </w:rPr>
        <w:t>i</w:t>
      </w:r>
      <w:r w:rsidRPr="005C161F">
        <w:rPr>
          <w:rFonts w:ascii="Arial" w:hAnsi="Arial" w:cs="Arial"/>
        </w:rPr>
        <w:t xml:space="preserve"> je podnio prijavu tražbina </w:t>
      </w:r>
      <w:r w:rsidR="00973C6C">
        <w:rPr>
          <w:rFonts w:ascii="Arial" w:hAnsi="Arial" w:cs="Arial"/>
        </w:rPr>
        <w:t>FINA-i</w:t>
      </w:r>
      <w:r w:rsidRPr="005C161F">
        <w:rPr>
          <w:rFonts w:ascii="Arial" w:hAnsi="Arial" w:cs="Arial"/>
        </w:rPr>
        <w:t xml:space="preserve"> poštom i to običnom pošiljkom 10. lipnja 2022.</w:t>
      </w:r>
    </w:p>
    <w:p w:rsidRPr="005C161F" w:rsidR="003745D1" w:rsidP="001962A8" w:rsidRDefault="003745D1" w14:paraId="298F3D76" w14:textId="77777777">
      <w:pPr>
        <w:jc w:val="both"/>
        <w:rPr>
          <w:rFonts w:ascii="Arial" w:hAnsi="Arial" w:cs="Arial"/>
        </w:rPr>
      </w:pPr>
    </w:p>
    <w:p w:rsidRPr="005C161F" w:rsidR="003745D1" w:rsidP="001962A8" w:rsidRDefault="003745D1" w14:paraId="7735ACD5" w14:textId="51B436AC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 xml:space="preserve">-MONTERRA d.o.o., OIB 03430970424, Rijeka, </w:t>
      </w:r>
      <w:r w:rsidR="00973C6C">
        <w:rPr>
          <w:rFonts w:ascii="Arial" w:hAnsi="Arial" w:cs="Arial"/>
        </w:rPr>
        <w:t xml:space="preserve">koji je </w:t>
      </w:r>
      <w:r w:rsidRPr="005C161F" w:rsidR="00144568">
        <w:rPr>
          <w:rFonts w:ascii="Arial" w:hAnsi="Arial" w:cs="Arial"/>
        </w:rPr>
        <w:t>podnio prijavu tražbin</w:t>
      </w:r>
      <w:r w:rsidR="00973C6C">
        <w:rPr>
          <w:rFonts w:ascii="Arial" w:hAnsi="Arial" w:cs="Arial"/>
        </w:rPr>
        <w:t>e</w:t>
      </w:r>
      <w:r w:rsidRPr="005C161F" w:rsidR="00144568">
        <w:rPr>
          <w:rFonts w:ascii="Arial" w:hAnsi="Arial" w:cs="Arial"/>
        </w:rPr>
        <w:t xml:space="preserve"> FINA-i preporučenom pošiljkom predanom na poštu </w:t>
      </w:r>
      <w:r w:rsidR="00895CF9">
        <w:rPr>
          <w:rFonts w:ascii="Arial" w:hAnsi="Arial" w:cs="Arial"/>
        </w:rPr>
        <w:t>9</w:t>
      </w:r>
      <w:r w:rsidRPr="005C161F">
        <w:rPr>
          <w:rFonts w:ascii="Arial" w:hAnsi="Arial" w:cs="Arial"/>
        </w:rPr>
        <w:t xml:space="preserve">. lipnja 2022. </w:t>
      </w:r>
      <w:r w:rsidRPr="00895CF9" w:rsidR="00895CF9">
        <w:rPr>
          <w:rFonts w:ascii="Arial" w:hAnsi="Arial" w:cs="Arial"/>
        </w:rPr>
        <w:t>što je potvrdila i pošta u očitovanju od 27. srpnja 2022.</w:t>
      </w:r>
    </w:p>
    <w:p w:rsidRPr="005C161F" w:rsidR="003745D1" w:rsidP="001962A8" w:rsidRDefault="003745D1" w14:paraId="613466D5" w14:textId="77777777">
      <w:pPr>
        <w:jc w:val="both"/>
        <w:rPr>
          <w:rFonts w:ascii="Arial" w:hAnsi="Arial" w:cs="Arial"/>
        </w:rPr>
      </w:pPr>
    </w:p>
    <w:p w:rsidRPr="005C161F" w:rsidR="003745D1" w:rsidP="001962A8" w:rsidRDefault="003745D1" w14:paraId="16AA57D0" w14:textId="1ED8219E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>-</w:t>
      </w:r>
      <w:r w:rsidRPr="00CC3540">
        <w:rPr>
          <w:rFonts w:ascii="Arial" w:hAnsi="Arial" w:cs="Arial"/>
        </w:rPr>
        <w:t xml:space="preserve">ZURICH Insurance </w:t>
      </w:r>
      <w:proofErr w:type="spellStart"/>
      <w:r w:rsidRPr="00CC3540">
        <w:rPr>
          <w:rFonts w:ascii="Arial" w:hAnsi="Arial" w:cs="Arial"/>
        </w:rPr>
        <w:t>plc</w:t>
      </w:r>
      <w:proofErr w:type="spellEnd"/>
      <w:r w:rsidRPr="00CC3540">
        <w:rPr>
          <w:rFonts w:ascii="Arial" w:hAnsi="Arial" w:cs="Arial"/>
        </w:rPr>
        <w:t xml:space="preserve"> </w:t>
      </w:r>
      <w:proofErr w:type="spellStart"/>
      <w:r w:rsidRPr="00CC3540">
        <w:rPr>
          <w:rFonts w:ascii="Arial" w:hAnsi="Arial" w:cs="Arial"/>
        </w:rPr>
        <w:t>Niederlassunf</w:t>
      </w:r>
      <w:proofErr w:type="spellEnd"/>
      <w:r w:rsidRPr="00CC3540">
        <w:rPr>
          <w:rFonts w:ascii="Arial" w:hAnsi="Arial" w:cs="Arial"/>
        </w:rPr>
        <w:t xml:space="preserve"> </w:t>
      </w:r>
      <w:proofErr w:type="spellStart"/>
      <w:r w:rsidRPr="00CC3540">
        <w:rPr>
          <w:rFonts w:ascii="Arial" w:hAnsi="Arial" w:cs="Arial"/>
        </w:rPr>
        <w:t>fur</w:t>
      </w:r>
      <w:proofErr w:type="spellEnd"/>
      <w:r w:rsidRPr="00CC3540">
        <w:rPr>
          <w:rFonts w:ascii="Arial" w:hAnsi="Arial" w:cs="Arial"/>
        </w:rPr>
        <w:t xml:space="preserve"> </w:t>
      </w:r>
      <w:proofErr w:type="spellStart"/>
      <w:r w:rsidRPr="00CC3540">
        <w:rPr>
          <w:rFonts w:ascii="Arial" w:hAnsi="Arial" w:cs="Arial"/>
        </w:rPr>
        <w:t>Deutschland</w:t>
      </w:r>
      <w:proofErr w:type="spellEnd"/>
      <w:r w:rsidRPr="00CC3540">
        <w:rPr>
          <w:rFonts w:ascii="Arial" w:hAnsi="Arial" w:cs="Arial"/>
        </w:rPr>
        <w:t>, OIB 9550177119, Njemačka, i to dopuna prijave poslana poštom preporučenom poši</w:t>
      </w:r>
      <w:r w:rsidRPr="00CC3540" w:rsidR="00144568">
        <w:rPr>
          <w:rFonts w:ascii="Arial" w:hAnsi="Arial" w:cs="Arial"/>
        </w:rPr>
        <w:t>lj</w:t>
      </w:r>
      <w:r w:rsidRPr="00CC3540">
        <w:rPr>
          <w:rFonts w:ascii="Arial" w:hAnsi="Arial" w:cs="Arial"/>
        </w:rPr>
        <w:t>kom od 8. lipnja 2022. kojom je prijavljena tražbina u iznosu od 173.794,59 EUR</w:t>
      </w:r>
      <w:r w:rsidRPr="00CC3540" w:rsidR="00973C6C">
        <w:rPr>
          <w:rFonts w:ascii="Arial" w:hAnsi="Arial" w:cs="Arial"/>
        </w:rPr>
        <w:t>,</w:t>
      </w:r>
      <w:r w:rsidRPr="00CC3540" w:rsidR="00112F11">
        <w:rPr>
          <w:rFonts w:ascii="Arial" w:hAnsi="Arial" w:cs="Arial"/>
        </w:rPr>
        <w:t xml:space="preserve"> što proizlazi iz kuverte</w:t>
      </w:r>
      <w:r w:rsidRPr="00CC3540" w:rsidR="00382BD6">
        <w:rPr>
          <w:rFonts w:ascii="Arial" w:hAnsi="Arial" w:cs="Arial"/>
        </w:rPr>
        <w:t xml:space="preserve"> (dok su prijava tražbine poslana preporučeno poštom 24. svibnja 2022. te njezin ispravak zaprimljen kod FINA-e 26. svibnja 2022.</w:t>
      </w:r>
      <w:r w:rsidRPr="00CC3540" w:rsidR="00382BD6">
        <w:t xml:space="preserve"> </w:t>
      </w:r>
      <w:r w:rsidRPr="00CC3540" w:rsidR="00382BD6">
        <w:rPr>
          <w:rFonts w:ascii="Arial" w:hAnsi="Arial" w:cs="Arial"/>
        </w:rPr>
        <w:t>pravovremeni),</w:t>
      </w:r>
    </w:p>
    <w:p w:rsidRPr="005C161F" w:rsidR="003C1EBB" w:rsidP="001962A8" w:rsidRDefault="003C1EBB" w14:paraId="2EE4DA36" w14:textId="1C941FF0">
      <w:pPr>
        <w:jc w:val="both"/>
        <w:rPr>
          <w:rFonts w:ascii="Arial" w:hAnsi="Arial" w:cs="Arial"/>
        </w:rPr>
      </w:pPr>
    </w:p>
    <w:p w:rsidRPr="005C161F" w:rsidR="003C1EBB" w:rsidP="001962A8" w:rsidRDefault="003C1EBB" w14:paraId="7999F740" w14:textId="07D1D892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>-FAMILY CITY d.o.o., OIB 54072076412, Zagreb, koji je</w:t>
      </w:r>
      <w:r w:rsidRPr="005C161F" w:rsidR="00C3010F">
        <w:rPr>
          <w:rFonts w:ascii="Arial" w:hAnsi="Arial" w:cs="Arial"/>
        </w:rPr>
        <w:t xml:space="preserve"> pored pravovremene prijave</w:t>
      </w:r>
      <w:r w:rsidRPr="005C161F">
        <w:rPr>
          <w:rFonts w:ascii="Arial" w:hAnsi="Arial" w:cs="Arial"/>
        </w:rPr>
        <w:t xml:space="preserve"> podnio dopune prijava tražbina </w:t>
      </w:r>
      <w:r w:rsidR="00A2025C">
        <w:rPr>
          <w:rFonts w:ascii="Arial" w:hAnsi="Arial" w:cs="Arial"/>
        </w:rPr>
        <w:t>FINA-i</w:t>
      </w:r>
      <w:r w:rsidRPr="005C161F">
        <w:rPr>
          <w:rFonts w:ascii="Arial" w:hAnsi="Arial" w:cs="Arial"/>
        </w:rPr>
        <w:t xml:space="preserve"> </w:t>
      </w:r>
      <w:r w:rsidRPr="005C161F" w:rsidR="00C3010F">
        <w:rPr>
          <w:rFonts w:ascii="Arial" w:hAnsi="Arial" w:cs="Arial"/>
        </w:rPr>
        <w:t xml:space="preserve">preporučenom pošiljkom predanom na poštu </w:t>
      </w:r>
      <w:r w:rsidRPr="005C161F">
        <w:rPr>
          <w:rFonts w:ascii="Arial" w:hAnsi="Arial" w:cs="Arial"/>
        </w:rPr>
        <w:t>2. lipnja 2022</w:t>
      </w:r>
      <w:r w:rsidR="00125F2A">
        <w:rPr>
          <w:rFonts w:ascii="Arial" w:hAnsi="Arial" w:cs="Arial"/>
        </w:rPr>
        <w:t>.</w:t>
      </w:r>
      <w:r w:rsidRPr="005C161F">
        <w:rPr>
          <w:rFonts w:ascii="Arial" w:hAnsi="Arial" w:cs="Arial"/>
        </w:rPr>
        <w:t xml:space="preserve"> i </w:t>
      </w:r>
      <w:r w:rsidRPr="005C161F" w:rsidR="00144568">
        <w:rPr>
          <w:rFonts w:ascii="Arial" w:hAnsi="Arial" w:cs="Arial"/>
        </w:rPr>
        <w:t xml:space="preserve">preporučenom pošiljkom predanom na poštu </w:t>
      </w:r>
      <w:r w:rsidR="006F0430">
        <w:rPr>
          <w:rFonts w:ascii="Arial" w:hAnsi="Arial" w:cs="Arial"/>
        </w:rPr>
        <w:t>13. lipnja 2022.</w:t>
      </w:r>
      <w:r w:rsidR="00A2025C">
        <w:rPr>
          <w:rFonts w:ascii="Arial" w:hAnsi="Arial" w:cs="Arial"/>
        </w:rPr>
        <w:t xml:space="preserve"> </w:t>
      </w:r>
      <w:r w:rsidRPr="005C161F" w:rsidR="00112F11">
        <w:rPr>
          <w:rFonts w:ascii="Arial" w:hAnsi="Arial" w:cs="Arial"/>
        </w:rPr>
        <w:t>što proizlazi iz kuverti</w:t>
      </w:r>
      <w:r w:rsidR="00125F2A">
        <w:rPr>
          <w:rFonts w:ascii="Arial" w:hAnsi="Arial" w:cs="Arial"/>
        </w:rPr>
        <w:t xml:space="preserve">, </w:t>
      </w:r>
      <w:r w:rsidRPr="00125F2A" w:rsidR="00125F2A">
        <w:rPr>
          <w:rFonts w:ascii="Arial" w:hAnsi="Arial" w:cs="Arial"/>
        </w:rPr>
        <w:t>(dok je prijava tražbine u iznosu od 63.127,61 kn od 7. svibnja 2022. pravovremena),</w:t>
      </w:r>
    </w:p>
    <w:p w:rsidRPr="005C161F" w:rsidR="003C1EBB" w:rsidP="001962A8" w:rsidRDefault="003C1EBB" w14:paraId="56B26F8B" w14:textId="77777777">
      <w:pPr>
        <w:jc w:val="both"/>
        <w:rPr>
          <w:rFonts w:ascii="Arial" w:hAnsi="Arial" w:cs="Arial"/>
        </w:rPr>
      </w:pPr>
    </w:p>
    <w:p w:rsidRPr="005C161F" w:rsidR="00DB5D13" w:rsidP="001962A8" w:rsidRDefault="00856DFC" w14:paraId="51C6C9AE" w14:textId="7D555C0A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>-</w:t>
      </w:r>
      <w:r w:rsidRPr="005C161F" w:rsidR="003C1EBB">
        <w:rPr>
          <w:rFonts w:ascii="Arial" w:hAnsi="Arial" w:cs="Arial"/>
        </w:rPr>
        <w:t xml:space="preserve">PRICEWATERHOUSECOOPERS Savjetovanje d.o.o., OIB 54648952583, Zagreb, </w:t>
      </w:r>
      <w:r w:rsidRPr="005C161F" w:rsidR="00144568">
        <w:rPr>
          <w:rFonts w:ascii="Arial" w:hAnsi="Arial" w:cs="Arial"/>
        </w:rPr>
        <w:t xml:space="preserve"> </w:t>
      </w:r>
      <w:r w:rsidR="00E42704">
        <w:rPr>
          <w:rFonts w:ascii="Arial" w:hAnsi="Arial" w:cs="Arial"/>
        </w:rPr>
        <w:t xml:space="preserve">čija prijava je zaprimljena kod </w:t>
      </w:r>
      <w:r w:rsidRPr="005C161F" w:rsidR="00144568">
        <w:rPr>
          <w:rFonts w:ascii="Arial" w:hAnsi="Arial" w:cs="Arial"/>
        </w:rPr>
        <w:t>FINA-</w:t>
      </w:r>
      <w:r w:rsidR="00E42704">
        <w:rPr>
          <w:rFonts w:ascii="Arial" w:hAnsi="Arial" w:cs="Arial"/>
        </w:rPr>
        <w:t>e</w:t>
      </w:r>
      <w:r w:rsidRPr="005C161F" w:rsidR="00144568">
        <w:rPr>
          <w:rFonts w:ascii="Arial" w:hAnsi="Arial" w:cs="Arial"/>
        </w:rPr>
        <w:t xml:space="preserve"> </w:t>
      </w:r>
      <w:r w:rsidRPr="005E79A1" w:rsidR="003C1EBB">
        <w:rPr>
          <w:rFonts w:ascii="Arial" w:hAnsi="Arial" w:cs="Arial"/>
        </w:rPr>
        <w:t>14.</w:t>
      </w:r>
      <w:r w:rsidRPr="005E79A1" w:rsidR="00144568">
        <w:rPr>
          <w:rFonts w:ascii="Arial" w:hAnsi="Arial" w:cs="Arial"/>
        </w:rPr>
        <w:t xml:space="preserve"> lipnja 2022.</w:t>
      </w:r>
      <w:r w:rsidR="00A60DC5">
        <w:rPr>
          <w:rFonts w:ascii="Arial" w:hAnsi="Arial" w:cs="Arial"/>
        </w:rPr>
        <w:t xml:space="preserve"> </w:t>
      </w:r>
      <w:r w:rsidR="00E42704">
        <w:rPr>
          <w:rFonts w:ascii="Arial" w:hAnsi="Arial" w:cs="Arial"/>
        </w:rPr>
        <w:t xml:space="preserve"> te je predana neposredno</w:t>
      </w:r>
    </w:p>
    <w:p w:rsidRPr="005C161F" w:rsidR="003C1EBB" w:rsidP="001962A8" w:rsidRDefault="003C1EBB" w14:paraId="5D4C5B8E" w14:textId="77777777">
      <w:pPr>
        <w:jc w:val="both"/>
        <w:rPr>
          <w:rFonts w:ascii="Arial" w:hAnsi="Arial" w:cs="Arial"/>
        </w:rPr>
      </w:pPr>
    </w:p>
    <w:p w:rsidRPr="005C161F" w:rsidR="003C1EBB" w:rsidP="001962A8" w:rsidRDefault="003C1EBB" w14:paraId="7E83332A" w14:textId="54AD9906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 xml:space="preserve">-BUMES-VRLIKA d.o.o. OIB 53556510240, Split, koji je </w:t>
      </w:r>
      <w:r w:rsidRPr="005C161F" w:rsidR="00144568">
        <w:rPr>
          <w:rFonts w:ascii="Arial" w:hAnsi="Arial" w:cs="Arial"/>
        </w:rPr>
        <w:t xml:space="preserve">podnio prijavu tražbina FINA-i preporučenom pošiljkom predanom na poštu </w:t>
      </w:r>
      <w:r w:rsidRPr="005C161F">
        <w:rPr>
          <w:rFonts w:ascii="Arial" w:hAnsi="Arial" w:cs="Arial"/>
        </w:rPr>
        <w:t xml:space="preserve">15. lipnja 2022. </w:t>
      </w:r>
      <w:r w:rsidRPr="005C161F" w:rsidR="0068000B">
        <w:rPr>
          <w:rFonts w:ascii="Arial" w:hAnsi="Arial" w:cs="Arial"/>
        </w:rPr>
        <w:t>što je potvrdila i pošta u očitovanju</w:t>
      </w:r>
      <w:r w:rsidRPr="00BD29E0" w:rsidR="00BD29E0">
        <w:rPr>
          <w:rFonts w:ascii="Arial" w:hAnsi="Arial" w:cs="Arial"/>
        </w:rPr>
        <w:t xml:space="preserve"> od 27. srpnja 2022.</w:t>
      </w:r>
    </w:p>
    <w:p w:rsidRPr="005C161F" w:rsidR="003C1EBB" w:rsidP="001962A8" w:rsidRDefault="003C1EBB" w14:paraId="0B62FC69" w14:textId="77777777">
      <w:pPr>
        <w:jc w:val="both"/>
        <w:rPr>
          <w:rFonts w:ascii="Arial" w:hAnsi="Arial" w:cs="Arial"/>
        </w:rPr>
      </w:pPr>
    </w:p>
    <w:p w:rsidRPr="005C161F" w:rsidR="003C1EBB" w:rsidP="001962A8" w:rsidRDefault="00856DFC" w14:paraId="0FFB2FB3" w14:textId="59A9CF34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lastRenderedPageBreak/>
        <w:t>-</w:t>
      </w:r>
      <w:r w:rsidRPr="005C161F" w:rsidR="003C1EBB">
        <w:rPr>
          <w:rFonts w:ascii="Arial" w:hAnsi="Arial" w:cs="Arial"/>
        </w:rPr>
        <w:t xml:space="preserve">HEICO </w:t>
      </w:r>
      <w:proofErr w:type="spellStart"/>
      <w:r w:rsidRPr="005C161F" w:rsidR="003C1EBB">
        <w:rPr>
          <w:rFonts w:ascii="Arial" w:hAnsi="Arial" w:cs="Arial"/>
        </w:rPr>
        <w:t>Befestigungstechnik</w:t>
      </w:r>
      <w:proofErr w:type="spellEnd"/>
      <w:r w:rsidRPr="005C161F" w:rsidR="003C1EBB">
        <w:rPr>
          <w:rFonts w:ascii="Arial" w:hAnsi="Arial" w:cs="Arial"/>
        </w:rPr>
        <w:t xml:space="preserve"> </w:t>
      </w:r>
      <w:proofErr w:type="spellStart"/>
      <w:r w:rsidRPr="005C161F" w:rsidR="003C1EBB">
        <w:rPr>
          <w:rFonts w:ascii="Arial" w:hAnsi="Arial" w:cs="Arial"/>
        </w:rPr>
        <w:t>GmbH</w:t>
      </w:r>
      <w:proofErr w:type="spellEnd"/>
      <w:r w:rsidRPr="005C161F" w:rsidR="003C1EBB">
        <w:rPr>
          <w:rFonts w:ascii="Arial" w:hAnsi="Arial" w:cs="Arial"/>
        </w:rPr>
        <w:t xml:space="preserve">, Njemačka, </w:t>
      </w:r>
      <w:proofErr w:type="spellStart"/>
      <w:r w:rsidRPr="005C161F" w:rsidR="003C1EBB">
        <w:rPr>
          <w:rFonts w:ascii="Arial" w:hAnsi="Arial" w:cs="Arial"/>
        </w:rPr>
        <w:t>Ense</w:t>
      </w:r>
      <w:proofErr w:type="spellEnd"/>
      <w:r w:rsidRPr="005C161F" w:rsidR="0068000B">
        <w:rPr>
          <w:rFonts w:ascii="Arial" w:hAnsi="Arial" w:cs="Arial"/>
        </w:rPr>
        <w:t xml:space="preserve"> koji je p</w:t>
      </w:r>
      <w:r w:rsidR="004E60E1">
        <w:rPr>
          <w:rFonts w:ascii="Arial" w:hAnsi="Arial" w:cs="Arial"/>
        </w:rPr>
        <w:t>odnio prijavu tražbine FINA-i</w:t>
      </w:r>
      <w:r w:rsidR="00E42704">
        <w:rPr>
          <w:rFonts w:ascii="Arial" w:hAnsi="Arial" w:cs="Arial"/>
        </w:rPr>
        <w:t xml:space="preserve"> RC Zagreb</w:t>
      </w:r>
      <w:r w:rsidR="004E60E1">
        <w:rPr>
          <w:rFonts w:ascii="Arial" w:hAnsi="Arial" w:cs="Arial"/>
        </w:rPr>
        <w:t xml:space="preserve"> e-</w:t>
      </w:r>
      <w:proofErr w:type="spellStart"/>
      <w:r w:rsidRPr="005C161F" w:rsidR="0068000B">
        <w:rPr>
          <w:rFonts w:ascii="Arial" w:hAnsi="Arial" w:cs="Arial"/>
        </w:rPr>
        <w:t>mailom</w:t>
      </w:r>
      <w:proofErr w:type="spellEnd"/>
      <w:r w:rsidRPr="005C161F" w:rsidR="0068000B">
        <w:rPr>
          <w:rFonts w:ascii="Arial" w:hAnsi="Arial" w:cs="Arial"/>
        </w:rPr>
        <w:t xml:space="preserve"> poslanim</w:t>
      </w:r>
      <w:r w:rsidR="00E42704">
        <w:rPr>
          <w:rFonts w:ascii="Arial" w:hAnsi="Arial" w:cs="Arial"/>
        </w:rPr>
        <w:t xml:space="preserve"> FINA-i</w:t>
      </w:r>
      <w:r w:rsidRPr="005C161F" w:rsidR="0068000B">
        <w:rPr>
          <w:rFonts w:ascii="Arial" w:hAnsi="Arial" w:cs="Arial"/>
        </w:rPr>
        <w:t xml:space="preserve"> </w:t>
      </w:r>
      <w:proofErr w:type="spellStart"/>
      <w:r w:rsidRPr="005C161F" w:rsidR="0068000B">
        <w:rPr>
          <w:rFonts w:ascii="Arial" w:hAnsi="Arial" w:cs="Arial"/>
        </w:rPr>
        <w:t>i</w:t>
      </w:r>
      <w:proofErr w:type="spellEnd"/>
      <w:r w:rsidRPr="005C161F" w:rsidR="0068000B">
        <w:rPr>
          <w:rFonts w:ascii="Arial" w:hAnsi="Arial" w:cs="Arial"/>
        </w:rPr>
        <w:t xml:space="preserve"> zaprimljenim </w:t>
      </w:r>
      <w:r w:rsidR="00E42704">
        <w:rPr>
          <w:rFonts w:ascii="Arial" w:hAnsi="Arial" w:cs="Arial"/>
        </w:rPr>
        <w:t xml:space="preserve">kod FINA-e </w:t>
      </w:r>
      <w:r w:rsidRPr="005C161F" w:rsidR="0068000B">
        <w:rPr>
          <w:rFonts w:ascii="Arial" w:hAnsi="Arial" w:cs="Arial"/>
        </w:rPr>
        <w:t>20. lipnja 2022.,</w:t>
      </w:r>
      <w:r w:rsidRPr="004E60E1" w:rsidR="004E60E1">
        <w:t xml:space="preserve"> </w:t>
      </w:r>
      <w:r w:rsidRPr="004E60E1" w:rsidR="004E60E1">
        <w:rPr>
          <w:rFonts w:ascii="Arial" w:hAnsi="Arial" w:cs="Arial"/>
        </w:rPr>
        <w:t>što proizlazi iz očitovanja FINA-e od 26. kolovoza 2022.</w:t>
      </w:r>
      <w:r w:rsidR="00E42704">
        <w:rPr>
          <w:rFonts w:ascii="Arial" w:hAnsi="Arial" w:cs="Arial"/>
        </w:rPr>
        <w:t>,</w:t>
      </w:r>
      <w:r w:rsidRPr="005C161F" w:rsidR="0068000B">
        <w:rPr>
          <w:rFonts w:ascii="Arial" w:hAnsi="Arial" w:cs="Arial"/>
        </w:rPr>
        <w:t xml:space="preserve"> a osim toga i na prijavi je navedeno da je sastavljena 20. lipnja 2022.</w:t>
      </w:r>
      <w:r w:rsidRPr="004E60E1" w:rsidR="004E60E1">
        <w:t xml:space="preserve"> </w:t>
      </w:r>
    </w:p>
    <w:p w:rsidRPr="005C161F" w:rsidR="003C1EBB" w:rsidP="001962A8" w:rsidRDefault="003C1EBB" w14:paraId="188F84B7" w14:textId="77777777">
      <w:pPr>
        <w:jc w:val="both"/>
        <w:rPr>
          <w:rFonts w:ascii="Arial" w:hAnsi="Arial" w:cs="Arial"/>
        </w:rPr>
      </w:pPr>
    </w:p>
    <w:p w:rsidRPr="005C161F" w:rsidR="003C1EBB" w:rsidP="001962A8" w:rsidRDefault="00856DFC" w14:paraId="65F733C6" w14:textId="6C01CEAD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>-</w:t>
      </w:r>
      <w:r w:rsidRPr="005C161F" w:rsidR="003C1EBB">
        <w:rPr>
          <w:rFonts w:ascii="Arial" w:hAnsi="Arial" w:cs="Arial"/>
        </w:rPr>
        <w:t xml:space="preserve">ZAGORJE GRADNJA d.o.o., OIB </w:t>
      </w:r>
      <w:r w:rsidRPr="005C161F" w:rsidR="0087475D">
        <w:rPr>
          <w:rFonts w:ascii="Arial" w:hAnsi="Arial" w:cs="Arial"/>
        </w:rPr>
        <w:t xml:space="preserve">24590198805, Zagreb, </w:t>
      </w:r>
      <w:r w:rsidRPr="005C161F" w:rsidR="0068000B">
        <w:rPr>
          <w:rFonts w:ascii="Arial" w:hAnsi="Arial" w:cs="Arial"/>
        </w:rPr>
        <w:t>koji je podnio prijavu tražbine FINA-i preporučenom pošiljkom predanom na poštu 15. lipnja 2022.</w:t>
      </w:r>
      <w:r w:rsidRPr="005C161F" w:rsidR="00112F11">
        <w:rPr>
          <w:rFonts w:ascii="Arial" w:hAnsi="Arial" w:cs="Arial"/>
        </w:rPr>
        <w:t xml:space="preserve"> što proizlazi iz kuverte</w:t>
      </w:r>
    </w:p>
    <w:p w:rsidRPr="005C161F" w:rsidR="003C1EBB" w:rsidP="001962A8" w:rsidRDefault="003C1EBB" w14:paraId="79A64AF0" w14:textId="7B95CDD9">
      <w:pPr>
        <w:jc w:val="both"/>
        <w:rPr>
          <w:rFonts w:ascii="Arial" w:hAnsi="Arial" w:cs="Arial"/>
        </w:rPr>
      </w:pPr>
    </w:p>
    <w:p w:rsidRPr="005C161F" w:rsidR="003C1EBB" w:rsidP="001962A8" w:rsidRDefault="00856DFC" w14:paraId="3D06F6FE" w14:textId="585DD689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>-</w:t>
      </w:r>
      <w:r w:rsidRPr="005C161F" w:rsidR="003C1EBB">
        <w:rPr>
          <w:rFonts w:ascii="Arial" w:hAnsi="Arial" w:cs="Arial"/>
        </w:rPr>
        <w:t xml:space="preserve">PBZ </w:t>
      </w:r>
      <w:proofErr w:type="spellStart"/>
      <w:r w:rsidRPr="005C161F" w:rsidR="003C1EBB">
        <w:rPr>
          <w:rFonts w:ascii="Arial" w:hAnsi="Arial" w:cs="Arial"/>
        </w:rPr>
        <w:t>leasing</w:t>
      </w:r>
      <w:proofErr w:type="spellEnd"/>
      <w:r w:rsidRPr="005C161F" w:rsidR="003C1EBB">
        <w:rPr>
          <w:rFonts w:ascii="Arial" w:hAnsi="Arial" w:cs="Arial"/>
        </w:rPr>
        <w:t xml:space="preserve"> d.o.o.</w:t>
      </w:r>
      <w:r w:rsidRPr="005C161F" w:rsidR="0087475D">
        <w:rPr>
          <w:rFonts w:ascii="Arial" w:hAnsi="Arial" w:cs="Arial"/>
        </w:rPr>
        <w:t xml:space="preserve">, OIB 57270798205, Zagreb, </w:t>
      </w:r>
      <w:r w:rsidRPr="005C161F" w:rsidR="00112F11">
        <w:rPr>
          <w:rFonts w:ascii="Arial" w:hAnsi="Arial" w:cs="Arial"/>
        </w:rPr>
        <w:t>koji je podnio prijavu tražbine  sastavljenu 23. lipnja 2022. FINA-i preporučenom pošiljkom predanom na poštu  24. lipnja 2022. što proizlazi iz kuverte</w:t>
      </w:r>
    </w:p>
    <w:p w:rsidRPr="005C161F" w:rsidR="003C1EBB" w:rsidP="001962A8" w:rsidRDefault="003C1EBB" w14:paraId="3215F379" w14:textId="77777777">
      <w:pPr>
        <w:jc w:val="both"/>
        <w:rPr>
          <w:rFonts w:ascii="Arial" w:hAnsi="Arial" w:cs="Arial"/>
        </w:rPr>
      </w:pPr>
    </w:p>
    <w:p w:rsidRPr="002E651E" w:rsidR="00B756B3" w:rsidP="001962A8" w:rsidRDefault="00E672C3" w14:paraId="295E35B4" w14:textId="6F5E4C5E">
      <w:pPr>
        <w:jc w:val="both"/>
        <w:rPr>
          <w:rFonts w:ascii="Arial" w:hAnsi="Arial" w:cs="Arial"/>
        </w:rPr>
      </w:pPr>
      <w:r w:rsidRPr="002E651E">
        <w:rPr>
          <w:rFonts w:ascii="Arial" w:hAnsi="Arial" w:cs="Arial"/>
        </w:rPr>
        <w:t>-</w:t>
      </w:r>
      <w:proofErr w:type="spellStart"/>
      <w:r w:rsidRPr="002E651E" w:rsidR="0021750D">
        <w:rPr>
          <w:rFonts w:ascii="Arial" w:hAnsi="Arial" w:cs="Arial"/>
        </w:rPr>
        <w:t>Adria</w:t>
      </w:r>
      <w:proofErr w:type="spellEnd"/>
      <w:r w:rsidRPr="002E651E" w:rsidR="0021750D">
        <w:rPr>
          <w:rFonts w:ascii="Arial" w:hAnsi="Arial" w:cs="Arial"/>
        </w:rPr>
        <w:t xml:space="preserve"> </w:t>
      </w:r>
      <w:proofErr w:type="spellStart"/>
      <w:r w:rsidRPr="002E651E" w:rsidR="0021750D">
        <w:rPr>
          <w:rFonts w:ascii="Arial" w:hAnsi="Arial" w:cs="Arial"/>
        </w:rPr>
        <w:t>Docks</w:t>
      </w:r>
      <w:proofErr w:type="spellEnd"/>
      <w:r w:rsidRPr="002E651E" w:rsidR="0021750D">
        <w:rPr>
          <w:rFonts w:ascii="Arial" w:hAnsi="Arial" w:cs="Arial"/>
        </w:rPr>
        <w:t xml:space="preserve"> d.o.o.</w:t>
      </w:r>
      <w:r w:rsidRPr="002E651E" w:rsidR="00B756B3">
        <w:rPr>
          <w:rFonts w:ascii="Arial" w:hAnsi="Arial" w:cs="Arial"/>
        </w:rPr>
        <w:t>,</w:t>
      </w:r>
      <w:r w:rsidRPr="002E651E" w:rsidR="000D005D">
        <w:rPr>
          <w:rFonts w:ascii="Arial" w:hAnsi="Arial" w:cs="Arial"/>
        </w:rPr>
        <w:t xml:space="preserve"> OIB  18889001128, Split,</w:t>
      </w:r>
      <w:r w:rsidRPr="002E651E" w:rsidR="00B756B3">
        <w:rPr>
          <w:rFonts w:ascii="Arial" w:hAnsi="Arial" w:cs="Arial"/>
        </w:rPr>
        <w:t xml:space="preserve"> </w:t>
      </w:r>
      <w:r w:rsidRPr="002E651E" w:rsidR="00432429">
        <w:rPr>
          <w:rFonts w:ascii="Arial" w:hAnsi="Arial" w:cs="Arial"/>
        </w:rPr>
        <w:t>koji je p</w:t>
      </w:r>
      <w:r w:rsidRPr="002E651E" w:rsidR="004E60E1">
        <w:rPr>
          <w:rFonts w:ascii="Arial" w:hAnsi="Arial" w:cs="Arial"/>
        </w:rPr>
        <w:t xml:space="preserve">redao </w:t>
      </w:r>
      <w:r w:rsidRPr="002E651E" w:rsidR="00432429">
        <w:rPr>
          <w:rFonts w:ascii="Arial" w:hAnsi="Arial" w:cs="Arial"/>
        </w:rPr>
        <w:t>prijavu</w:t>
      </w:r>
      <w:r w:rsidRPr="002E651E" w:rsidR="00E74886">
        <w:rPr>
          <w:rFonts w:ascii="Arial" w:hAnsi="Arial" w:cs="Arial"/>
        </w:rPr>
        <w:t xml:space="preserve"> tra</w:t>
      </w:r>
      <w:r w:rsidRPr="002E651E" w:rsidR="003A0814">
        <w:rPr>
          <w:rFonts w:ascii="Arial" w:hAnsi="Arial" w:cs="Arial"/>
        </w:rPr>
        <w:t>ž</w:t>
      </w:r>
      <w:r w:rsidRPr="002E651E" w:rsidR="00E74886">
        <w:rPr>
          <w:rFonts w:ascii="Arial" w:hAnsi="Arial" w:cs="Arial"/>
        </w:rPr>
        <w:t>bine sasta</w:t>
      </w:r>
      <w:r w:rsidRPr="002E651E" w:rsidR="000C34C8">
        <w:rPr>
          <w:rFonts w:ascii="Arial" w:hAnsi="Arial" w:cs="Arial"/>
        </w:rPr>
        <w:t>vljene 29. lipnja 2022.</w:t>
      </w:r>
      <w:r w:rsidRPr="002E651E" w:rsidR="000D005D">
        <w:rPr>
          <w:rFonts w:ascii="Arial" w:hAnsi="Arial" w:cs="Arial"/>
        </w:rPr>
        <w:t xml:space="preserve"> FINA-i</w:t>
      </w:r>
      <w:r w:rsidRPr="002E651E" w:rsidR="00432429">
        <w:rPr>
          <w:rFonts w:ascii="Arial" w:hAnsi="Arial" w:cs="Arial"/>
        </w:rPr>
        <w:t xml:space="preserve"> </w:t>
      </w:r>
      <w:r w:rsidRPr="002E651E" w:rsidR="003A0814">
        <w:rPr>
          <w:rFonts w:ascii="Arial" w:hAnsi="Arial" w:cs="Arial"/>
        </w:rPr>
        <w:t>neposredno</w:t>
      </w:r>
      <w:r w:rsidRPr="002E651E" w:rsidR="00432429">
        <w:rPr>
          <w:rFonts w:ascii="Arial" w:hAnsi="Arial" w:cs="Arial"/>
        </w:rPr>
        <w:t xml:space="preserve"> FIN</w:t>
      </w:r>
      <w:r w:rsidRPr="002E651E" w:rsidR="005C161F">
        <w:rPr>
          <w:rFonts w:ascii="Arial" w:hAnsi="Arial" w:cs="Arial"/>
        </w:rPr>
        <w:t>A-i</w:t>
      </w:r>
      <w:r w:rsidR="00A24B84">
        <w:rPr>
          <w:rFonts w:ascii="Arial" w:hAnsi="Arial" w:cs="Arial"/>
        </w:rPr>
        <w:t>, RC Split</w:t>
      </w:r>
      <w:r w:rsidRPr="002E651E" w:rsidR="00432429">
        <w:rPr>
          <w:rFonts w:ascii="Arial" w:hAnsi="Arial" w:cs="Arial"/>
        </w:rPr>
        <w:t xml:space="preserve"> 29. lipnja 2022.</w:t>
      </w:r>
      <w:r w:rsidRPr="002E651E" w:rsidR="00EA17E8">
        <w:rPr>
          <w:rFonts w:ascii="Arial" w:hAnsi="Arial" w:cs="Arial"/>
        </w:rPr>
        <w:t xml:space="preserve"> </w:t>
      </w:r>
      <w:r w:rsidRPr="002E651E" w:rsidR="003A0814">
        <w:rPr>
          <w:rFonts w:ascii="Arial" w:hAnsi="Arial" w:cs="Arial"/>
        </w:rPr>
        <w:t>što proizlazi iz očitovanja FINA-e od 26. kolovoza 2022.</w:t>
      </w:r>
    </w:p>
    <w:p w:rsidRPr="002E651E" w:rsidR="000D005D" w:rsidP="001962A8" w:rsidRDefault="000D005D" w14:paraId="431A8397" w14:textId="77777777">
      <w:pPr>
        <w:jc w:val="both"/>
        <w:rPr>
          <w:rFonts w:ascii="Arial" w:hAnsi="Arial" w:cs="Arial"/>
        </w:rPr>
      </w:pPr>
    </w:p>
    <w:p w:rsidRPr="002E651E" w:rsidR="00D96EB9" w:rsidP="001962A8" w:rsidRDefault="000D005D" w14:paraId="3BBDB627" w14:textId="6A20AC5A">
      <w:pPr>
        <w:jc w:val="both"/>
        <w:rPr>
          <w:rFonts w:ascii="Arial" w:hAnsi="Arial" w:cs="Arial"/>
        </w:rPr>
      </w:pPr>
      <w:r w:rsidRPr="002E651E">
        <w:rPr>
          <w:rFonts w:ascii="Arial" w:hAnsi="Arial" w:cs="Arial"/>
        </w:rPr>
        <w:t xml:space="preserve">-BROSIG-PROJEKT </w:t>
      </w:r>
      <w:r w:rsidRPr="002E651E" w:rsidR="00187BE5">
        <w:rPr>
          <w:rFonts w:ascii="Arial" w:hAnsi="Arial" w:cs="Arial"/>
        </w:rPr>
        <w:t xml:space="preserve">d.o.o., OIB 10524740410, u odnosu na prijavu tražbine podnesenu </w:t>
      </w:r>
      <w:r w:rsidRPr="002E651E" w:rsidR="008C4761">
        <w:rPr>
          <w:rFonts w:ascii="Arial" w:hAnsi="Arial" w:cs="Arial"/>
        </w:rPr>
        <w:t xml:space="preserve"> FINA-i</w:t>
      </w:r>
      <w:r w:rsidRPr="002E651E" w:rsidR="002E651E">
        <w:rPr>
          <w:rFonts w:ascii="Arial" w:hAnsi="Arial" w:cs="Arial"/>
        </w:rPr>
        <w:t xml:space="preserve"> neposredno</w:t>
      </w:r>
      <w:r w:rsidRPr="002E651E" w:rsidR="008C4761">
        <w:rPr>
          <w:rFonts w:ascii="Arial" w:hAnsi="Arial" w:cs="Arial"/>
        </w:rPr>
        <w:t xml:space="preserve"> </w:t>
      </w:r>
      <w:r w:rsidRPr="002E651E" w:rsidR="00187BE5">
        <w:rPr>
          <w:rFonts w:ascii="Arial" w:hAnsi="Arial" w:cs="Arial"/>
        </w:rPr>
        <w:t>1. srpnja 2022.</w:t>
      </w:r>
      <w:r w:rsidRPr="002E651E" w:rsidR="002E651E">
        <w:t xml:space="preserve"> </w:t>
      </w:r>
      <w:r w:rsidRPr="002E651E" w:rsidR="002E651E">
        <w:rPr>
          <w:rFonts w:ascii="Arial" w:hAnsi="Arial" w:cs="Arial"/>
        </w:rPr>
        <w:t>što proizlazi iz očitovanja FINA-e od 26. kolovoza 2022.</w:t>
      </w:r>
      <w:r w:rsidRPr="002E651E" w:rsidR="00187BE5">
        <w:rPr>
          <w:rFonts w:ascii="Arial" w:hAnsi="Arial" w:cs="Arial"/>
        </w:rPr>
        <w:t>, dok je prijava tražbine u iznosu od 14.030,16 kn od 9. svibnja 2022. pravovremena</w:t>
      </w:r>
      <w:r w:rsidRPr="002E651E" w:rsidR="00D96EB9">
        <w:rPr>
          <w:rFonts w:ascii="Arial" w:hAnsi="Arial" w:cs="Arial"/>
        </w:rPr>
        <w:t xml:space="preserve">  </w:t>
      </w:r>
    </w:p>
    <w:p w:rsidRPr="005C161F" w:rsidR="003C1EBB" w:rsidP="001962A8" w:rsidRDefault="003C1EBB" w14:paraId="4F0152B7" w14:textId="00CF1F02">
      <w:pPr>
        <w:jc w:val="both"/>
        <w:rPr>
          <w:rFonts w:ascii="Arial" w:hAnsi="Arial" w:cs="Arial"/>
          <w:highlight w:val="yellow"/>
        </w:rPr>
      </w:pPr>
    </w:p>
    <w:p w:rsidRPr="005C161F" w:rsidR="003C1EBB" w:rsidP="001962A8" w:rsidRDefault="00856DFC" w14:paraId="24E5521D" w14:textId="723B79E4">
      <w:pPr>
        <w:jc w:val="both"/>
        <w:rPr>
          <w:rFonts w:ascii="Arial" w:hAnsi="Arial" w:cs="Arial"/>
          <w:highlight w:val="yellow"/>
        </w:rPr>
      </w:pPr>
      <w:r w:rsidRPr="002E651E">
        <w:rPr>
          <w:rFonts w:ascii="Arial" w:hAnsi="Arial" w:cs="Arial"/>
        </w:rPr>
        <w:t>-</w:t>
      </w:r>
      <w:r w:rsidRPr="002E651E" w:rsidR="003C1EBB">
        <w:rPr>
          <w:rFonts w:ascii="Arial" w:hAnsi="Arial" w:cs="Arial"/>
        </w:rPr>
        <w:t xml:space="preserve">ODVODNJA SAMOBOR </w:t>
      </w:r>
      <w:r w:rsidRPr="005C161F" w:rsidR="0087475D">
        <w:rPr>
          <w:rFonts w:ascii="Arial" w:hAnsi="Arial" w:cs="Arial"/>
        </w:rPr>
        <w:t xml:space="preserve">d.o.o., OIB 87815496618, Samobor, </w:t>
      </w:r>
      <w:r w:rsidRPr="005C161F" w:rsidR="000C34C8">
        <w:rPr>
          <w:rFonts w:ascii="Arial" w:hAnsi="Arial" w:cs="Arial"/>
        </w:rPr>
        <w:t xml:space="preserve">koji je podnio prijavu tražbine  sastavljenu 29. lipnja 2022. FINA-i preporučenom pošiljkom predanom na poštu  </w:t>
      </w:r>
      <w:r w:rsidR="005A2461">
        <w:rPr>
          <w:rFonts w:ascii="Arial" w:hAnsi="Arial" w:cs="Arial"/>
        </w:rPr>
        <w:t>3</w:t>
      </w:r>
      <w:r w:rsidR="00E84AA3">
        <w:rPr>
          <w:rFonts w:ascii="Arial" w:hAnsi="Arial" w:cs="Arial"/>
        </w:rPr>
        <w:t>0</w:t>
      </w:r>
      <w:r w:rsidRPr="005C161F" w:rsidR="000C34C8">
        <w:rPr>
          <w:rFonts w:ascii="Arial" w:hAnsi="Arial" w:cs="Arial"/>
        </w:rPr>
        <w:t xml:space="preserve">. lipnja 2022. što proizlazi </w:t>
      </w:r>
      <w:r w:rsidR="00E84AA3">
        <w:rPr>
          <w:rFonts w:ascii="Arial" w:hAnsi="Arial" w:cs="Arial"/>
        </w:rPr>
        <w:t>iz podneska tog vjerovnika od 2. kolovoza 2022. te preslike prijamne knjige</w:t>
      </w:r>
    </w:p>
    <w:p w:rsidRPr="005C161F" w:rsidR="008C4761" w:rsidP="001962A8" w:rsidRDefault="008C4761" w14:paraId="63CB7C52" w14:textId="77777777">
      <w:pPr>
        <w:jc w:val="both"/>
        <w:rPr>
          <w:rFonts w:ascii="Arial" w:hAnsi="Arial" w:cs="Arial"/>
          <w:highlight w:val="yellow"/>
        </w:rPr>
      </w:pPr>
    </w:p>
    <w:p w:rsidRPr="005C161F" w:rsidR="008C4761" w:rsidP="001962A8" w:rsidRDefault="008C4761" w14:paraId="31B61C94" w14:textId="368CBE46">
      <w:pPr>
        <w:jc w:val="both"/>
        <w:rPr>
          <w:rFonts w:ascii="Arial" w:hAnsi="Arial" w:cs="Arial"/>
          <w:highlight w:val="yellow"/>
        </w:rPr>
      </w:pPr>
      <w:r w:rsidRPr="005C161F">
        <w:rPr>
          <w:rFonts w:ascii="Arial" w:hAnsi="Arial" w:cs="Arial"/>
        </w:rPr>
        <w:t>- DOMINIKOVIĆ I OSREČAK odvjetničko društvo d.o.o. u odnosu na</w:t>
      </w:r>
      <w:r w:rsidRPr="005C161F" w:rsidR="000C34C8">
        <w:rPr>
          <w:rFonts w:ascii="Arial" w:hAnsi="Arial" w:cs="Arial"/>
        </w:rPr>
        <w:t xml:space="preserve"> dodatno prijavljenu tražbinu od 10.000,00 kn</w:t>
      </w:r>
      <w:r w:rsidRPr="005C161F">
        <w:rPr>
          <w:rFonts w:ascii="Arial" w:hAnsi="Arial" w:cs="Arial"/>
        </w:rPr>
        <w:t xml:space="preserve"> </w:t>
      </w:r>
      <w:r w:rsidRPr="005C161F" w:rsidR="000C34C8">
        <w:rPr>
          <w:rFonts w:ascii="Arial" w:hAnsi="Arial" w:cs="Arial"/>
        </w:rPr>
        <w:t>sadržanu u podnesku</w:t>
      </w:r>
      <w:r w:rsidRPr="005C161F" w:rsidR="00A93A2D">
        <w:rPr>
          <w:rFonts w:ascii="Arial" w:hAnsi="Arial" w:cs="Arial"/>
        </w:rPr>
        <w:t xml:space="preserve"> nazvanom ispravak prijave</w:t>
      </w:r>
      <w:r w:rsidRPr="005C161F" w:rsidR="000C34C8">
        <w:rPr>
          <w:rFonts w:ascii="Arial" w:hAnsi="Arial" w:cs="Arial"/>
        </w:rPr>
        <w:t xml:space="preserve"> koji je </w:t>
      </w:r>
      <w:r w:rsidRPr="005C161F" w:rsidR="00A93A2D">
        <w:rPr>
          <w:rFonts w:ascii="Arial" w:hAnsi="Arial" w:cs="Arial"/>
        </w:rPr>
        <w:t>poslan</w:t>
      </w:r>
      <w:r w:rsidRPr="005C161F" w:rsidR="000C34C8">
        <w:rPr>
          <w:rFonts w:ascii="Arial" w:hAnsi="Arial" w:cs="Arial"/>
        </w:rPr>
        <w:t xml:space="preserve"> preporučenom pošiljkom predanom na poštu 29. lipnja 2022. </w:t>
      </w:r>
      <w:r w:rsidRPr="005C161F" w:rsidR="00A93A2D">
        <w:rPr>
          <w:rFonts w:ascii="Arial" w:hAnsi="Arial" w:cs="Arial"/>
        </w:rPr>
        <w:t xml:space="preserve">što proizlazi iz kuverte, </w:t>
      </w:r>
      <w:r w:rsidRPr="005C161F" w:rsidR="00EE43A9">
        <w:rPr>
          <w:rFonts w:ascii="Arial" w:hAnsi="Arial" w:cs="Arial"/>
        </w:rPr>
        <w:t xml:space="preserve">dok je prijava tražbine tog vjerovnika od </w:t>
      </w:r>
      <w:r w:rsidRPr="005C161F" w:rsidR="00A93A2D">
        <w:rPr>
          <w:rFonts w:ascii="Arial" w:hAnsi="Arial" w:cs="Arial"/>
        </w:rPr>
        <w:t xml:space="preserve">26. svibnja </w:t>
      </w:r>
      <w:r w:rsidRPr="005C161F" w:rsidR="00EE43A9">
        <w:rPr>
          <w:rFonts w:ascii="Arial" w:hAnsi="Arial" w:cs="Arial"/>
        </w:rPr>
        <w:t xml:space="preserve"> 2022. pravovremena  </w:t>
      </w:r>
    </w:p>
    <w:p w:rsidRPr="005C161F" w:rsidR="003C1EBB" w:rsidP="001962A8" w:rsidRDefault="003C1EBB" w14:paraId="258692F4" w14:textId="77777777">
      <w:pPr>
        <w:jc w:val="both"/>
        <w:rPr>
          <w:rFonts w:ascii="Arial" w:hAnsi="Arial" w:cs="Arial"/>
        </w:rPr>
      </w:pPr>
    </w:p>
    <w:p w:rsidRPr="005C161F" w:rsidR="00A93A2D" w:rsidP="001962A8" w:rsidRDefault="00856DFC" w14:paraId="0E5A2027" w14:textId="295D8CE9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>-</w:t>
      </w:r>
      <w:r w:rsidRPr="005C161F" w:rsidR="005E2DBA">
        <w:rPr>
          <w:rFonts w:ascii="Arial" w:hAnsi="Arial" w:cs="Arial"/>
        </w:rPr>
        <w:t>HRVATSKI ZAVOD ZA ZDRAVSTVENO OSIGURANJE, OIB</w:t>
      </w:r>
      <w:r w:rsidRPr="005C161F" w:rsidR="00A93A2D">
        <w:rPr>
          <w:rFonts w:ascii="Arial" w:hAnsi="Arial" w:cs="Arial"/>
        </w:rPr>
        <w:t xml:space="preserve"> 02958272670, Zagreb,  koji je podnio prijavu tražbine FINA-i preporučenom pošiljkom predanom na poštu 7. srpnja 2022. što proizlazi iz kuverte</w:t>
      </w:r>
    </w:p>
    <w:p w:rsidRPr="005C161F" w:rsidR="00B40805" w:rsidP="001962A8" w:rsidRDefault="00B40805" w14:paraId="6DD78B58" w14:textId="01099699">
      <w:pPr>
        <w:jc w:val="both"/>
        <w:rPr>
          <w:rFonts w:ascii="Arial" w:hAnsi="Arial" w:cs="Arial"/>
        </w:rPr>
      </w:pPr>
    </w:p>
    <w:p w:rsidR="00932D1A" w:rsidP="001962A8" w:rsidRDefault="00B40805" w14:paraId="4ED911F7" w14:textId="62A73FF0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>-SPECIJALNA OPREMA - LUČKO d.o.o.,</w:t>
      </w:r>
      <w:r w:rsidRPr="005C161F" w:rsidR="00A35D25">
        <w:rPr>
          <w:rFonts w:ascii="Arial" w:hAnsi="Arial" w:cs="Arial"/>
        </w:rPr>
        <w:t xml:space="preserve"> OIB35577665151, Donji </w:t>
      </w:r>
      <w:proofErr w:type="spellStart"/>
      <w:r w:rsidRPr="005C161F" w:rsidR="00A35D25">
        <w:rPr>
          <w:rFonts w:ascii="Arial" w:hAnsi="Arial" w:cs="Arial"/>
        </w:rPr>
        <w:t>Stupnik</w:t>
      </w:r>
      <w:proofErr w:type="spellEnd"/>
      <w:r w:rsidRPr="005C161F" w:rsidR="00A35D25">
        <w:rPr>
          <w:rFonts w:ascii="Arial" w:hAnsi="Arial" w:cs="Arial"/>
        </w:rPr>
        <w:t>,</w:t>
      </w:r>
      <w:r w:rsidRPr="005C161F">
        <w:rPr>
          <w:rFonts w:ascii="Arial" w:hAnsi="Arial" w:cs="Arial"/>
        </w:rPr>
        <w:t xml:space="preserve"> </w:t>
      </w:r>
      <w:r w:rsidRPr="005C161F" w:rsidR="00A35D25">
        <w:rPr>
          <w:rFonts w:ascii="Arial" w:hAnsi="Arial" w:cs="Arial"/>
        </w:rPr>
        <w:t>koji je podnio prijavu tražbine sastavljenu 18. kolovoza 2022. FINA-i istoga dana</w:t>
      </w:r>
      <w:r w:rsidR="00973C6C">
        <w:rPr>
          <w:rFonts w:ascii="Arial" w:hAnsi="Arial" w:cs="Arial"/>
        </w:rPr>
        <w:t>, dakle</w:t>
      </w:r>
      <w:r w:rsidRPr="005C161F" w:rsidR="00A35D25">
        <w:rPr>
          <w:rFonts w:ascii="Arial" w:hAnsi="Arial" w:cs="Arial"/>
        </w:rPr>
        <w:t xml:space="preserve"> 18. kolovoza 2022.</w:t>
      </w:r>
    </w:p>
    <w:p w:rsidR="00CC3540" w:rsidP="001962A8" w:rsidRDefault="00CC3540" w14:paraId="454CB2C1" w14:textId="2A72646A">
      <w:pPr>
        <w:jc w:val="both"/>
        <w:rPr>
          <w:rFonts w:ascii="Arial" w:hAnsi="Arial" w:cs="Arial"/>
        </w:rPr>
      </w:pPr>
    </w:p>
    <w:p w:rsidR="00CC3540" w:rsidP="001962A8" w:rsidRDefault="00CC3540" w14:paraId="0183093C" w14:textId="18A7FF13">
      <w:pPr>
        <w:jc w:val="both"/>
        <w:rPr>
          <w:rFonts w:ascii="Arial" w:hAnsi="Arial" w:cs="Arial"/>
        </w:rPr>
      </w:pPr>
      <w:r w:rsidRPr="00CC3540">
        <w:rPr>
          <w:rFonts w:ascii="Arial" w:hAnsi="Arial" w:cs="Arial"/>
        </w:rPr>
        <w:t xml:space="preserve">-INOX MARE </w:t>
      </w:r>
      <w:proofErr w:type="spellStart"/>
      <w:r w:rsidRPr="00CC3540">
        <w:rPr>
          <w:rFonts w:ascii="Arial" w:hAnsi="Arial" w:cs="Arial"/>
        </w:rPr>
        <w:t>Srl</w:t>
      </w:r>
      <w:proofErr w:type="spellEnd"/>
      <w:r w:rsidRPr="00CC3540">
        <w:rPr>
          <w:rFonts w:ascii="Arial" w:hAnsi="Arial" w:cs="Arial"/>
        </w:rPr>
        <w:t xml:space="preserve">, Italija, </w:t>
      </w:r>
      <w:proofErr w:type="spellStart"/>
      <w:r w:rsidRPr="00CC3540">
        <w:rPr>
          <w:rFonts w:ascii="Arial" w:hAnsi="Arial" w:cs="Arial"/>
        </w:rPr>
        <w:t>Rimini</w:t>
      </w:r>
      <w:proofErr w:type="spellEnd"/>
      <w:r w:rsidRPr="00CC3540">
        <w:rPr>
          <w:rFonts w:ascii="Arial" w:hAnsi="Arial" w:cs="Arial"/>
        </w:rPr>
        <w:t xml:space="preserve"> čija prijava tražbine je predana neposredno FINA-i 27. svibnja 2022., što proizlazi iz očitovanja FINA-e od 26. kolovoza 2022.</w:t>
      </w:r>
    </w:p>
    <w:p w:rsidRPr="005C161F" w:rsidR="00932D1A" w:rsidP="001962A8" w:rsidRDefault="00932D1A" w14:paraId="75A10BF7" w14:textId="77777777">
      <w:pPr>
        <w:jc w:val="both"/>
        <w:rPr>
          <w:rFonts w:ascii="Arial" w:hAnsi="Arial" w:cs="Arial"/>
        </w:rPr>
      </w:pPr>
    </w:p>
    <w:p w:rsidR="007A242E" w:rsidP="001962A8" w:rsidRDefault="007A242E" w14:paraId="11A24657" w14:textId="2616590D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 xml:space="preserve">U odnosu na prijavu tražbine vjerovnika ZAST d.o.o., Split, za koju </w:t>
      </w:r>
      <w:r w:rsidR="00973C6C">
        <w:rPr>
          <w:rFonts w:ascii="Arial" w:hAnsi="Arial" w:cs="Arial"/>
        </w:rPr>
        <w:t>je</w:t>
      </w:r>
      <w:r w:rsidRPr="005C161F">
        <w:rPr>
          <w:rFonts w:ascii="Arial" w:hAnsi="Arial" w:cs="Arial"/>
        </w:rPr>
        <w:t xml:space="preserve"> dužnik </w:t>
      </w:r>
      <w:r w:rsidR="00973C6C">
        <w:rPr>
          <w:rFonts w:ascii="Arial" w:hAnsi="Arial" w:cs="Arial"/>
        </w:rPr>
        <w:t>u</w:t>
      </w:r>
      <w:r w:rsidRPr="005C161F">
        <w:rPr>
          <w:rFonts w:ascii="Arial" w:hAnsi="Arial" w:cs="Arial"/>
        </w:rPr>
        <w:t xml:space="preserve"> očitovanj</w:t>
      </w:r>
      <w:r w:rsidR="00973C6C">
        <w:rPr>
          <w:rFonts w:ascii="Arial" w:hAnsi="Arial" w:cs="Arial"/>
        </w:rPr>
        <w:t>u</w:t>
      </w:r>
      <w:r w:rsidRPr="005C161F">
        <w:rPr>
          <w:rFonts w:ascii="Arial" w:hAnsi="Arial" w:cs="Arial"/>
        </w:rPr>
        <w:t xml:space="preserve"> nave</w:t>
      </w:r>
      <w:r w:rsidR="00973C6C">
        <w:rPr>
          <w:rFonts w:ascii="Arial" w:hAnsi="Arial" w:cs="Arial"/>
        </w:rPr>
        <w:t>o</w:t>
      </w:r>
      <w:r w:rsidRPr="005C161F">
        <w:rPr>
          <w:rFonts w:ascii="Arial" w:hAnsi="Arial" w:cs="Arial"/>
        </w:rPr>
        <w:t xml:space="preserve"> da je nepravovremena, iz kuverte sadržane uz prijavu </w:t>
      </w:r>
      <w:r w:rsidR="006050AE">
        <w:rPr>
          <w:rFonts w:ascii="Arial" w:hAnsi="Arial" w:cs="Arial"/>
        </w:rPr>
        <w:t xml:space="preserve">tražbine </w:t>
      </w:r>
      <w:r w:rsidRPr="005C161F">
        <w:rPr>
          <w:rFonts w:ascii="Arial" w:hAnsi="Arial" w:cs="Arial"/>
        </w:rPr>
        <w:t>proizlazi da je prijava</w:t>
      </w:r>
      <w:r w:rsidR="006050AE">
        <w:rPr>
          <w:rFonts w:ascii="Arial" w:hAnsi="Arial" w:cs="Arial"/>
        </w:rPr>
        <w:t xml:space="preserve"> tražbine</w:t>
      </w:r>
      <w:r w:rsidRPr="005C161F">
        <w:rPr>
          <w:rFonts w:ascii="Arial" w:hAnsi="Arial" w:cs="Arial"/>
        </w:rPr>
        <w:t xml:space="preserve"> predana na poštu u Splitu 26. svibnja 2022. i da se radi o preporučenoj pošiljci tako da se radi o pravovremenoj prijavi</w:t>
      </w:r>
      <w:r w:rsidR="006050AE">
        <w:rPr>
          <w:rFonts w:ascii="Arial" w:hAnsi="Arial" w:cs="Arial"/>
        </w:rPr>
        <w:t xml:space="preserve"> predanoj zadnji dan roka</w:t>
      </w:r>
      <w:r w:rsidRPr="005C161F">
        <w:rPr>
          <w:rFonts w:ascii="Arial" w:hAnsi="Arial" w:cs="Arial"/>
        </w:rPr>
        <w:t>.</w:t>
      </w:r>
    </w:p>
    <w:p w:rsidR="002B49AF" w:rsidP="001962A8" w:rsidRDefault="002B49AF" w14:paraId="0F038841" w14:textId="158EF112">
      <w:pPr>
        <w:jc w:val="both"/>
        <w:rPr>
          <w:rFonts w:ascii="Arial" w:hAnsi="Arial" w:cs="Arial"/>
        </w:rPr>
      </w:pPr>
    </w:p>
    <w:p w:rsidR="002B49AF" w:rsidP="001962A8" w:rsidRDefault="002B49AF" w14:paraId="27C2EFA5" w14:textId="00A496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Utvrđuje se da je vjerovnik EKOTEX d.o.o., Donji </w:t>
      </w:r>
      <w:proofErr w:type="spellStart"/>
      <w:r>
        <w:rPr>
          <w:rFonts w:ascii="Arial" w:hAnsi="Arial" w:cs="Arial"/>
        </w:rPr>
        <w:t>Stupnik</w:t>
      </w:r>
      <w:proofErr w:type="spellEnd"/>
      <w:r>
        <w:rPr>
          <w:rFonts w:ascii="Arial" w:hAnsi="Arial" w:cs="Arial"/>
        </w:rPr>
        <w:t xml:space="preserve"> podnio FINA-i dvije prijave tražbina, jednu kojom je prijavio tražbine u iznosu od 7.923,76 kn </w:t>
      </w:r>
      <w:r w:rsidR="00700BAE">
        <w:rPr>
          <w:rFonts w:ascii="Arial" w:hAnsi="Arial" w:cs="Arial"/>
        </w:rPr>
        <w:t xml:space="preserve">i 3.608,76 kn, te drugu kojom je prijavio tražbinu u iznosu od 2.883,13 kn, što ukupno iznosi </w:t>
      </w:r>
      <w:bookmarkStart w:name="_Hlk113200129" w:id="4"/>
      <w:r w:rsidR="00700BAE">
        <w:rPr>
          <w:rFonts w:ascii="Arial" w:hAnsi="Arial" w:cs="Arial"/>
        </w:rPr>
        <w:t xml:space="preserve">14.415,65 </w:t>
      </w:r>
      <w:bookmarkEnd w:id="4"/>
      <w:r w:rsidR="00700BAE">
        <w:rPr>
          <w:rFonts w:ascii="Arial" w:hAnsi="Arial" w:cs="Arial"/>
        </w:rPr>
        <w:t>kn kao što je to pravilno navedeno u tablici prijavljenih tražbina FINA-e pod rednim brojem 101., dok je FINA očito greškom u tablici pod rednim brojem 100.  navela da je navedeni vjerovnik pored tražbine pod rednim brojem 101</w:t>
      </w:r>
      <w:r w:rsidRPr="00973C6C" w:rsidR="00700BAE">
        <w:rPr>
          <w:rFonts w:ascii="Arial" w:hAnsi="Arial" w:cs="Arial"/>
        </w:rPr>
        <w:t>.</w:t>
      </w:r>
      <w:r w:rsidRPr="00973C6C" w:rsidR="00973C6C">
        <w:rPr>
          <w:rFonts w:ascii="Arial" w:hAnsi="Arial" w:cs="Arial"/>
        </w:rPr>
        <w:t xml:space="preserve"> u iznosu od 14.415,65 kn </w:t>
      </w:r>
      <w:r w:rsidR="00700BAE">
        <w:rPr>
          <w:rFonts w:ascii="Arial" w:hAnsi="Arial" w:cs="Arial"/>
        </w:rPr>
        <w:t xml:space="preserve"> </w:t>
      </w:r>
      <w:r w:rsidRPr="00700BAE" w:rsidR="00700BAE">
        <w:rPr>
          <w:rFonts w:ascii="Arial" w:hAnsi="Arial" w:cs="Arial"/>
        </w:rPr>
        <w:t>prijavio</w:t>
      </w:r>
      <w:r w:rsidR="00973C6C">
        <w:rPr>
          <w:rFonts w:ascii="Arial" w:hAnsi="Arial" w:cs="Arial"/>
        </w:rPr>
        <w:t xml:space="preserve"> i</w:t>
      </w:r>
      <w:r w:rsidRPr="00700BAE" w:rsidR="00700BAE">
        <w:rPr>
          <w:rFonts w:ascii="Arial" w:hAnsi="Arial" w:cs="Arial"/>
        </w:rPr>
        <w:t xml:space="preserve"> tražbinu u iznosu od 2.883,13 kn</w:t>
      </w:r>
      <w:r w:rsidR="00700BAE">
        <w:rPr>
          <w:rFonts w:ascii="Arial" w:hAnsi="Arial" w:cs="Arial"/>
        </w:rPr>
        <w:t xml:space="preserve">. Naime u okviru tražbine pod rednim brojem  101. sadržana je i tražbina prijavljena </w:t>
      </w:r>
      <w:r w:rsidR="005D1F0D">
        <w:rPr>
          <w:rFonts w:ascii="Arial" w:hAnsi="Arial" w:cs="Arial"/>
        </w:rPr>
        <w:t xml:space="preserve">26. svibnja 2022. u iznosu od </w:t>
      </w:r>
      <w:r w:rsidRPr="005D1F0D" w:rsidR="005D1F0D">
        <w:rPr>
          <w:rFonts w:ascii="Arial" w:hAnsi="Arial" w:cs="Arial"/>
        </w:rPr>
        <w:t>2.883,13 kn</w:t>
      </w:r>
      <w:r w:rsidR="005D1F0D">
        <w:rPr>
          <w:rFonts w:ascii="Arial" w:hAnsi="Arial" w:cs="Arial"/>
        </w:rPr>
        <w:t>.</w:t>
      </w:r>
    </w:p>
    <w:p w:rsidR="002F54F9" w:rsidP="001962A8" w:rsidRDefault="002F54F9" w14:paraId="704150E0" w14:textId="14C8A64D">
      <w:pPr>
        <w:jc w:val="both"/>
        <w:rPr>
          <w:rFonts w:ascii="Arial" w:hAnsi="Arial" w:cs="Arial"/>
        </w:rPr>
      </w:pPr>
    </w:p>
    <w:p w:rsidR="002F54F9" w:rsidP="001962A8" w:rsidRDefault="002F54F9" w14:paraId="70A09470" w14:textId="506DAD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vjerovnik HRVATSKE AUTOCESTE d.o.o. podnio dvije prijave tražbina, prvu kojom je </w:t>
      </w:r>
      <w:r w:rsidRPr="002F54F9">
        <w:rPr>
          <w:rFonts w:ascii="Arial" w:hAnsi="Arial" w:cs="Arial"/>
        </w:rPr>
        <w:t xml:space="preserve">prijavio </w:t>
      </w:r>
      <w:r>
        <w:rPr>
          <w:rFonts w:ascii="Arial" w:hAnsi="Arial" w:cs="Arial"/>
        </w:rPr>
        <w:t>tražbine od</w:t>
      </w:r>
      <w:r w:rsidRPr="002F54F9">
        <w:rPr>
          <w:rFonts w:ascii="Arial" w:hAnsi="Arial" w:cs="Arial"/>
        </w:rPr>
        <w:t xml:space="preserve"> 2.651,76 kn i 929.718,16 kn što iznosi 932.369,92 kn, a ne 932.369,62 kn</w:t>
      </w:r>
      <w:r>
        <w:rPr>
          <w:rFonts w:ascii="Arial" w:hAnsi="Arial" w:cs="Arial"/>
        </w:rPr>
        <w:t xml:space="preserve"> kao što je to FINA navela u tablici</w:t>
      </w:r>
      <w:r w:rsidRPr="002F54F9">
        <w:rPr>
          <w:rFonts w:ascii="Arial" w:hAnsi="Arial" w:cs="Arial"/>
        </w:rPr>
        <w:t>, a po drugoj prijavi</w:t>
      </w:r>
      <w:r>
        <w:rPr>
          <w:rFonts w:ascii="Arial" w:hAnsi="Arial" w:cs="Arial"/>
        </w:rPr>
        <w:t xml:space="preserve"> je prijavio tražbinu od</w:t>
      </w:r>
      <w:r w:rsidRPr="002F54F9">
        <w:rPr>
          <w:rFonts w:ascii="Arial" w:hAnsi="Arial" w:cs="Arial"/>
        </w:rPr>
        <w:t xml:space="preserve"> 169.000,00 kn </w:t>
      </w:r>
      <w:r>
        <w:rPr>
          <w:rFonts w:ascii="Arial" w:hAnsi="Arial" w:cs="Arial"/>
        </w:rPr>
        <w:t>tako da</w:t>
      </w:r>
      <w:r w:rsidRPr="002F54F9">
        <w:rPr>
          <w:rFonts w:ascii="Arial" w:hAnsi="Arial" w:cs="Arial"/>
        </w:rPr>
        <w:t xml:space="preserve"> ukupan zbroj</w:t>
      </w:r>
      <w:r w:rsidR="00F7151F">
        <w:rPr>
          <w:rFonts w:ascii="Arial" w:hAnsi="Arial" w:cs="Arial"/>
        </w:rPr>
        <w:t xml:space="preserve"> obiju tražbina</w:t>
      </w:r>
      <w:r w:rsidRPr="002F54F9">
        <w:rPr>
          <w:rFonts w:ascii="Arial" w:hAnsi="Arial" w:cs="Arial"/>
        </w:rPr>
        <w:t xml:space="preserve"> iznosi 1.101.369,92 kn, a ne 1.101.369,62 kn kao što je to FINA</w:t>
      </w:r>
      <w:r>
        <w:rPr>
          <w:rFonts w:ascii="Arial" w:hAnsi="Arial" w:cs="Arial"/>
        </w:rPr>
        <w:t xml:space="preserve"> pogrešno</w:t>
      </w:r>
      <w:r w:rsidRPr="002F54F9">
        <w:rPr>
          <w:rFonts w:ascii="Arial" w:hAnsi="Arial" w:cs="Arial"/>
        </w:rPr>
        <w:t xml:space="preserve"> navela u tablic</w:t>
      </w:r>
      <w:r>
        <w:rPr>
          <w:rFonts w:ascii="Arial" w:hAnsi="Arial" w:cs="Arial"/>
        </w:rPr>
        <w:t>ama.</w:t>
      </w:r>
    </w:p>
    <w:p w:rsidR="008E6224" w:rsidP="001962A8" w:rsidRDefault="008E6224" w14:paraId="269BB549" w14:textId="0FDD2DF5">
      <w:pPr>
        <w:jc w:val="both"/>
        <w:rPr>
          <w:rFonts w:ascii="Arial" w:hAnsi="Arial" w:cs="Arial"/>
        </w:rPr>
      </w:pPr>
    </w:p>
    <w:p w:rsidR="00A221F6" w:rsidP="00F71212" w:rsidRDefault="00DD7A17" w14:paraId="440471D5" w14:textId="460B6A3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Punomoćnica vjerovnika SIKA CROATIA d.o.o. izjavljuje da je omaškom u podnesenoj prijavi tražbine pod nedospjelom prijavi tražbine umjesto </w:t>
      </w:r>
      <w:r w:rsidR="00AD43DD">
        <w:rPr>
          <w:rFonts w:ascii="Arial" w:hAnsi="Arial" w:cs="Arial"/>
        </w:rPr>
        <w:t>139.974,93 kn.</w:t>
      </w:r>
    </w:p>
    <w:p w:rsidR="00FE2466" w:rsidP="001962A8" w:rsidRDefault="00FE2466" w14:paraId="6BC4CA2A" w14:textId="77777777">
      <w:pPr>
        <w:jc w:val="both"/>
        <w:rPr>
          <w:rFonts w:ascii="Arial" w:hAnsi="Arial" w:cs="Arial"/>
        </w:rPr>
      </w:pPr>
    </w:p>
    <w:p w:rsidR="004B13DB" w:rsidP="001962A8" w:rsidRDefault="004B13DB" w14:paraId="2A33EE2E" w14:textId="77777777">
      <w:pPr>
        <w:jc w:val="both"/>
        <w:rPr>
          <w:rFonts w:ascii="Arial" w:hAnsi="Arial" w:cs="Arial"/>
        </w:rPr>
      </w:pPr>
    </w:p>
    <w:p w:rsidRPr="005C161F" w:rsidR="004B13DB" w:rsidP="001962A8" w:rsidRDefault="004B13DB" w14:paraId="25452C76" w14:textId="77777777">
      <w:pPr>
        <w:jc w:val="both"/>
        <w:rPr>
          <w:rFonts w:ascii="Arial" w:hAnsi="Arial" w:cs="Arial"/>
        </w:rPr>
      </w:pPr>
    </w:p>
    <w:p w:rsidRPr="005C161F" w:rsidR="00B756B3" w:rsidP="001962A8" w:rsidRDefault="00B756B3" w14:paraId="0FB38882" w14:textId="77777777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>Prelazi se na raspravljanje osporenih tražbina.</w:t>
      </w:r>
    </w:p>
    <w:p w:rsidRPr="005C161F" w:rsidR="00B756B3" w:rsidP="001962A8" w:rsidRDefault="00B756B3" w14:paraId="7588A576" w14:textId="77777777">
      <w:pPr>
        <w:jc w:val="both"/>
        <w:rPr>
          <w:rFonts w:ascii="Arial" w:hAnsi="Arial" w:cs="Arial"/>
        </w:rPr>
      </w:pPr>
    </w:p>
    <w:p w:rsidRPr="005C161F" w:rsidR="00B756B3" w:rsidP="001962A8" w:rsidRDefault="00B756B3" w14:paraId="16408F97" w14:textId="32F7E391">
      <w:pPr>
        <w:jc w:val="both"/>
        <w:rPr>
          <w:rFonts w:ascii="Arial" w:hAnsi="Arial" w:cs="Arial"/>
        </w:rPr>
      </w:pPr>
      <w:r w:rsidRPr="005C161F">
        <w:rPr>
          <w:rFonts w:ascii="Arial" w:hAnsi="Arial" w:cs="Arial"/>
        </w:rPr>
        <w:t>1.Utvrđuje se da su dužnik i povjerenik osporili tražbin</w:t>
      </w:r>
      <w:r w:rsidRPr="005C161F" w:rsidR="00856DFC">
        <w:rPr>
          <w:rFonts w:ascii="Arial" w:hAnsi="Arial" w:cs="Arial"/>
        </w:rPr>
        <w:t>e</w:t>
      </w:r>
      <w:r w:rsidRPr="005C161F">
        <w:rPr>
          <w:rFonts w:ascii="Arial" w:hAnsi="Arial" w:cs="Arial"/>
        </w:rPr>
        <w:t xml:space="preserve"> vjerovnika:</w:t>
      </w:r>
    </w:p>
    <w:p w:rsidR="005C161F" w:rsidP="001962A8" w:rsidRDefault="005C161F" w14:paraId="36543C79" w14:textId="77777777">
      <w:pPr>
        <w:jc w:val="both"/>
      </w:pPr>
    </w:p>
    <w:p w:rsidR="00807FE1" w:rsidP="001962A8" w:rsidRDefault="00807FE1" w14:paraId="35F5BE61" w14:textId="2F95622F">
      <w:pPr>
        <w:jc w:val="both"/>
      </w:pPr>
    </w:p>
    <w:tbl>
      <w:tblPr>
        <w:tblStyle w:val="Reetkatablice"/>
        <w:tblW w:w="0" w:type="auto"/>
        <w:tblInd w:w="-431" w:type="dxa"/>
        <w:tblLayout w:type="fixed"/>
        <w:tblLook w:firstRow="1" w:lastRow="0" w:firstColumn="1" w:lastColumn="0" w:noHBand="0" w:noVBand="1" w:val="04A0"/>
      </w:tblPr>
      <w:tblGrid>
        <w:gridCol w:w="852"/>
        <w:gridCol w:w="1417"/>
        <w:gridCol w:w="709"/>
        <w:gridCol w:w="1134"/>
        <w:gridCol w:w="1417"/>
        <w:gridCol w:w="1110"/>
        <w:gridCol w:w="1158"/>
        <w:gridCol w:w="1403"/>
        <w:gridCol w:w="247"/>
      </w:tblGrid>
      <w:tr w:rsidRPr="00A654CB" w:rsidR="005C161F" w:rsidTr="00A4262F" w14:paraId="06443350" w14:textId="77777777">
        <w:tc>
          <w:tcPr>
            <w:tcW w:w="852" w:type="dxa"/>
          </w:tcPr>
          <w:p w:rsidRPr="00A654CB" w:rsidR="005C161F" w:rsidP="001962A8" w:rsidRDefault="005C161F" w14:paraId="69CA1B8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name="_Hlk112230704" w:id="5"/>
            <w:r w:rsidRPr="00A654CB">
              <w:rPr>
                <w:rFonts w:ascii="Arial" w:hAnsi="Arial" w:cs="Arial"/>
                <w:sz w:val="20"/>
                <w:szCs w:val="20"/>
              </w:rPr>
              <w:t>Redni broj osporene tražbine iz tablice prijavljenih tražbina</w:t>
            </w:r>
          </w:p>
        </w:tc>
        <w:tc>
          <w:tcPr>
            <w:tcW w:w="1417" w:type="dxa"/>
          </w:tcPr>
          <w:p w:rsidRPr="00A654CB" w:rsidR="005C161F" w:rsidP="001962A8" w:rsidRDefault="005C161F" w14:paraId="098E844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Ime i prezime / tvrtka ili naziv vjerovnika koji je prijavio tražbinu koja se osporava</w:t>
            </w:r>
          </w:p>
        </w:tc>
        <w:tc>
          <w:tcPr>
            <w:tcW w:w="709" w:type="dxa"/>
          </w:tcPr>
          <w:p w:rsidRPr="00A654CB" w:rsidR="005C161F" w:rsidP="001962A8" w:rsidRDefault="005C161F" w14:paraId="3B754BC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OIB vjerovnika </w:t>
            </w:r>
          </w:p>
        </w:tc>
        <w:tc>
          <w:tcPr>
            <w:tcW w:w="1134" w:type="dxa"/>
          </w:tcPr>
          <w:p w:rsidRPr="00A654CB" w:rsidR="005C161F" w:rsidP="001962A8" w:rsidRDefault="005C161F" w14:paraId="1DE986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Adresa / sjedište vjerovnika </w:t>
            </w:r>
          </w:p>
        </w:tc>
        <w:tc>
          <w:tcPr>
            <w:tcW w:w="1417" w:type="dxa"/>
          </w:tcPr>
          <w:p w:rsidRPr="00A654CB" w:rsidR="005C161F" w:rsidP="001962A8" w:rsidRDefault="005C161F" w14:paraId="22E67C4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Iznos prijavljene tražbine koja je osporena iz tablice prijavljenih tražbina </w:t>
            </w:r>
          </w:p>
        </w:tc>
        <w:tc>
          <w:tcPr>
            <w:tcW w:w="1110" w:type="dxa"/>
          </w:tcPr>
          <w:p w:rsidRPr="00A654CB" w:rsidR="005C161F" w:rsidP="001962A8" w:rsidRDefault="005C161F" w14:paraId="7F3ACD5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Ime i prezime / tvrtka ili naziv osporavatelja tražbine</w:t>
            </w:r>
          </w:p>
        </w:tc>
        <w:tc>
          <w:tcPr>
            <w:tcW w:w="1158" w:type="dxa"/>
          </w:tcPr>
          <w:p w:rsidRPr="00A654CB" w:rsidR="005C161F" w:rsidP="001962A8" w:rsidRDefault="005C161F" w14:paraId="0DE5689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Osporavani iznos tražbine</w:t>
            </w:r>
          </w:p>
        </w:tc>
        <w:tc>
          <w:tcPr>
            <w:tcW w:w="1403" w:type="dxa"/>
          </w:tcPr>
          <w:p w:rsidRPr="00A654CB" w:rsidR="005C161F" w:rsidP="001962A8" w:rsidRDefault="005C161F" w14:paraId="34EB2461" w14:textId="27351F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Razlog osporavanja</w:t>
            </w:r>
            <w:r w:rsidR="00D8686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7" w:type="dxa"/>
          </w:tcPr>
          <w:p w:rsidRPr="00A654CB" w:rsidR="005C161F" w:rsidP="001962A8" w:rsidRDefault="005C161F" w14:paraId="3BDF72CF" w14:textId="0FF438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3AE9119A" w14:textId="77777777">
        <w:tc>
          <w:tcPr>
            <w:tcW w:w="852" w:type="dxa"/>
          </w:tcPr>
          <w:p w:rsidRPr="00A654CB" w:rsidR="005C161F" w:rsidP="001962A8" w:rsidRDefault="005C161F" w14:paraId="01713BD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417" w:type="dxa"/>
          </w:tcPr>
          <w:p w:rsidRPr="00A654CB" w:rsidR="005C161F" w:rsidP="001962A8" w:rsidRDefault="005C161F" w14:paraId="7010536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A.B.S.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Factoring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finančna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družba za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Faktoring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d.o.o.</w:t>
            </w:r>
          </w:p>
        </w:tc>
        <w:tc>
          <w:tcPr>
            <w:tcW w:w="709" w:type="dxa"/>
          </w:tcPr>
          <w:p w:rsidRPr="00A654CB" w:rsidR="005C161F" w:rsidP="001962A8" w:rsidRDefault="005C161F" w14:paraId="3D5D9DF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37696772064</w:t>
            </w:r>
          </w:p>
        </w:tc>
        <w:tc>
          <w:tcPr>
            <w:tcW w:w="1134" w:type="dxa"/>
          </w:tcPr>
          <w:p w:rsidRPr="00A654CB" w:rsidR="005C161F" w:rsidP="001962A8" w:rsidRDefault="005C161F" w14:paraId="4B8308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Vilharjeva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cesta 29, 1000 Ljubljana, Slovenija</w:t>
            </w:r>
          </w:p>
        </w:tc>
        <w:tc>
          <w:tcPr>
            <w:tcW w:w="1417" w:type="dxa"/>
          </w:tcPr>
          <w:p w:rsidRPr="00A654CB" w:rsidR="005C161F" w:rsidP="001962A8" w:rsidRDefault="005C161F" w14:paraId="7CE5CC7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28.713.187,67 kn</w:t>
            </w:r>
          </w:p>
        </w:tc>
        <w:tc>
          <w:tcPr>
            <w:tcW w:w="1110" w:type="dxa"/>
          </w:tcPr>
          <w:p w:rsidR="005C161F" w:rsidP="001962A8" w:rsidRDefault="005C161F" w14:paraId="16E2509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</w:t>
            </w:r>
          </w:p>
          <w:p w:rsidR="005C161F" w:rsidP="001962A8" w:rsidRDefault="005C161F" w14:paraId="033A9C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d.o.o.</w:t>
            </w:r>
          </w:p>
          <w:p w:rsidR="005C161F" w:rsidP="001962A8" w:rsidRDefault="005C161F" w14:paraId="7A9F410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A8EF6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986E92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7AB379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E814F9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1D7075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14119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980EF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270324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5468E0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EC3D5D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9EFB2E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BB0512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625B58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FB1179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7E1D94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BD935FC" w14:textId="4A99B0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682E2DD" w14:textId="492F79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BFF1BB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4D7A18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0F5BEA7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28.713.187,67 kn</w:t>
            </w:r>
          </w:p>
          <w:p w:rsidR="005C161F" w:rsidP="001962A8" w:rsidRDefault="005C161F" w14:paraId="543FBDC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C5FC1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08D29E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28E381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509F5C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A2610F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166508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D2C929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200067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603EC6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F90EC9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5D1D13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D5351A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070D3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3625F2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FEA4EE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AE138D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D4FBE1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92817B8" w14:textId="425825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222B55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89315E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6B68">
              <w:rPr>
                <w:rFonts w:ascii="Arial" w:hAnsi="Arial" w:cs="Arial"/>
                <w:sz w:val="20"/>
                <w:szCs w:val="20"/>
              </w:rPr>
              <w:t>28.713.187,67 kn</w:t>
            </w:r>
          </w:p>
        </w:tc>
        <w:tc>
          <w:tcPr>
            <w:tcW w:w="1403" w:type="dxa"/>
          </w:tcPr>
          <w:p w:rsidR="005C161F" w:rsidP="001962A8" w:rsidRDefault="005C161F" w14:paraId="3DBD3110" w14:textId="5FEFD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Vjerovnik je temeljem ugovora bio dužan isplatiti IS FAKTORING iz Turske, što nije učinio, zbog čega je njegova tražbina uvjetna. Posljedica neizvršenja plaćanja je nemogućnos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t dužnika za realizacijom nove narudžbe</w:t>
            </w:r>
            <w:r w:rsidR="00B80FB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02D67" w:rsidP="001962A8" w:rsidRDefault="00702D67" w14:paraId="3097D2DA" w14:textId="0522D3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02D67" w:rsidP="001962A8" w:rsidRDefault="00702D67" w14:paraId="266E2B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0474DF1" w14:textId="4B80C7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6B68">
              <w:rPr>
                <w:rFonts w:ascii="Arial" w:hAnsi="Arial" w:cs="Arial"/>
                <w:sz w:val="20"/>
                <w:szCs w:val="20"/>
              </w:rPr>
              <w:t>Vjerovnik nije izvršio plaćanje, stoga je njegova tražbina uvjetna.</w:t>
            </w:r>
          </w:p>
        </w:tc>
        <w:tc>
          <w:tcPr>
            <w:tcW w:w="247" w:type="dxa"/>
          </w:tcPr>
          <w:p w:rsidRPr="00A654CB" w:rsidR="005C161F" w:rsidP="001962A8" w:rsidRDefault="005C161F" w14:paraId="3A85D27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6050AE" w:rsidTr="001F5E81" w14:paraId="5935A197" w14:textId="77777777">
        <w:tc>
          <w:tcPr>
            <w:tcW w:w="9447" w:type="dxa"/>
            <w:gridSpan w:val="9"/>
          </w:tcPr>
          <w:p w:rsidR="006050AE" w:rsidP="001962A8" w:rsidRDefault="006050AE" w14:paraId="08C5E58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324B3" w:rsidP="001962A8" w:rsidRDefault="00073D04" w14:paraId="41051E97" w14:textId="074EE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="00B324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52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86864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C10502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2E2FCB" w:rsidP="001962A8" w:rsidRDefault="002E2FCB" w14:paraId="7D1BD2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324B3" w:rsidP="001962A8" w:rsidRDefault="00073D04" w14:paraId="235E1BDC" w14:textId="4B6957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="006F0430">
              <w:rPr>
                <w:rFonts w:ascii="Arial" w:hAnsi="Arial" w:cs="Arial"/>
                <w:sz w:val="20"/>
                <w:szCs w:val="20"/>
              </w:rPr>
              <w:t>Iz prijave proizlazi da se tražbina t</w:t>
            </w:r>
            <w:r w:rsidR="00B324B3">
              <w:rPr>
                <w:rFonts w:ascii="Arial" w:hAnsi="Arial" w:cs="Arial"/>
                <w:sz w:val="20"/>
                <w:szCs w:val="20"/>
              </w:rPr>
              <w:t>emelji se na izvodu otvorenih stavki po računu, dakle ne radi se o ovršnoj ispravi.</w:t>
            </w:r>
            <w:r w:rsidR="00A24B84">
              <w:rPr>
                <w:rFonts w:ascii="Arial" w:hAnsi="Arial" w:cs="Arial"/>
                <w:sz w:val="20"/>
                <w:szCs w:val="20"/>
              </w:rPr>
              <w:t xml:space="preserve"> Uz podnesak od 11. kolovoza 2022. također nije dostavljena ovršna isprava.</w:t>
            </w:r>
          </w:p>
          <w:p w:rsidRPr="00A654CB" w:rsidR="006050AE" w:rsidP="001962A8" w:rsidRDefault="00D86864" w14:paraId="137A6306" w14:textId="66CEE8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Pr="00A654CB" w:rsidR="005C161F" w:rsidTr="00A4262F" w14:paraId="4A26906B" w14:textId="77777777">
        <w:tc>
          <w:tcPr>
            <w:tcW w:w="852" w:type="dxa"/>
          </w:tcPr>
          <w:p w:rsidRPr="00A654CB" w:rsidR="005C161F" w:rsidP="001962A8" w:rsidRDefault="00B324B3" w14:paraId="1A551504" w14:textId="595EA8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9</w:t>
            </w:r>
          </w:p>
        </w:tc>
        <w:tc>
          <w:tcPr>
            <w:tcW w:w="1417" w:type="dxa"/>
          </w:tcPr>
          <w:p w:rsidR="005C161F" w:rsidP="001962A8" w:rsidRDefault="005C161F" w14:paraId="0448D055" w14:textId="2CEF1D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ADRIATIC OSIGURANJE dioničko društvo - Podružnica Split</w:t>
            </w:r>
            <w:r w:rsidR="00E60AB6">
              <w:rPr>
                <w:rFonts w:ascii="Arial" w:hAnsi="Arial" w:cs="Arial"/>
                <w:sz w:val="20"/>
                <w:szCs w:val="20"/>
              </w:rPr>
              <w:t xml:space="preserve"> preneseno na </w:t>
            </w:r>
            <w:r w:rsidRPr="00E60AB6" w:rsidR="00E60AB6">
              <w:rPr>
                <w:rFonts w:ascii="Arial" w:hAnsi="Arial" w:cs="Arial"/>
                <w:sz w:val="20"/>
                <w:szCs w:val="20"/>
              </w:rPr>
              <w:t>Proizvodno trgovački centar Krka Knin d.o.o., Knin</w:t>
            </w:r>
          </w:p>
          <w:p w:rsidRPr="00A654CB" w:rsidR="00D86864" w:rsidP="001962A8" w:rsidRDefault="00D86864" w14:paraId="4D140CA6" w14:textId="54ACCD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1536201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94472454976</w:t>
            </w:r>
          </w:p>
        </w:tc>
        <w:tc>
          <w:tcPr>
            <w:tcW w:w="1134" w:type="dxa"/>
          </w:tcPr>
          <w:p w:rsidRPr="00A654CB" w:rsidR="005C161F" w:rsidP="001962A8" w:rsidRDefault="005C161F" w14:paraId="587AA9E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Varaždinska 54, 21000 Split</w:t>
            </w:r>
          </w:p>
        </w:tc>
        <w:tc>
          <w:tcPr>
            <w:tcW w:w="1417" w:type="dxa"/>
          </w:tcPr>
          <w:p w:rsidRPr="00A654CB" w:rsidR="005C161F" w:rsidP="001962A8" w:rsidRDefault="005C161F" w14:paraId="74D5446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61.200,00 kn</w:t>
            </w:r>
          </w:p>
        </w:tc>
        <w:tc>
          <w:tcPr>
            <w:tcW w:w="1110" w:type="dxa"/>
          </w:tcPr>
          <w:p w:rsidRPr="00A654CB" w:rsidR="005C161F" w:rsidP="001962A8" w:rsidRDefault="005C161F" w14:paraId="34AD3D4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</w:tc>
        <w:tc>
          <w:tcPr>
            <w:tcW w:w="1158" w:type="dxa"/>
          </w:tcPr>
          <w:p w:rsidRPr="00C10502" w:rsidR="005C161F" w:rsidP="001962A8" w:rsidRDefault="005C161F" w14:paraId="75152A0E" w14:textId="5FD07E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0502">
              <w:rPr>
                <w:rFonts w:ascii="Arial" w:hAnsi="Arial" w:cs="Arial"/>
                <w:sz w:val="20"/>
                <w:szCs w:val="20"/>
              </w:rPr>
              <w:t>61.200,00 kn</w:t>
            </w:r>
            <w:r w:rsidRPr="00C10502" w:rsidR="00925838">
              <w:rPr>
                <w:rFonts w:ascii="Arial" w:hAnsi="Arial" w:cs="Arial"/>
                <w:sz w:val="20"/>
                <w:szCs w:val="20"/>
              </w:rPr>
              <w:t>-</w:t>
            </w:r>
            <w:r w:rsidRPr="00C10502" w:rsidR="00125F2A">
              <w:rPr>
                <w:rFonts w:ascii="Arial" w:hAnsi="Arial" w:cs="Arial"/>
                <w:sz w:val="20"/>
                <w:szCs w:val="20"/>
              </w:rPr>
              <w:t xml:space="preserve">osporavanje </w:t>
            </w:r>
            <w:r w:rsidRPr="00C10502" w:rsidR="00925838">
              <w:rPr>
                <w:rFonts w:ascii="Arial" w:hAnsi="Arial" w:cs="Arial"/>
                <w:sz w:val="20"/>
                <w:szCs w:val="20"/>
              </w:rPr>
              <w:t>otklonjeno u cijelosti</w:t>
            </w:r>
          </w:p>
        </w:tc>
        <w:tc>
          <w:tcPr>
            <w:tcW w:w="1403" w:type="dxa"/>
          </w:tcPr>
          <w:p w:rsidRPr="00C10502" w:rsidR="00EB6043" w:rsidP="001962A8" w:rsidRDefault="00EB6043" w14:paraId="1F0240C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10502" w:rsidR="00EB6043" w:rsidP="001962A8" w:rsidRDefault="00EB6043" w14:paraId="47FB43B0" w14:textId="17D5A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0502">
              <w:rPr>
                <w:rFonts w:ascii="Arial" w:hAnsi="Arial" w:cs="Arial"/>
                <w:sz w:val="20"/>
                <w:szCs w:val="20"/>
              </w:rPr>
              <w:t>otklonjeno</w:t>
            </w:r>
          </w:p>
        </w:tc>
        <w:tc>
          <w:tcPr>
            <w:tcW w:w="247" w:type="dxa"/>
          </w:tcPr>
          <w:p w:rsidRPr="00A654CB" w:rsidR="005C161F" w:rsidP="001962A8" w:rsidRDefault="005C161F" w14:paraId="0D60804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D86864" w:rsidTr="001F5E81" w14:paraId="5F9BBCB0" w14:textId="77777777">
        <w:tc>
          <w:tcPr>
            <w:tcW w:w="9447" w:type="dxa"/>
            <w:gridSpan w:val="9"/>
          </w:tcPr>
          <w:p w:rsidR="00D86864" w:rsidP="001962A8" w:rsidRDefault="00D86864" w14:paraId="0993AAA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66C6C" w:rsidP="001962A8" w:rsidRDefault="00190B26" w14:paraId="665FCF48" w14:textId="5FC93A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="00125F2A">
              <w:rPr>
                <w:rFonts w:ascii="Arial" w:hAnsi="Arial" w:cs="Arial"/>
                <w:sz w:val="20"/>
                <w:szCs w:val="20"/>
              </w:rPr>
              <w:t xml:space="preserve"> odnosu na ovu tražbinu utvrđeno je</w:t>
            </w:r>
            <w:r>
              <w:rPr>
                <w:rFonts w:ascii="Arial" w:hAnsi="Arial" w:cs="Arial"/>
                <w:sz w:val="20"/>
                <w:szCs w:val="20"/>
              </w:rPr>
              <w:t xml:space="preserve"> se da je</w:t>
            </w:r>
            <w:r w:rsidR="00C27E28">
              <w:rPr>
                <w:rFonts w:ascii="Arial" w:hAnsi="Arial" w:cs="Arial"/>
                <w:sz w:val="20"/>
                <w:szCs w:val="20"/>
              </w:rPr>
              <w:t xml:space="preserve"> podneskom od 21. rujna 20</w:t>
            </w:r>
            <w:r w:rsidR="001F672A">
              <w:rPr>
                <w:rFonts w:ascii="Arial" w:hAnsi="Arial" w:cs="Arial"/>
                <w:sz w:val="20"/>
                <w:szCs w:val="20"/>
              </w:rPr>
              <w:t xml:space="preserve">22. </w:t>
            </w:r>
            <w:r w:rsidR="00F60D66">
              <w:rPr>
                <w:rFonts w:ascii="Arial" w:hAnsi="Arial" w:cs="Arial"/>
                <w:sz w:val="20"/>
                <w:szCs w:val="20"/>
              </w:rPr>
              <w:t>dužnik obav</w:t>
            </w:r>
            <w:r w:rsidR="00E60AB6">
              <w:rPr>
                <w:rFonts w:ascii="Arial" w:hAnsi="Arial" w:cs="Arial"/>
                <w:sz w:val="20"/>
                <w:szCs w:val="20"/>
              </w:rPr>
              <w:t>i</w:t>
            </w:r>
            <w:r w:rsidR="00F60D66">
              <w:rPr>
                <w:rFonts w:ascii="Arial" w:hAnsi="Arial" w:cs="Arial"/>
                <w:sz w:val="20"/>
                <w:szCs w:val="20"/>
              </w:rPr>
              <w:t>jestio sud da ga je</w:t>
            </w:r>
            <w:r w:rsidRPr="0023332D" w:rsidR="00F60D6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3332D" w:rsidR="00F60D66">
              <w:rPr>
                <w:rFonts w:ascii="Arial" w:hAnsi="Arial" w:cs="Arial"/>
                <w:sz w:val="20"/>
                <w:szCs w:val="20"/>
              </w:rPr>
              <w:t>je</w:t>
            </w:r>
            <w:proofErr w:type="spellEnd"/>
            <w:r w:rsidRPr="0023332D" w:rsidR="00F60D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60AB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0D66">
              <w:rPr>
                <w:rFonts w:ascii="Arial" w:hAnsi="Arial" w:cs="Arial"/>
                <w:sz w:val="20"/>
                <w:szCs w:val="20"/>
              </w:rPr>
              <w:t>vjerovnik Proizvodno trgovački centar Krka K</w:t>
            </w:r>
            <w:r w:rsidRPr="0023332D" w:rsidR="00F60D66">
              <w:rPr>
                <w:rFonts w:ascii="Arial" w:hAnsi="Arial" w:cs="Arial"/>
                <w:sz w:val="20"/>
                <w:szCs w:val="20"/>
              </w:rPr>
              <w:t xml:space="preserve">nin d.o.o., </w:t>
            </w:r>
            <w:r w:rsidR="00F60D66">
              <w:rPr>
                <w:rFonts w:ascii="Arial" w:hAnsi="Arial" w:cs="Arial"/>
                <w:sz w:val="20"/>
                <w:szCs w:val="20"/>
              </w:rPr>
              <w:t>K</w:t>
            </w:r>
            <w:r w:rsidRPr="0023332D" w:rsidR="00F60D66">
              <w:rPr>
                <w:rFonts w:ascii="Arial" w:hAnsi="Arial" w:cs="Arial"/>
                <w:sz w:val="20"/>
                <w:szCs w:val="20"/>
              </w:rPr>
              <w:t xml:space="preserve">nin </w:t>
            </w:r>
            <w:r w:rsidR="00F60D66">
              <w:rPr>
                <w:rFonts w:ascii="Arial" w:hAnsi="Arial" w:cs="Arial"/>
                <w:sz w:val="20"/>
                <w:szCs w:val="20"/>
              </w:rPr>
              <w:t>obavijestio da  mu je ustupljena tražbina A</w:t>
            </w:r>
            <w:r w:rsidRPr="0023332D" w:rsidR="00F60D66">
              <w:rPr>
                <w:rFonts w:ascii="Arial" w:hAnsi="Arial" w:cs="Arial"/>
                <w:sz w:val="20"/>
                <w:szCs w:val="20"/>
              </w:rPr>
              <w:t>driat</w:t>
            </w:r>
            <w:r w:rsidR="00F60D66">
              <w:rPr>
                <w:rFonts w:ascii="Arial" w:hAnsi="Arial" w:cs="Arial"/>
                <w:sz w:val="20"/>
                <w:szCs w:val="20"/>
              </w:rPr>
              <w:t>ic osiguranje d.d., Podružnica S</w:t>
            </w:r>
            <w:r w:rsidRPr="0023332D" w:rsidR="00F60D66">
              <w:rPr>
                <w:rFonts w:ascii="Arial" w:hAnsi="Arial" w:cs="Arial"/>
                <w:sz w:val="20"/>
                <w:szCs w:val="20"/>
              </w:rPr>
              <w:t>plit, u iznosu od 61.200,00 kn</w:t>
            </w:r>
            <w:r w:rsidR="00125F2A">
              <w:rPr>
                <w:rFonts w:ascii="Arial" w:hAnsi="Arial" w:cs="Arial"/>
                <w:sz w:val="20"/>
                <w:szCs w:val="20"/>
              </w:rPr>
              <w:t>, a</w:t>
            </w:r>
            <w:r w:rsidR="00290F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3332D" w:rsidR="00F60D66">
              <w:rPr>
                <w:rFonts w:ascii="Arial" w:hAnsi="Arial" w:cs="Arial"/>
                <w:sz w:val="20"/>
                <w:szCs w:val="20"/>
              </w:rPr>
              <w:t xml:space="preserve">u prilogu </w:t>
            </w:r>
            <w:r w:rsidRPr="0023332D" w:rsidR="0023332D">
              <w:rPr>
                <w:rFonts w:ascii="Arial" w:hAnsi="Arial" w:cs="Arial"/>
                <w:sz w:val="20"/>
                <w:szCs w:val="20"/>
              </w:rPr>
              <w:t>kojeg podneska su dostavljene isprave ugovori i potvrde o uplati</w:t>
            </w:r>
            <w:r w:rsidR="00125F2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66C6C" w:rsidP="001962A8" w:rsidRDefault="00B66C6C" w14:paraId="0372218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64C1E" w:rsidR="00D86864" w:rsidP="001962A8" w:rsidRDefault="00D86864" w14:paraId="68D6C531" w14:textId="0F57DB6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4C1E">
              <w:rPr>
                <w:rFonts w:ascii="Arial" w:hAnsi="Arial" w:cs="Arial"/>
                <w:sz w:val="20"/>
                <w:szCs w:val="20"/>
              </w:rPr>
              <w:t>Na upit suda ostaje li kod osporavanja</w:t>
            </w:r>
            <w:r w:rsidRPr="00164C1E" w:rsidR="00125F2A">
              <w:rPr>
                <w:rFonts w:ascii="Arial" w:hAnsi="Arial" w:cs="Arial"/>
                <w:sz w:val="20"/>
                <w:szCs w:val="20"/>
              </w:rPr>
              <w:t xml:space="preserve"> dužnik</w:t>
            </w:r>
            <w:r w:rsidRPr="00164C1E">
              <w:rPr>
                <w:rFonts w:ascii="Arial" w:hAnsi="Arial" w:cs="Arial"/>
                <w:sz w:val="20"/>
                <w:szCs w:val="20"/>
              </w:rPr>
              <w:t xml:space="preserve"> izjavljuje da</w:t>
            </w:r>
            <w:r w:rsidRPr="00164C1E" w:rsidR="00925838">
              <w:rPr>
                <w:rFonts w:ascii="Arial" w:hAnsi="Arial" w:cs="Arial"/>
                <w:sz w:val="20"/>
                <w:szCs w:val="20"/>
              </w:rPr>
              <w:t xml:space="preserve"> ga otklanja u cijelosti</w:t>
            </w:r>
            <w:r w:rsidRPr="00164C1E" w:rsidR="00125F2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2524B" w:rsidP="001962A8" w:rsidRDefault="0012524B" w14:paraId="190299B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86864" w:rsidP="001962A8" w:rsidRDefault="006F0430" w14:paraId="5951D227" w14:textId="38ADF3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 prijave proizlazi da se tražbina temelji</w:t>
            </w:r>
            <w:r w:rsidRPr="00B324B3" w:rsidR="00B324B3">
              <w:rPr>
                <w:rFonts w:ascii="Arial" w:hAnsi="Arial" w:cs="Arial"/>
                <w:sz w:val="20"/>
                <w:szCs w:val="20"/>
              </w:rPr>
              <w:t xml:space="preserve"> na izvodu otvorenih stavk</w:t>
            </w:r>
            <w:r w:rsidR="00B324B3">
              <w:rPr>
                <w:rFonts w:ascii="Arial" w:hAnsi="Arial" w:cs="Arial"/>
                <w:sz w:val="20"/>
                <w:szCs w:val="20"/>
              </w:rPr>
              <w:t>i, polici osiguranja</w:t>
            </w:r>
            <w:r w:rsidRPr="00B324B3" w:rsidR="00B324B3">
              <w:rPr>
                <w:rFonts w:ascii="Arial" w:hAnsi="Arial" w:cs="Arial"/>
                <w:sz w:val="20"/>
                <w:szCs w:val="20"/>
              </w:rPr>
              <w:t>, dakle ne radi se o ovršnoj ispravi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654CB" w:rsidR="00B324B3" w:rsidP="001962A8" w:rsidRDefault="00B324B3" w14:paraId="18A07B02" w14:textId="0E832C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37CEFF87" w14:textId="77777777">
        <w:tc>
          <w:tcPr>
            <w:tcW w:w="852" w:type="dxa"/>
          </w:tcPr>
          <w:p w:rsidRPr="00A654CB" w:rsidR="005C161F" w:rsidP="001962A8" w:rsidRDefault="005C161F" w14:paraId="447F24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1417" w:type="dxa"/>
          </w:tcPr>
          <w:p w:rsidRPr="00A654CB" w:rsidR="005C161F" w:rsidP="001962A8" w:rsidRDefault="005C161F" w14:paraId="5C9B9A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ALPHATRON MARINE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B.V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Pr="00A654CB" w:rsidR="005C161F" w:rsidP="001962A8" w:rsidRDefault="005C161F" w14:paraId="58917CF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6074A1D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Schaardijk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23, 3063 Rotterdam, Nizozemska</w:t>
            </w:r>
          </w:p>
        </w:tc>
        <w:tc>
          <w:tcPr>
            <w:tcW w:w="1417" w:type="dxa"/>
          </w:tcPr>
          <w:p w:rsidRPr="00A654CB" w:rsidR="005C161F" w:rsidP="004B13DB" w:rsidRDefault="005C161F" w14:paraId="7570B9B2" w14:textId="43F87E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55.570,70 </w:t>
            </w:r>
            <w:r w:rsidR="00B63C80">
              <w:rPr>
                <w:rFonts w:ascii="Arial" w:hAnsi="Arial" w:cs="Arial"/>
                <w:sz w:val="20"/>
                <w:szCs w:val="20"/>
              </w:rPr>
              <w:t>eura</w:t>
            </w:r>
            <w:r w:rsidR="00516AD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10" w:type="dxa"/>
          </w:tcPr>
          <w:p w:rsidRPr="00A654CB" w:rsidR="005C161F" w:rsidP="001962A8" w:rsidRDefault="005C161F" w14:paraId="0090DBA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</w:tc>
        <w:tc>
          <w:tcPr>
            <w:tcW w:w="1158" w:type="dxa"/>
          </w:tcPr>
          <w:p w:rsidR="005C161F" w:rsidP="004B13DB" w:rsidRDefault="005C161F" w14:paraId="213FE3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55.570,70 EUR</w:t>
            </w:r>
            <w:r w:rsidR="002341EF">
              <w:t xml:space="preserve"> </w:t>
            </w:r>
            <w:r w:rsidRPr="009D33BC" w:rsidR="002341EF">
              <w:rPr>
                <w:rFonts w:ascii="Arial" w:hAnsi="Arial" w:cs="Arial"/>
                <w:sz w:val="20"/>
                <w:szCs w:val="20"/>
              </w:rPr>
              <w:t xml:space="preserve">odnosno 419.825,91 kn </w:t>
            </w:r>
          </w:p>
          <w:p w:rsidR="004B13DB" w:rsidP="004B13DB" w:rsidRDefault="004B13DB" w14:paraId="2B17D0F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B13DB" w:rsidP="004B13DB" w:rsidRDefault="004B13DB" w14:paraId="4BB873B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B13DB" w:rsidP="004B13DB" w:rsidRDefault="004B13DB" w14:paraId="7E3C011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B13DB" w:rsidP="004B13DB" w:rsidRDefault="004B13DB" w14:paraId="5F03498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4B13DB" w:rsidP="004B13DB" w:rsidRDefault="004B13DB" w14:paraId="50473E0E" w14:textId="2F1059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3" w:type="dxa"/>
          </w:tcPr>
          <w:p w:rsidRPr="00A654CB" w:rsidR="005C161F" w:rsidP="001962A8" w:rsidRDefault="005C161F" w14:paraId="582475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Vjerovnik nije završio ugovorene poslove.</w:t>
            </w:r>
          </w:p>
        </w:tc>
        <w:tc>
          <w:tcPr>
            <w:tcW w:w="247" w:type="dxa"/>
          </w:tcPr>
          <w:p w:rsidRPr="00A654CB" w:rsidR="005C161F" w:rsidP="001962A8" w:rsidRDefault="005C161F" w14:paraId="09B31F9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12524B" w:rsidTr="001F5E81" w14:paraId="6244CCA5" w14:textId="77777777">
        <w:tc>
          <w:tcPr>
            <w:tcW w:w="852" w:type="dxa"/>
          </w:tcPr>
          <w:p w:rsidRPr="00A654CB" w:rsidR="0012524B" w:rsidP="001962A8" w:rsidRDefault="0012524B" w14:paraId="74E030B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12524B" w:rsidP="001962A8" w:rsidRDefault="0012524B" w14:paraId="5CFB12F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16AD1" w:rsidP="001962A8" w:rsidRDefault="0012524B" w14:paraId="50482464" w14:textId="02E8A4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524B">
              <w:rPr>
                <w:rFonts w:ascii="Arial" w:hAnsi="Arial" w:cs="Arial"/>
                <w:sz w:val="20"/>
                <w:szCs w:val="20"/>
              </w:rPr>
              <w:t>Na upit suda ostaj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12524B">
              <w:rPr>
                <w:rFonts w:ascii="Arial" w:hAnsi="Arial" w:cs="Arial"/>
                <w:sz w:val="20"/>
                <w:szCs w:val="20"/>
              </w:rPr>
              <w:t xml:space="preserve"> li kod osporavanja izjavljuj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12524B">
              <w:rPr>
                <w:rFonts w:ascii="Arial" w:hAnsi="Arial" w:cs="Arial"/>
                <w:sz w:val="20"/>
                <w:szCs w:val="20"/>
              </w:rPr>
              <w:t xml:space="preserve"> da</w:t>
            </w:r>
            <w:r w:rsidR="00164C1E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4B13DB" w:rsidP="001962A8" w:rsidRDefault="004B13DB" w14:paraId="69C764D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16AD1" w:rsidP="001962A8" w:rsidRDefault="00516AD1" w14:paraId="62CDF748" w14:textId="073586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6AD1">
              <w:rPr>
                <w:rFonts w:ascii="Arial" w:hAnsi="Arial" w:cs="Arial"/>
                <w:sz w:val="20"/>
                <w:szCs w:val="20"/>
              </w:rPr>
              <w:t>Temelji se na izvodu otvorenih stavki, polici osiguranja, dakle ne radi se o ovršnoj ispravi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654CB" w:rsidR="0012524B" w:rsidP="001962A8" w:rsidRDefault="0012524B" w14:paraId="0F02F6F7" w14:textId="3AB43C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12524B" w:rsidP="001962A8" w:rsidRDefault="0012524B" w14:paraId="7FC922B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31D3F576" w14:textId="77777777">
        <w:tc>
          <w:tcPr>
            <w:tcW w:w="852" w:type="dxa"/>
          </w:tcPr>
          <w:p w:rsidRPr="00A654CB" w:rsidR="005C161F" w:rsidP="001962A8" w:rsidRDefault="005C161F" w14:paraId="1B2DAF9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35.</w:t>
            </w:r>
          </w:p>
        </w:tc>
        <w:tc>
          <w:tcPr>
            <w:tcW w:w="1417" w:type="dxa"/>
          </w:tcPr>
          <w:p w:rsidRPr="00A654CB" w:rsidR="005C161F" w:rsidP="001962A8" w:rsidRDefault="005C161F" w14:paraId="42B5192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BEGAMONT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društvo s ograničenom odgovornošću za graditeljstvo i usluge</w:t>
            </w:r>
          </w:p>
        </w:tc>
        <w:tc>
          <w:tcPr>
            <w:tcW w:w="709" w:type="dxa"/>
          </w:tcPr>
          <w:p w:rsidRPr="00A654CB" w:rsidR="005C161F" w:rsidP="001962A8" w:rsidRDefault="005C161F" w14:paraId="3891DD7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4931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4919793</w:t>
            </w:r>
          </w:p>
        </w:tc>
        <w:tc>
          <w:tcPr>
            <w:tcW w:w="1134" w:type="dxa"/>
          </w:tcPr>
          <w:p w:rsidRPr="00A654CB" w:rsidR="005C161F" w:rsidP="001962A8" w:rsidRDefault="005C161F" w14:paraId="4EE99C8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Priobalna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cesta 17, 10000 Zagreb</w:t>
            </w:r>
          </w:p>
        </w:tc>
        <w:tc>
          <w:tcPr>
            <w:tcW w:w="1417" w:type="dxa"/>
          </w:tcPr>
          <w:p w:rsidRPr="00A654CB" w:rsidR="005C161F" w:rsidP="001962A8" w:rsidRDefault="005C161F" w14:paraId="7325FA3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1.037.503,79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kn</w:t>
            </w:r>
          </w:p>
        </w:tc>
        <w:tc>
          <w:tcPr>
            <w:tcW w:w="1110" w:type="dxa"/>
          </w:tcPr>
          <w:p w:rsidRPr="00A654CB" w:rsidR="005C161F" w:rsidP="001962A8" w:rsidRDefault="005C161F" w14:paraId="12FE26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DIV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GRUPA d.o.o.</w:t>
            </w:r>
          </w:p>
        </w:tc>
        <w:tc>
          <w:tcPr>
            <w:tcW w:w="1158" w:type="dxa"/>
          </w:tcPr>
          <w:p w:rsidR="005C161F" w:rsidP="001962A8" w:rsidRDefault="005C161F" w14:paraId="6C5A803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1.037.503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,79 kn</w:t>
            </w:r>
          </w:p>
          <w:p w:rsidR="00EB6043" w:rsidP="001962A8" w:rsidRDefault="00EB6043" w14:paraId="1F6291A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EB6043" w:rsidP="001962A8" w:rsidRDefault="00EB6043" w14:paraId="3B1C4C3F" w14:textId="6C0053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4C1E">
              <w:rPr>
                <w:rFonts w:ascii="Arial" w:hAnsi="Arial" w:cs="Arial"/>
                <w:sz w:val="20"/>
                <w:szCs w:val="20"/>
              </w:rPr>
              <w:t>Otklonjeno</w:t>
            </w:r>
            <w:r w:rsidRPr="00164C1E" w:rsidR="00125F2A">
              <w:rPr>
                <w:rFonts w:ascii="Arial" w:hAnsi="Arial" w:cs="Arial"/>
                <w:sz w:val="20"/>
                <w:szCs w:val="20"/>
              </w:rPr>
              <w:t xml:space="preserve"> osporavanje</w:t>
            </w:r>
            <w:r w:rsidRPr="00164C1E">
              <w:rPr>
                <w:rFonts w:ascii="Arial" w:hAnsi="Arial" w:cs="Arial"/>
                <w:sz w:val="20"/>
                <w:szCs w:val="20"/>
              </w:rPr>
              <w:t xml:space="preserve"> u cijelosti</w:t>
            </w:r>
          </w:p>
        </w:tc>
        <w:tc>
          <w:tcPr>
            <w:tcW w:w="1403" w:type="dxa"/>
          </w:tcPr>
          <w:p w:rsidRPr="00A654CB" w:rsidR="005C161F" w:rsidP="001962A8" w:rsidRDefault="00164C1E" w14:paraId="47A5E65A" w14:textId="4DBA1FE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otklonjeno</w:t>
            </w:r>
          </w:p>
        </w:tc>
        <w:tc>
          <w:tcPr>
            <w:tcW w:w="247" w:type="dxa"/>
          </w:tcPr>
          <w:p w:rsidRPr="00A654CB" w:rsidR="005C161F" w:rsidP="001962A8" w:rsidRDefault="005C161F" w14:paraId="4282DF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12524B" w:rsidTr="001F5E81" w14:paraId="2765E68F" w14:textId="77777777">
        <w:tc>
          <w:tcPr>
            <w:tcW w:w="852" w:type="dxa"/>
          </w:tcPr>
          <w:p w:rsidRPr="00A654CB" w:rsidR="0012524B" w:rsidP="001962A8" w:rsidRDefault="0012524B" w14:paraId="0C246C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12524B" w:rsidP="001962A8" w:rsidRDefault="0012524B" w14:paraId="58FC85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97959" w:rsidP="001962A8" w:rsidRDefault="0012524B" w14:paraId="5A805747" w14:textId="639E24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 upit suda ostaje li kod osporavanja izjavljuje da </w:t>
            </w:r>
            <w:r w:rsidR="00EB6043">
              <w:rPr>
                <w:rFonts w:ascii="Arial" w:hAnsi="Arial" w:cs="Arial"/>
                <w:sz w:val="20"/>
                <w:szCs w:val="20"/>
              </w:rPr>
              <w:t xml:space="preserve">ga </w:t>
            </w:r>
            <w:r w:rsidRPr="00164C1E" w:rsidR="00EB6043">
              <w:rPr>
                <w:rFonts w:ascii="Arial" w:hAnsi="Arial" w:cs="Arial"/>
                <w:sz w:val="20"/>
                <w:szCs w:val="20"/>
              </w:rPr>
              <w:t>otklanja u cijelosti</w:t>
            </w:r>
            <w:r w:rsidRPr="00164C1E" w:rsidR="00125F2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54974" w:rsidP="001962A8" w:rsidRDefault="00F54974" w14:paraId="2621BF5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97959" w:rsidP="001962A8" w:rsidRDefault="005A5C6B" w14:paraId="29D2D2A7" w14:textId="1A5798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Utvrđuje se da iako je vjerovnik u prijavi</w:t>
            </w:r>
            <w:r w:rsidR="00697959">
              <w:rPr>
                <w:rFonts w:ascii="Arial" w:hAnsi="Arial" w:cs="Arial"/>
                <w:sz w:val="20"/>
                <w:szCs w:val="20"/>
              </w:rPr>
              <w:t xml:space="preserve"> naveo da raspolaže ovr</w:t>
            </w: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="00697959">
              <w:rPr>
                <w:rFonts w:ascii="Arial" w:hAnsi="Arial" w:cs="Arial"/>
                <w:sz w:val="20"/>
                <w:szCs w:val="20"/>
              </w:rPr>
              <w:t>nom ispravom za c</w:t>
            </w:r>
            <w:r>
              <w:rPr>
                <w:rFonts w:ascii="Arial" w:hAnsi="Arial" w:cs="Arial"/>
                <w:sz w:val="20"/>
                <w:szCs w:val="20"/>
              </w:rPr>
              <w:t>jelokupni</w:t>
            </w:r>
            <w:r w:rsidR="00697959">
              <w:rPr>
                <w:rFonts w:ascii="Arial" w:hAnsi="Arial" w:cs="Arial"/>
                <w:sz w:val="20"/>
                <w:szCs w:val="20"/>
              </w:rPr>
              <w:t xml:space="preserve"> i</w:t>
            </w:r>
            <w:r>
              <w:rPr>
                <w:rFonts w:ascii="Arial" w:hAnsi="Arial" w:cs="Arial"/>
                <w:sz w:val="20"/>
                <w:szCs w:val="20"/>
              </w:rPr>
              <w:t xml:space="preserve">znos i to presudom ovoga suda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Povrv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-2123/21 od 13. </w:t>
            </w:r>
            <w:r w:rsidR="00697959">
              <w:rPr>
                <w:rFonts w:ascii="Arial" w:hAnsi="Arial" w:cs="Arial"/>
                <w:sz w:val="20"/>
                <w:szCs w:val="20"/>
              </w:rPr>
              <w:t>travnja 2022. i rješ</w:t>
            </w:r>
            <w:r>
              <w:rPr>
                <w:rFonts w:ascii="Arial" w:hAnsi="Arial" w:cs="Arial"/>
                <w:sz w:val="20"/>
                <w:szCs w:val="20"/>
              </w:rPr>
              <w:t xml:space="preserve">enjem ovoga suda broj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Ovr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-11/22 od </w:t>
            </w:r>
            <w:r w:rsidR="006979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0226B">
              <w:rPr>
                <w:rFonts w:ascii="Arial" w:hAnsi="Arial" w:cs="Arial"/>
                <w:sz w:val="20"/>
                <w:szCs w:val="20"/>
              </w:rPr>
              <w:t xml:space="preserve">8. travnja 2022. </w:t>
            </w:r>
            <w:r w:rsidR="00697959">
              <w:rPr>
                <w:rFonts w:ascii="Arial" w:hAnsi="Arial" w:cs="Arial"/>
                <w:sz w:val="20"/>
                <w:szCs w:val="20"/>
              </w:rPr>
              <w:t>kojim je odre</w:t>
            </w:r>
            <w:r w:rsidR="00F0226B">
              <w:rPr>
                <w:rFonts w:ascii="Arial" w:hAnsi="Arial" w:cs="Arial"/>
                <w:sz w:val="20"/>
                <w:szCs w:val="20"/>
              </w:rPr>
              <w:t>đ</w:t>
            </w:r>
            <w:r w:rsidR="00697959">
              <w:rPr>
                <w:rFonts w:ascii="Arial" w:hAnsi="Arial" w:cs="Arial"/>
                <w:sz w:val="20"/>
                <w:szCs w:val="20"/>
              </w:rPr>
              <w:t>ena prethodna m</w:t>
            </w:r>
            <w:r w:rsidR="00F0226B">
              <w:rPr>
                <w:rFonts w:ascii="Arial" w:hAnsi="Arial" w:cs="Arial"/>
                <w:sz w:val="20"/>
                <w:szCs w:val="20"/>
              </w:rPr>
              <w:t>jera</w:t>
            </w:r>
            <w:r w:rsidR="00854A29">
              <w:rPr>
                <w:rFonts w:ascii="Arial" w:hAnsi="Arial" w:cs="Arial"/>
                <w:sz w:val="20"/>
                <w:szCs w:val="20"/>
              </w:rPr>
              <w:t>,</w:t>
            </w:r>
            <w:r w:rsidR="006979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0226B">
              <w:rPr>
                <w:rFonts w:ascii="Arial" w:hAnsi="Arial" w:cs="Arial"/>
                <w:sz w:val="20"/>
                <w:szCs w:val="20"/>
              </w:rPr>
              <w:t>da je protiv presude tuženik izjavio žalbu i da je postupak prekinut, dok ni rješenje</w:t>
            </w:r>
            <w:r w:rsidR="00854A29">
              <w:t xml:space="preserve"> </w:t>
            </w:r>
            <w:r w:rsidRPr="00854A29" w:rsidR="00854A29">
              <w:rPr>
                <w:rFonts w:ascii="Arial" w:hAnsi="Arial" w:cs="Arial"/>
                <w:sz w:val="20"/>
                <w:szCs w:val="20"/>
              </w:rPr>
              <w:t xml:space="preserve">od  8. travnja 2022. </w:t>
            </w:r>
            <w:r w:rsidR="00F0226B">
              <w:rPr>
                <w:rFonts w:ascii="Arial" w:hAnsi="Arial" w:cs="Arial"/>
                <w:sz w:val="20"/>
                <w:szCs w:val="20"/>
              </w:rPr>
              <w:t xml:space="preserve"> nije postalo pravomoćno budući da </w:t>
            </w:r>
            <w:r w:rsidR="0013215D">
              <w:rPr>
                <w:rFonts w:ascii="Arial" w:hAnsi="Arial" w:cs="Arial"/>
                <w:sz w:val="20"/>
                <w:szCs w:val="20"/>
              </w:rPr>
              <w:t xml:space="preserve">rješenje zaprimio 22. travnja 2022. što proizlazi iz </w:t>
            </w:r>
            <w:proofErr w:type="spellStart"/>
            <w:r w:rsidR="0013215D">
              <w:rPr>
                <w:rFonts w:ascii="Arial" w:hAnsi="Arial" w:cs="Arial"/>
                <w:sz w:val="20"/>
                <w:szCs w:val="20"/>
              </w:rPr>
              <w:t>eSpisa</w:t>
            </w:r>
            <w:proofErr w:type="spellEnd"/>
            <w:r w:rsidR="0013215D">
              <w:rPr>
                <w:rFonts w:ascii="Arial" w:hAnsi="Arial" w:cs="Arial"/>
                <w:sz w:val="20"/>
                <w:szCs w:val="20"/>
              </w:rPr>
              <w:t xml:space="preserve">, a kako je 27. travnja 2022. otvoren </w:t>
            </w:r>
            <w:proofErr w:type="spellStart"/>
            <w:r w:rsidR="0013215D">
              <w:rPr>
                <w:rFonts w:ascii="Arial" w:hAnsi="Arial" w:cs="Arial"/>
                <w:sz w:val="20"/>
                <w:szCs w:val="20"/>
              </w:rPr>
              <w:t>predstečajni</w:t>
            </w:r>
            <w:proofErr w:type="spellEnd"/>
            <w:r w:rsidR="0013215D">
              <w:rPr>
                <w:rFonts w:ascii="Arial" w:hAnsi="Arial" w:cs="Arial"/>
                <w:sz w:val="20"/>
                <w:szCs w:val="20"/>
              </w:rPr>
              <w:t xml:space="preserve"> postupak</w:t>
            </w:r>
            <w:r w:rsidR="00E8174E">
              <w:rPr>
                <w:rFonts w:ascii="Arial" w:hAnsi="Arial" w:cs="Arial"/>
                <w:sz w:val="20"/>
                <w:szCs w:val="20"/>
              </w:rPr>
              <w:t xml:space="preserve"> te je nastupio prekid</w:t>
            </w:r>
            <w:r w:rsidR="0025455C">
              <w:rPr>
                <w:rFonts w:ascii="Arial" w:hAnsi="Arial" w:cs="Arial"/>
                <w:sz w:val="20"/>
                <w:szCs w:val="20"/>
              </w:rPr>
              <w:t xml:space="preserve"> postupka</w:t>
            </w:r>
            <w:r w:rsidR="0013215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2B4635">
              <w:rPr>
                <w:rFonts w:ascii="Arial" w:hAnsi="Arial" w:cs="Arial"/>
                <w:sz w:val="20"/>
                <w:szCs w:val="20"/>
              </w:rPr>
              <w:t xml:space="preserve">nije </w:t>
            </w:r>
            <w:r w:rsidR="00854A29">
              <w:rPr>
                <w:rFonts w:ascii="Arial" w:hAnsi="Arial" w:cs="Arial"/>
                <w:sz w:val="20"/>
                <w:szCs w:val="20"/>
              </w:rPr>
              <w:t>protekao</w:t>
            </w:r>
            <w:r w:rsidR="0013215D">
              <w:rPr>
                <w:rFonts w:ascii="Arial" w:hAnsi="Arial" w:cs="Arial"/>
                <w:sz w:val="20"/>
                <w:szCs w:val="20"/>
              </w:rPr>
              <w:t xml:space="preserve"> rok za žalbu.</w:t>
            </w:r>
          </w:p>
          <w:p w:rsidR="002E2FCB" w:rsidP="001962A8" w:rsidRDefault="002E2FCB" w14:paraId="063FE802" w14:textId="5CB43F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E2FCB" w:rsidP="001962A8" w:rsidRDefault="006E11BA" w14:paraId="09FDF32E" w14:textId="7D88A80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C77">
              <w:rPr>
                <w:rFonts w:ascii="Arial" w:hAnsi="Arial" w:cs="Arial"/>
                <w:sz w:val="20"/>
                <w:szCs w:val="20"/>
              </w:rPr>
              <w:t xml:space="preserve">Iz očitovanja FINA-e </w:t>
            </w:r>
            <w:r w:rsidRPr="00476C74" w:rsidR="00016CCC">
              <w:rPr>
                <w:rFonts w:ascii="Arial" w:hAnsi="Arial" w:cs="Arial"/>
                <w:sz w:val="20"/>
                <w:szCs w:val="20"/>
              </w:rPr>
              <w:t xml:space="preserve">od </w:t>
            </w:r>
            <w:r w:rsidRPr="00476C74" w:rsidR="00476C74">
              <w:rPr>
                <w:rFonts w:ascii="Arial" w:hAnsi="Arial" w:cs="Arial"/>
                <w:sz w:val="20"/>
                <w:szCs w:val="20"/>
              </w:rPr>
              <w:t>1. rujna</w:t>
            </w:r>
            <w:r w:rsidRPr="00476C74" w:rsidR="00016CCC">
              <w:rPr>
                <w:rFonts w:ascii="Arial" w:hAnsi="Arial" w:cs="Arial"/>
                <w:sz w:val="20"/>
                <w:szCs w:val="20"/>
              </w:rPr>
              <w:t xml:space="preserve"> 2022.</w:t>
            </w:r>
            <w:r w:rsidRPr="00131C77" w:rsidR="00016CC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1C77">
              <w:rPr>
                <w:rFonts w:ascii="Arial" w:hAnsi="Arial" w:cs="Arial"/>
                <w:sz w:val="20"/>
                <w:szCs w:val="20"/>
              </w:rPr>
              <w:t xml:space="preserve">proizlazi da nema zaplijenjenih sredstava po prethodnoj mjeri određenoj rješenjem ovoga suda </w:t>
            </w:r>
            <w:r w:rsidRPr="00131C77" w:rsidR="001B1FCA">
              <w:rPr>
                <w:rFonts w:ascii="Arial" w:hAnsi="Arial" w:cs="Arial"/>
                <w:sz w:val="20"/>
                <w:szCs w:val="20"/>
              </w:rPr>
              <w:t xml:space="preserve">poslovni broj </w:t>
            </w:r>
            <w:proofErr w:type="spellStart"/>
            <w:r w:rsidRPr="00131C77">
              <w:rPr>
                <w:rFonts w:ascii="Arial" w:hAnsi="Arial" w:cs="Arial"/>
                <w:sz w:val="20"/>
                <w:szCs w:val="20"/>
              </w:rPr>
              <w:t>Ovr</w:t>
            </w:r>
            <w:proofErr w:type="spellEnd"/>
            <w:r w:rsidRPr="00131C77">
              <w:rPr>
                <w:rFonts w:ascii="Arial" w:hAnsi="Arial" w:cs="Arial"/>
                <w:sz w:val="20"/>
                <w:szCs w:val="20"/>
              </w:rPr>
              <w:t>-11/22 od  8. travnja 2022.</w:t>
            </w:r>
            <w:r w:rsidRPr="00131C77" w:rsidR="00016CCC">
              <w:rPr>
                <w:rFonts w:ascii="Arial" w:hAnsi="Arial" w:cs="Arial"/>
                <w:sz w:val="20"/>
                <w:szCs w:val="20"/>
              </w:rPr>
              <w:t xml:space="preserve"> u korist vjerovnika BEGAMONT d.o.o.</w:t>
            </w:r>
          </w:p>
          <w:p w:rsidRPr="00A654CB" w:rsidR="0012524B" w:rsidP="001962A8" w:rsidRDefault="0012524B" w14:paraId="535248C5" w14:textId="5D16CE8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12524B" w:rsidP="001962A8" w:rsidRDefault="0012524B" w14:paraId="16BE8E4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04D40EAF" w14:textId="77777777">
        <w:tc>
          <w:tcPr>
            <w:tcW w:w="852" w:type="dxa"/>
          </w:tcPr>
          <w:p w:rsidRPr="00A654CB" w:rsidR="005C161F" w:rsidP="001962A8" w:rsidRDefault="005C161F" w14:paraId="2B7C7C3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39.</w:t>
            </w:r>
          </w:p>
        </w:tc>
        <w:tc>
          <w:tcPr>
            <w:tcW w:w="1417" w:type="dxa"/>
          </w:tcPr>
          <w:p w:rsidRPr="00A654CB" w:rsidR="005C161F" w:rsidP="001962A8" w:rsidRDefault="005C161F" w14:paraId="61B64DB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BOLČEVIĆ-GRADNJA d.o.o. </w:t>
            </w:r>
          </w:p>
        </w:tc>
        <w:tc>
          <w:tcPr>
            <w:tcW w:w="709" w:type="dxa"/>
          </w:tcPr>
          <w:p w:rsidRPr="00A654CB" w:rsidR="005C161F" w:rsidP="001962A8" w:rsidRDefault="005C161F" w14:paraId="29CFD8A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52098670500</w:t>
            </w:r>
          </w:p>
        </w:tc>
        <w:tc>
          <w:tcPr>
            <w:tcW w:w="1134" w:type="dxa"/>
          </w:tcPr>
          <w:p w:rsidRPr="00A654CB" w:rsidR="005C161F" w:rsidP="001962A8" w:rsidRDefault="005C161F" w14:paraId="25B7EF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Dugoselska c. 56, 10360 Sesvete</w:t>
            </w:r>
          </w:p>
        </w:tc>
        <w:tc>
          <w:tcPr>
            <w:tcW w:w="1417" w:type="dxa"/>
          </w:tcPr>
          <w:p w:rsidRPr="00A654CB" w:rsidR="005C161F" w:rsidP="001962A8" w:rsidRDefault="005C161F" w14:paraId="1C71200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3.591.838,34 kn</w:t>
            </w:r>
          </w:p>
        </w:tc>
        <w:tc>
          <w:tcPr>
            <w:tcW w:w="1110" w:type="dxa"/>
          </w:tcPr>
          <w:p w:rsidRPr="00A654CB" w:rsidR="005C161F" w:rsidP="001962A8" w:rsidRDefault="005C161F" w14:paraId="3AE7526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57516F1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A20BE1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52983A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4AC447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FCBFFF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027AC6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D0DC70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49A438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D1E151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61B2AC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B44186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E6A50D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FACEF8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86EAFC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95AC1B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9C70B9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4152FF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663C2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C2688E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D5F777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2277C14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3.591.838,34 kn</w:t>
            </w:r>
          </w:p>
          <w:p w:rsidRPr="00A654CB" w:rsidR="005C161F" w:rsidP="001962A8" w:rsidRDefault="005C161F" w14:paraId="673E12C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36394F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E57A44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346D12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ED27AF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BC43FC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2CEA9D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D56E8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A2F2F0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F2B54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C5CD29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008691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DB4569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A6AEAB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2BC800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48829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6AB986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00300B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BDAAED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F71D2C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CAF2AE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3.591.838,34 kn</w:t>
            </w:r>
          </w:p>
        </w:tc>
        <w:tc>
          <w:tcPr>
            <w:tcW w:w="1403" w:type="dxa"/>
          </w:tcPr>
          <w:p w:rsidRPr="00A654CB" w:rsidR="005C161F" w:rsidP="001962A8" w:rsidRDefault="005C161F" w14:paraId="070EA6C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Vjerovnik je pogrešno obračunavao iznos po situacijama jer nije uzimao u obzir umanjenje garancije za dobro izvršenje, dok situacija na iznos od 2.055.893,04 kn nije ispravna, pa time niti priznata i  ovjerena.</w:t>
            </w:r>
          </w:p>
          <w:p w:rsidRPr="00A654CB" w:rsidR="005C161F" w:rsidP="001962A8" w:rsidRDefault="005C161F" w14:paraId="5820201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37BF45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48E1E7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Vjerovnik je pogrešno obračunavao iznos po situacijama jer nije uzimao u obzir umanjenje garancije za dobro izvršenje, dok situacija na iznos od 2.055.893,04 kn nije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ispravna, pa time niti priznata i  ovjerena.</w:t>
            </w:r>
          </w:p>
          <w:p w:rsidRPr="00A654CB" w:rsidR="0012524B" w:rsidP="001962A8" w:rsidRDefault="0012524B" w14:paraId="255A5DBE" w14:textId="6B3D95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16CB003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12524B" w:rsidTr="001F5E81" w14:paraId="5184B910" w14:textId="77777777">
        <w:tc>
          <w:tcPr>
            <w:tcW w:w="852" w:type="dxa"/>
          </w:tcPr>
          <w:p w:rsidRPr="00A654CB" w:rsidR="0012524B" w:rsidP="001962A8" w:rsidRDefault="0012524B" w14:paraId="521119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4B13DB" w:rsidP="001962A8" w:rsidRDefault="004B13DB" w14:paraId="21753C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2524B" w:rsidP="001962A8" w:rsidRDefault="0012524B" w14:paraId="0F50BB7E" w14:textId="03E539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524B">
              <w:rPr>
                <w:rFonts w:ascii="Arial" w:hAnsi="Arial" w:cs="Arial"/>
                <w:sz w:val="20"/>
                <w:szCs w:val="20"/>
              </w:rPr>
              <w:t>Na upit suda ostaj</w:t>
            </w:r>
            <w:r w:rsidR="00702D67">
              <w:rPr>
                <w:rFonts w:ascii="Arial" w:hAnsi="Arial" w:cs="Arial"/>
                <w:sz w:val="20"/>
                <w:szCs w:val="20"/>
              </w:rPr>
              <w:t>u</w:t>
            </w:r>
            <w:r w:rsidRPr="0012524B">
              <w:rPr>
                <w:rFonts w:ascii="Arial" w:hAnsi="Arial" w:cs="Arial"/>
                <w:sz w:val="20"/>
                <w:szCs w:val="20"/>
              </w:rPr>
              <w:t xml:space="preserve"> li kod osporavanja izjavljuj</w:t>
            </w:r>
            <w:r w:rsidR="00702D67">
              <w:rPr>
                <w:rFonts w:ascii="Arial" w:hAnsi="Arial" w:cs="Arial"/>
                <w:sz w:val="20"/>
                <w:szCs w:val="20"/>
              </w:rPr>
              <w:t>u</w:t>
            </w:r>
            <w:r w:rsidRPr="0012524B">
              <w:rPr>
                <w:rFonts w:ascii="Arial" w:hAnsi="Arial" w:cs="Arial"/>
                <w:sz w:val="20"/>
                <w:szCs w:val="20"/>
              </w:rPr>
              <w:t xml:space="preserve"> d</w:t>
            </w:r>
            <w:r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904E00">
              <w:rPr>
                <w:rFonts w:ascii="Arial" w:hAnsi="Arial" w:cs="Arial"/>
                <w:sz w:val="20"/>
                <w:szCs w:val="20"/>
              </w:rPr>
              <w:t>ostaju.</w:t>
            </w:r>
          </w:p>
          <w:p w:rsidR="004F169A" w:rsidP="001962A8" w:rsidRDefault="004F169A" w14:paraId="399A031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2524B" w:rsidP="001962A8" w:rsidRDefault="00C3447E" w14:paraId="23CC5DC4" w14:textId="0E6AD7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447E">
              <w:rPr>
                <w:rFonts w:ascii="Arial" w:hAnsi="Arial" w:cs="Arial"/>
                <w:sz w:val="20"/>
                <w:szCs w:val="20"/>
              </w:rPr>
              <w:t xml:space="preserve">Iz prijave proizlazi da se tražbina </w:t>
            </w:r>
            <w:r>
              <w:rPr>
                <w:rFonts w:ascii="Arial" w:hAnsi="Arial" w:cs="Arial"/>
                <w:sz w:val="20"/>
                <w:szCs w:val="20"/>
              </w:rPr>
              <w:t xml:space="preserve">temelji </w:t>
            </w:r>
            <w:r w:rsidRPr="00346F97" w:rsidR="00346F97">
              <w:rPr>
                <w:rFonts w:ascii="Arial" w:hAnsi="Arial" w:cs="Arial"/>
                <w:sz w:val="20"/>
                <w:szCs w:val="20"/>
              </w:rPr>
              <w:t>na izvodu otvorenih stavki po račun</w:t>
            </w:r>
            <w:r w:rsidR="00346F97">
              <w:rPr>
                <w:rFonts w:ascii="Arial" w:hAnsi="Arial" w:cs="Arial"/>
                <w:sz w:val="20"/>
                <w:szCs w:val="20"/>
              </w:rPr>
              <w:t>ima, otvorenim stavkama, IOS</w:t>
            </w:r>
            <w:r w:rsidRPr="00346F97" w:rsidR="00346F97">
              <w:rPr>
                <w:rFonts w:ascii="Arial" w:hAnsi="Arial" w:cs="Arial"/>
                <w:sz w:val="20"/>
                <w:szCs w:val="20"/>
              </w:rPr>
              <w:t>, dakle ne radi se o ovršnoj ispravi</w:t>
            </w:r>
            <w:r w:rsidR="00E8174E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654CB" w:rsidR="0012524B" w:rsidP="001962A8" w:rsidRDefault="0012524B" w14:paraId="03D1EFA5" w14:textId="1C09173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12524B" w:rsidP="001962A8" w:rsidRDefault="0012524B" w14:paraId="27E32EB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1592D939" w14:textId="77777777">
        <w:tc>
          <w:tcPr>
            <w:tcW w:w="852" w:type="dxa"/>
          </w:tcPr>
          <w:p w:rsidRPr="00A654CB" w:rsidR="005C161F" w:rsidP="001962A8" w:rsidRDefault="005C161F" w14:paraId="5643F4B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43.</w:t>
            </w:r>
          </w:p>
        </w:tc>
        <w:tc>
          <w:tcPr>
            <w:tcW w:w="1417" w:type="dxa"/>
          </w:tcPr>
          <w:p w:rsidRPr="00DD24F9" w:rsidR="005C161F" w:rsidP="001962A8" w:rsidRDefault="005C161F" w14:paraId="4518A0DC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25F2A">
              <w:rPr>
                <w:rFonts w:ascii="Arial" w:hAnsi="Arial" w:cs="Arial"/>
                <w:sz w:val="20"/>
                <w:szCs w:val="20"/>
              </w:rPr>
              <w:t>BRODOGRAĐEVNA INDUSTRIJA SPLIT, d.d.</w:t>
            </w:r>
          </w:p>
          <w:p w:rsidRPr="00DD24F9" w:rsidR="00090215" w:rsidP="001962A8" w:rsidRDefault="00090215" w14:paraId="17E828E1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Pr="00A654CB" w:rsidR="00664FAD" w:rsidP="001962A8" w:rsidRDefault="00664FAD" w14:paraId="7FFAFE0D" w14:textId="635BE4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090215" w:rsidP="001962A8" w:rsidRDefault="00090215" w14:paraId="0810D419" w14:textId="228AD2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08A589F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18556905592</w:t>
            </w:r>
          </w:p>
        </w:tc>
        <w:tc>
          <w:tcPr>
            <w:tcW w:w="1134" w:type="dxa"/>
          </w:tcPr>
          <w:p w:rsidRPr="00A654CB" w:rsidR="005C161F" w:rsidP="001962A8" w:rsidRDefault="005C161F" w14:paraId="51AA9C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Put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Supavla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21, 21000 Split</w:t>
            </w:r>
          </w:p>
        </w:tc>
        <w:tc>
          <w:tcPr>
            <w:tcW w:w="1417" w:type="dxa"/>
          </w:tcPr>
          <w:p w:rsidR="005C161F" w:rsidP="001962A8" w:rsidRDefault="005C161F" w14:paraId="296A223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169.104.559,30 kn + 332.671.019,57 kn = 501.775.578,87 kn</w:t>
            </w:r>
          </w:p>
          <w:p w:rsidR="008877B4" w:rsidP="001962A8" w:rsidRDefault="008877B4" w14:paraId="788ACBD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877B4" w:rsidP="001962A8" w:rsidRDefault="008877B4" w14:paraId="193457D6" w14:textId="67F3D0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5C161F" w:rsidP="001962A8" w:rsidRDefault="005C161F" w14:paraId="081A68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5C161F" w:rsidP="001962A8" w:rsidRDefault="005C161F" w14:paraId="7837870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5436C2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699344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E77DB1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71CE3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A5F4F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5868C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5C6EB1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C9FCF4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63F082C8" w14:textId="6B798F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98.306,09 kn</w:t>
            </w:r>
          </w:p>
          <w:p w:rsidR="005C161F" w:rsidP="001962A8" w:rsidRDefault="005C161F" w14:paraId="1CD623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02D67" w:rsidP="001962A8" w:rsidRDefault="00702D67" w14:paraId="7B4CD16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02D67" w:rsidP="001962A8" w:rsidRDefault="00702D67" w14:paraId="0B9F652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02D67" w:rsidP="001962A8" w:rsidRDefault="00702D67" w14:paraId="4CBF12E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02D67" w:rsidP="001962A8" w:rsidRDefault="00702D67" w14:paraId="7564EF2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02D67" w:rsidP="001962A8" w:rsidRDefault="00702D67" w14:paraId="5467B36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02D67" w:rsidP="001962A8" w:rsidRDefault="00702D67" w14:paraId="06A67E1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02D67" w:rsidP="001962A8" w:rsidRDefault="00702D67" w14:paraId="02B3269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02D67" w:rsidP="001962A8" w:rsidRDefault="00702D67" w14:paraId="544554C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5CD7157" w14:textId="2DDB61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1A59">
              <w:rPr>
                <w:rFonts w:ascii="Arial" w:hAnsi="Arial" w:cs="Arial"/>
                <w:sz w:val="20"/>
                <w:szCs w:val="20"/>
              </w:rPr>
              <w:t>Ukupno 332.286.937,19 kn (zbroj 98.306,09 kn i 332.188.631,10 kn)</w:t>
            </w:r>
          </w:p>
        </w:tc>
        <w:tc>
          <w:tcPr>
            <w:tcW w:w="1403" w:type="dxa"/>
          </w:tcPr>
          <w:p w:rsidR="005C161F" w:rsidP="001962A8" w:rsidRDefault="005C161F" w14:paraId="1582168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Dio potraživanja pod rbr.1. jer je došlo  do promjene zaduženja po ZNS-u 5 te se tražbina smanjila za taj iznos.</w:t>
            </w:r>
          </w:p>
          <w:p w:rsidR="005C161F" w:rsidP="001962A8" w:rsidRDefault="005C161F" w14:paraId="3AA655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A26A0D7" w14:textId="4FC51D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1A59">
              <w:rPr>
                <w:rFonts w:ascii="Arial" w:hAnsi="Arial" w:cs="Arial"/>
                <w:sz w:val="20"/>
                <w:szCs w:val="20"/>
              </w:rPr>
              <w:t>Osporeni iznos po rbr.1. u dijelu od 98.306,09 kn dužnik nema u poslovnim knjigama. Iznos od 332.188.631,10 kn odnosi se na obveze po osnovi jamstava, a iz prijave ne proizlazi da je vjerovnik podmirio obvezu glavnog dužnika.</w:t>
            </w:r>
          </w:p>
        </w:tc>
        <w:tc>
          <w:tcPr>
            <w:tcW w:w="247" w:type="dxa"/>
          </w:tcPr>
          <w:p w:rsidRPr="00A654CB" w:rsidR="005C161F" w:rsidP="001962A8" w:rsidRDefault="005C161F" w14:paraId="56F524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702D67" w:rsidTr="001F5E81" w14:paraId="4BBD572C" w14:textId="77777777">
        <w:tc>
          <w:tcPr>
            <w:tcW w:w="852" w:type="dxa"/>
          </w:tcPr>
          <w:p w:rsidRPr="00A654CB" w:rsidR="00702D67" w:rsidP="001962A8" w:rsidRDefault="00702D67" w14:paraId="0AB416D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702D67" w:rsidP="001962A8" w:rsidRDefault="00702D67" w14:paraId="49DC3F3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02D67" w:rsidP="001962A8" w:rsidRDefault="00702D67" w14:paraId="2FE3571B" w14:textId="3EA453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24F9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B855D3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F54974" w:rsidP="001962A8" w:rsidRDefault="00F54974" w14:paraId="171D489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54974" w:rsidP="001962A8" w:rsidRDefault="00DA2FB7" w14:paraId="4A9D140A" w14:textId="06B5C6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 prijave tražbine zaprimljene 27. svibnja 2022. proizlazi da se o</w:t>
            </w:r>
            <w:r w:rsidR="004C360C">
              <w:rPr>
                <w:rFonts w:ascii="Arial" w:hAnsi="Arial" w:cs="Arial"/>
                <w:sz w:val="20"/>
                <w:szCs w:val="20"/>
              </w:rPr>
              <w:t>sporeni dio tražbine</w:t>
            </w:r>
            <w:r w:rsidR="00C7277E">
              <w:t xml:space="preserve"> </w:t>
            </w:r>
            <w:r w:rsidRPr="00C7277E" w:rsidR="00C7277E">
              <w:rPr>
                <w:rFonts w:ascii="Arial" w:hAnsi="Arial" w:cs="Arial"/>
                <w:sz w:val="20"/>
                <w:szCs w:val="20"/>
              </w:rPr>
              <w:t xml:space="preserve">od 98.306,09 </w:t>
            </w:r>
            <w:r w:rsidR="00F678F5">
              <w:rPr>
                <w:rFonts w:ascii="Arial" w:hAnsi="Arial" w:cs="Arial"/>
                <w:sz w:val="20"/>
                <w:szCs w:val="20"/>
              </w:rPr>
              <w:t>kn</w:t>
            </w:r>
            <w:r w:rsidR="004C360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odnosi na dio tražbine pod rednim brojem </w:t>
            </w:r>
            <w:r w:rsidR="004C360C">
              <w:rPr>
                <w:rFonts w:ascii="Arial" w:hAnsi="Arial" w:cs="Arial"/>
                <w:sz w:val="20"/>
                <w:szCs w:val="20"/>
              </w:rPr>
              <w:t xml:space="preserve">1. </w:t>
            </w:r>
            <w:r>
              <w:rPr>
                <w:rFonts w:ascii="Arial" w:hAnsi="Arial" w:cs="Arial"/>
                <w:sz w:val="20"/>
                <w:szCs w:val="20"/>
              </w:rPr>
              <w:t xml:space="preserve">i da se </w:t>
            </w:r>
            <w:r w:rsidR="004C360C">
              <w:rPr>
                <w:rFonts w:ascii="Arial" w:hAnsi="Arial" w:cs="Arial"/>
                <w:sz w:val="20"/>
                <w:szCs w:val="20"/>
              </w:rPr>
              <w:t xml:space="preserve">temelji na Sporazumu o partnerstvu od 14. veljače 2020. i Dodatku I Sporazuma od </w:t>
            </w:r>
            <w:r w:rsidR="00C7277E">
              <w:rPr>
                <w:rFonts w:ascii="Arial" w:hAnsi="Arial" w:cs="Arial"/>
                <w:sz w:val="20"/>
                <w:szCs w:val="20"/>
              </w:rPr>
              <w:t>11. svibnja 2020.</w:t>
            </w:r>
          </w:p>
          <w:p w:rsidR="001B1FCA" w:rsidP="001962A8" w:rsidRDefault="001B1FCA" w14:paraId="068833E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F0167" w:rsidR="00C7277E" w:rsidP="001962A8" w:rsidRDefault="00C7277E" w14:paraId="23C055C7" w14:textId="6101C3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0167">
              <w:rPr>
                <w:rFonts w:ascii="Arial" w:hAnsi="Arial" w:cs="Arial"/>
                <w:sz w:val="20"/>
                <w:szCs w:val="20"/>
              </w:rPr>
              <w:t xml:space="preserve">Na upit suda </w:t>
            </w:r>
            <w:r w:rsidRPr="001F0167" w:rsidR="00DA2FB7">
              <w:rPr>
                <w:rFonts w:ascii="Arial" w:hAnsi="Arial" w:cs="Arial"/>
                <w:sz w:val="20"/>
                <w:szCs w:val="20"/>
              </w:rPr>
              <w:t xml:space="preserve">odnosi li se ovršna isprava zadužnica OV-1416/22 od 29. ožujka 2022. koju je vjerovnik dostavio uz prvu prijavu tražbine, na </w:t>
            </w:r>
            <w:r w:rsidRPr="001F0167" w:rsidR="001B1FCA">
              <w:rPr>
                <w:rFonts w:ascii="Arial" w:hAnsi="Arial" w:cs="Arial"/>
                <w:sz w:val="20"/>
                <w:szCs w:val="20"/>
              </w:rPr>
              <w:t>tražbinu</w:t>
            </w:r>
            <w:r w:rsidRPr="001F0167" w:rsidR="00DA2FB7">
              <w:rPr>
                <w:rFonts w:ascii="Arial" w:hAnsi="Arial" w:cs="Arial"/>
                <w:sz w:val="20"/>
                <w:szCs w:val="20"/>
              </w:rPr>
              <w:t xml:space="preserve"> naznačen</w:t>
            </w:r>
            <w:r w:rsidRPr="001F0167" w:rsidR="001B1FCA">
              <w:rPr>
                <w:rFonts w:ascii="Arial" w:hAnsi="Arial" w:cs="Arial"/>
                <w:sz w:val="20"/>
                <w:szCs w:val="20"/>
              </w:rPr>
              <w:t>u</w:t>
            </w:r>
            <w:r w:rsidRPr="001F0167" w:rsidR="00DA2FB7">
              <w:rPr>
                <w:rFonts w:ascii="Arial" w:hAnsi="Arial" w:cs="Arial"/>
                <w:sz w:val="20"/>
                <w:szCs w:val="20"/>
              </w:rPr>
              <w:t xml:space="preserve"> pod brojem 4. iz prve prijave tražbine zaprimljene 27. svibnja 2022. tj. na iznos od 1.830.332,20 kn (koj</w:t>
            </w:r>
            <w:r w:rsidRPr="001F0167" w:rsidR="001B1FCA">
              <w:rPr>
                <w:rFonts w:ascii="Arial" w:hAnsi="Arial" w:cs="Arial"/>
                <w:sz w:val="20"/>
                <w:szCs w:val="20"/>
              </w:rPr>
              <w:t>i</w:t>
            </w:r>
            <w:r w:rsidRPr="001F0167" w:rsidR="00DA2FB7">
              <w:rPr>
                <w:rFonts w:ascii="Arial" w:hAnsi="Arial" w:cs="Arial"/>
                <w:sz w:val="20"/>
                <w:szCs w:val="20"/>
              </w:rPr>
              <w:t xml:space="preserve"> se temelji na Ugovoru o suradnji od 31. prosinca 2020. i Dodatku te Ugovoru o podjeli troškova od 1. kolovoza 2018. i Dodatku i Ugovoru o podjeli troškova od 1. listopada 2020.)  ili ne, a ako se ne odnosi na </w:t>
            </w:r>
            <w:r w:rsidRPr="001F0167" w:rsidR="001B1FCA">
              <w:rPr>
                <w:rFonts w:ascii="Arial" w:hAnsi="Arial" w:cs="Arial"/>
                <w:sz w:val="20"/>
                <w:szCs w:val="20"/>
              </w:rPr>
              <w:t>tu tražbinu</w:t>
            </w:r>
            <w:r w:rsidRPr="001F0167" w:rsidR="00DA2FB7">
              <w:rPr>
                <w:rFonts w:ascii="Arial" w:hAnsi="Arial" w:cs="Arial"/>
                <w:sz w:val="20"/>
                <w:szCs w:val="20"/>
              </w:rPr>
              <w:t>, na koj</w:t>
            </w:r>
            <w:r w:rsidRPr="001F0167" w:rsidR="001B1FCA">
              <w:rPr>
                <w:rFonts w:ascii="Arial" w:hAnsi="Arial" w:cs="Arial"/>
                <w:sz w:val="20"/>
                <w:szCs w:val="20"/>
              </w:rPr>
              <w:t>u se tražbinu</w:t>
            </w:r>
            <w:r w:rsidRPr="001F0167" w:rsidR="00DA2FB7">
              <w:rPr>
                <w:rFonts w:ascii="Arial" w:hAnsi="Arial" w:cs="Arial"/>
                <w:sz w:val="20"/>
                <w:szCs w:val="20"/>
              </w:rPr>
              <w:t xml:space="preserve"> odnosi</w:t>
            </w:r>
            <w:r w:rsidRPr="001F0167" w:rsidR="001B1FC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F0167" w:rsidR="00DA2FB7">
              <w:rPr>
                <w:rFonts w:ascii="Arial" w:hAnsi="Arial" w:cs="Arial"/>
                <w:bCs/>
                <w:sz w:val="20"/>
                <w:szCs w:val="20"/>
              </w:rPr>
              <w:t xml:space="preserve">vjerovnik je </w:t>
            </w:r>
            <w:r w:rsidRPr="001F0167" w:rsidR="001B1FCA">
              <w:rPr>
                <w:rFonts w:ascii="Arial" w:hAnsi="Arial" w:cs="Arial"/>
                <w:bCs/>
                <w:sz w:val="20"/>
                <w:szCs w:val="20"/>
              </w:rPr>
              <w:t>u očitovanju</w:t>
            </w:r>
            <w:r w:rsidRPr="001F0167" w:rsidR="001F0167">
              <w:rPr>
                <w:rFonts w:ascii="Arial" w:hAnsi="Arial" w:cs="Arial"/>
                <w:bCs/>
                <w:sz w:val="20"/>
                <w:szCs w:val="20"/>
              </w:rPr>
              <w:t xml:space="preserve"> sadržanom u podnesku od 21. rujna 2022.</w:t>
            </w:r>
            <w:r w:rsidRPr="001F0167" w:rsidR="001B1FC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1F0167" w:rsidR="00DA2FB7">
              <w:rPr>
                <w:rFonts w:ascii="Arial" w:hAnsi="Arial" w:cs="Arial"/>
                <w:bCs/>
                <w:sz w:val="20"/>
                <w:szCs w:val="20"/>
              </w:rPr>
              <w:t>naveo</w:t>
            </w:r>
            <w:r w:rsidRPr="001F0167" w:rsidR="001F0167">
              <w:rPr>
                <w:rFonts w:ascii="Arial" w:hAnsi="Arial" w:cs="Arial"/>
                <w:bCs/>
                <w:sz w:val="20"/>
                <w:szCs w:val="20"/>
              </w:rPr>
              <w:t xml:space="preserve"> da se odnosi na</w:t>
            </w:r>
            <w:r w:rsidRPr="001F0167" w:rsidR="00880CC4">
              <w:rPr>
                <w:rFonts w:ascii="Arial" w:hAnsi="Arial" w:cs="Arial"/>
                <w:bCs/>
                <w:sz w:val="20"/>
                <w:szCs w:val="20"/>
              </w:rPr>
              <w:t xml:space="preserve"> tražbinu naznačenu pod brojem 4. iz prve prijave tražbine zaprimljene 27. svibnja 2022. tj. na iznos od 1.830.332,20 kn</w:t>
            </w:r>
            <w:r w:rsidRPr="001F0167" w:rsidR="001F016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:rsidRPr="001F0167" w:rsidR="00C7277E" w:rsidP="001962A8" w:rsidRDefault="00C7277E" w14:paraId="5C5C34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A2FB7" w:rsidP="001962A8" w:rsidRDefault="004C5098" w14:paraId="63A5BFAD" w14:textId="497108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526A">
              <w:rPr>
                <w:rFonts w:ascii="Arial" w:hAnsi="Arial" w:cs="Arial"/>
                <w:sz w:val="20"/>
                <w:szCs w:val="20"/>
              </w:rPr>
              <w:t>U odnosu na osporeni i</w:t>
            </w:r>
            <w:r w:rsidRPr="00DD526A" w:rsidR="00C7277E">
              <w:rPr>
                <w:rFonts w:ascii="Arial" w:hAnsi="Arial" w:cs="Arial"/>
                <w:sz w:val="20"/>
                <w:szCs w:val="20"/>
              </w:rPr>
              <w:t>znos od 332.188.631,10 kn</w:t>
            </w:r>
            <w:r w:rsidRPr="00DD526A">
              <w:rPr>
                <w:rFonts w:ascii="Arial" w:hAnsi="Arial" w:cs="Arial"/>
                <w:sz w:val="20"/>
                <w:szCs w:val="20"/>
              </w:rPr>
              <w:t xml:space="preserve"> po drugoj prijavi </w:t>
            </w:r>
            <w:r w:rsidRPr="00DD526A" w:rsidR="00DA2FB7">
              <w:rPr>
                <w:rFonts w:ascii="Arial" w:hAnsi="Arial" w:cs="Arial"/>
                <w:sz w:val="20"/>
                <w:szCs w:val="20"/>
              </w:rPr>
              <w:t xml:space="preserve">tražbine iz prijave </w:t>
            </w:r>
            <w:r w:rsidRPr="00DD526A" w:rsidR="001B1FCA">
              <w:rPr>
                <w:rFonts w:ascii="Arial" w:hAnsi="Arial" w:cs="Arial"/>
                <w:sz w:val="20"/>
                <w:szCs w:val="20"/>
              </w:rPr>
              <w:t xml:space="preserve">tražbine </w:t>
            </w:r>
            <w:r w:rsidRPr="00DD526A">
              <w:rPr>
                <w:rFonts w:ascii="Arial" w:hAnsi="Arial" w:cs="Arial"/>
                <w:sz w:val="20"/>
                <w:szCs w:val="20"/>
              </w:rPr>
              <w:t>proizlazi da se</w:t>
            </w:r>
            <w:r w:rsidRPr="00DD526A" w:rsidR="00C7277E">
              <w:rPr>
                <w:rFonts w:ascii="Arial" w:hAnsi="Arial" w:cs="Arial"/>
                <w:sz w:val="20"/>
                <w:szCs w:val="20"/>
              </w:rPr>
              <w:t xml:space="preserve"> odnosi na obveze po osnovi jamstava</w:t>
            </w:r>
            <w:r w:rsidRPr="00DD526A">
              <w:rPr>
                <w:rFonts w:ascii="Arial" w:hAnsi="Arial" w:cs="Arial"/>
                <w:sz w:val="20"/>
                <w:szCs w:val="20"/>
              </w:rPr>
              <w:t xml:space="preserve"> i da je vjerovnik naveo da nema ovršnu ispravu prema dužniku.</w:t>
            </w:r>
            <w:r w:rsidR="00DA2FB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B1FCA" w:rsidP="001962A8" w:rsidRDefault="001B1FCA" w14:paraId="106BA3C0" w14:textId="0C75B9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02D67" w:rsidP="00DD526A" w:rsidRDefault="001B1FCA" w14:paraId="676F0F7E" w14:textId="1F159D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3EDE">
              <w:rPr>
                <w:rFonts w:ascii="Arial" w:hAnsi="Arial" w:cs="Arial"/>
                <w:sz w:val="20"/>
                <w:szCs w:val="20"/>
              </w:rPr>
              <w:t xml:space="preserve">Tražbina pod rednim broj 5.u iznosu od 482.388,47 kn </w:t>
            </w:r>
            <w:r w:rsidRPr="00003EDE" w:rsidR="00DD526A">
              <w:rPr>
                <w:rFonts w:ascii="Arial" w:hAnsi="Arial" w:cs="Arial"/>
                <w:sz w:val="20"/>
                <w:szCs w:val="20"/>
              </w:rPr>
              <w:t>j</w:t>
            </w:r>
            <w:r w:rsidRPr="00003EDE">
              <w:rPr>
                <w:rFonts w:ascii="Arial" w:hAnsi="Arial" w:cs="Arial"/>
                <w:sz w:val="20"/>
                <w:szCs w:val="20"/>
              </w:rPr>
              <w:t xml:space="preserve">e priznata jer ju je vjerovnik kao jamac platio </w:t>
            </w:r>
            <w:proofErr w:type="spellStart"/>
            <w:r w:rsidRPr="00003EDE">
              <w:rPr>
                <w:rFonts w:ascii="Arial" w:hAnsi="Arial" w:cs="Arial"/>
                <w:sz w:val="20"/>
                <w:szCs w:val="20"/>
              </w:rPr>
              <w:t>Zagrešped</w:t>
            </w:r>
            <w:r w:rsidRPr="00003EDE" w:rsidR="00DD526A">
              <w:rPr>
                <w:rFonts w:ascii="Arial" w:hAnsi="Arial" w:cs="Arial"/>
                <w:sz w:val="20"/>
                <w:szCs w:val="20"/>
              </w:rPr>
              <w:t>u</w:t>
            </w:r>
            <w:proofErr w:type="spellEnd"/>
            <w:r w:rsidRPr="00003EDE">
              <w:rPr>
                <w:rFonts w:ascii="Arial" w:hAnsi="Arial" w:cs="Arial"/>
                <w:sz w:val="20"/>
                <w:szCs w:val="20"/>
              </w:rPr>
              <w:t xml:space="preserve"> d.o.o.</w:t>
            </w:r>
            <w:r w:rsidRPr="00003EDE" w:rsidR="00DD526A">
              <w:rPr>
                <w:rFonts w:ascii="Arial" w:hAnsi="Arial" w:cs="Arial"/>
                <w:sz w:val="20"/>
                <w:szCs w:val="20"/>
              </w:rPr>
              <w:t xml:space="preserve">,a </w:t>
            </w:r>
            <w:proofErr w:type="spellStart"/>
            <w:r w:rsidRPr="00003EDE" w:rsidR="001976E9">
              <w:rPr>
                <w:rFonts w:ascii="Arial" w:hAnsi="Arial" w:cs="Arial"/>
                <w:sz w:val="20"/>
                <w:szCs w:val="20"/>
              </w:rPr>
              <w:t>Zagrebšped</w:t>
            </w:r>
            <w:proofErr w:type="spellEnd"/>
            <w:r w:rsidRPr="00003EDE" w:rsidR="001976E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03EDE" w:rsidR="00DD526A">
              <w:rPr>
                <w:rFonts w:ascii="Arial" w:hAnsi="Arial" w:cs="Arial"/>
                <w:sz w:val="20"/>
                <w:szCs w:val="20"/>
              </w:rPr>
              <w:t>je povukao prijavu tog dijela tražbine</w:t>
            </w:r>
            <w:r w:rsidRPr="00003EDE" w:rsidR="000D6567">
              <w:rPr>
                <w:rFonts w:ascii="Arial" w:hAnsi="Arial" w:cs="Arial"/>
                <w:sz w:val="20"/>
                <w:szCs w:val="20"/>
              </w:rPr>
              <w:t xml:space="preserve"> pa nema dvostrukog prijavljivanja</w:t>
            </w:r>
            <w:r w:rsidRPr="00003EDE" w:rsidR="00DD526A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654CB" w:rsidR="00DD526A" w:rsidP="00DD526A" w:rsidRDefault="00DD526A" w14:paraId="1C3CC541" w14:textId="0E4425E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702D67" w:rsidP="001962A8" w:rsidRDefault="00702D67" w14:paraId="6268060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0F0D7CA5" w14:textId="77777777">
        <w:tc>
          <w:tcPr>
            <w:tcW w:w="852" w:type="dxa"/>
          </w:tcPr>
          <w:p w:rsidRPr="00A654CB" w:rsidR="005C161F" w:rsidP="001962A8" w:rsidRDefault="005C161F" w14:paraId="3DA40B0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62.</w:t>
            </w:r>
          </w:p>
        </w:tc>
        <w:tc>
          <w:tcPr>
            <w:tcW w:w="1417" w:type="dxa"/>
          </w:tcPr>
          <w:p w:rsidRPr="00A654CB" w:rsidR="005C161F" w:rsidP="001962A8" w:rsidRDefault="005C161F" w14:paraId="594771D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CRVENO JEZERO GRAĐENJE d.o.o. </w:t>
            </w:r>
          </w:p>
        </w:tc>
        <w:tc>
          <w:tcPr>
            <w:tcW w:w="709" w:type="dxa"/>
          </w:tcPr>
          <w:p w:rsidRPr="00A654CB" w:rsidR="005C161F" w:rsidP="001962A8" w:rsidRDefault="005C161F" w14:paraId="24E739B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50764427286</w:t>
            </w:r>
          </w:p>
        </w:tc>
        <w:tc>
          <w:tcPr>
            <w:tcW w:w="1134" w:type="dxa"/>
          </w:tcPr>
          <w:p w:rsidRPr="00A654CB" w:rsidR="005C161F" w:rsidP="001962A8" w:rsidRDefault="005C161F" w14:paraId="559D2D6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Medvedgradska ulica 22, 10000 Zagreb</w:t>
            </w:r>
          </w:p>
        </w:tc>
        <w:tc>
          <w:tcPr>
            <w:tcW w:w="1417" w:type="dxa"/>
          </w:tcPr>
          <w:p w:rsidRPr="00A654CB" w:rsidR="005C161F" w:rsidP="001962A8" w:rsidRDefault="005C161F" w14:paraId="09E42DD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1.679.638,15 kn</w:t>
            </w:r>
          </w:p>
        </w:tc>
        <w:tc>
          <w:tcPr>
            <w:tcW w:w="1110" w:type="dxa"/>
          </w:tcPr>
          <w:p w:rsidRPr="00A654CB" w:rsidR="005C161F" w:rsidP="001962A8" w:rsidRDefault="005C161F" w14:paraId="11BFBEB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0404470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324A0A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F33A50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B4E8AC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F2FE07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AC2468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A19D14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B7EC89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9E2385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69892F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8C349F9" w14:textId="03F45A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54974" w:rsidP="001962A8" w:rsidRDefault="00F54974" w14:paraId="490CEBD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6F99AC4" w14:textId="28965D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8" w:type="dxa"/>
          </w:tcPr>
          <w:p w:rsidRPr="00A654CB" w:rsidR="005C161F" w:rsidP="001962A8" w:rsidRDefault="005C161F" w14:paraId="20B32BB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1.679.638,15 kn</w:t>
            </w:r>
          </w:p>
        </w:tc>
        <w:tc>
          <w:tcPr>
            <w:tcW w:w="1403" w:type="dxa"/>
          </w:tcPr>
          <w:p w:rsidRPr="00A654CB" w:rsidR="005C161F" w:rsidP="001962A8" w:rsidRDefault="005C161F" w14:paraId="14A0F582" w14:textId="786C2B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je predmet sudskog postupka koji je u tijeku i kamata na tu tražbinu. Postoji niz ner</w:t>
            </w:r>
            <w:r w:rsidR="009E4558">
              <w:rPr>
                <w:rFonts w:ascii="Arial" w:hAnsi="Arial" w:cs="Arial"/>
                <w:sz w:val="20"/>
                <w:szCs w:val="20"/>
              </w:rPr>
              <w:t>i</w:t>
            </w:r>
            <w:r w:rsidRPr="00A654CB">
              <w:rPr>
                <w:rFonts w:ascii="Arial" w:hAnsi="Arial" w:cs="Arial"/>
                <w:sz w:val="20"/>
                <w:szCs w:val="20"/>
              </w:rPr>
              <w:t>ješenih reklamacija sa kooperantom na projektu Dugo Selo - Križevci.</w:t>
            </w:r>
          </w:p>
        </w:tc>
        <w:tc>
          <w:tcPr>
            <w:tcW w:w="247" w:type="dxa"/>
          </w:tcPr>
          <w:p w:rsidRPr="00A654CB" w:rsidR="005C161F" w:rsidP="001962A8" w:rsidRDefault="005C161F" w14:paraId="7DF730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702D67" w:rsidTr="001F5E81" w14:paraId="02891095" w14:textId="77777777">
        <w:tc>
          <w:tcPr>
            <w:tcW w:w="852" w:type="dxa"/>
          </w:tcPr>
          <w:p w:rsidRPr="00A654CB" w:rsidR="00702D67" w:rsidP="001962A8" w:rsidRDefault="00702D67" w14:paraId="2FEAB14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702D67" w:rsidP="001962A8" w:rsidRDefault="00702D67" w14:paraId="09D16FC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02D67" w:rsidP="001962A8" w:rsidRDefault="00702D67" w14:paraId="5C04866A" w14:textId="31D5C5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2D67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6E13AB">
              <w:rPr>
                <w:rFonts w:ascii="Arial" w:hAnsi="Arial" w:cs="Arial"/>
                <w:sz w:val="20"/>
                <w:szCs w:val="20"/>
              </w:rPr>
              <w:t xml:space="preserve"> ostaje.</w:t>
            </w:r>
          </w:p>
          <w:p w:rsidR="00F772B5" w:rsidP="001962A8" w:rsidRDefault="00F772B5" w14:paraId="251391DA" w14:textId="7ACF29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772B5" w:rsidP="001962A8" w:rsidRDefault="00C3447E" w14:paraId="15F8C25E" w14:textId="2CBBF8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447E">
              <w:rPr>
                <w:rFonts w:ascii="Arial" w:hAnsi="Arial" w:cs="Arial"/>
                <w:sz w:val="20"/>
                <w:szCs w:val="20"/>
              </w:rPr>
              <w:t xml:space="preserve">Iz prijave proizlazi da se tražbina temelji </w:t>
            </w:r>
            <w:r w:rsidR="00F772B5">
              <w:rPr>
                <w:rFonts w:ascii="Arial" w:hAnsi="Arial" w:cs="Arial"/>
                <w:sz w:val="20"/>
                <w:szCs w:val="20"/>
              </w:rPr>
              <w:t>na računima, obračunu kamata i rje</w:t>
            </w:r>
            <w:r w:rsidR="002E2FCB">
              <w:rPr>
                <w:rFonts w:ascii="Arial" w:hAnsi="Arial" w:cs="Arial"/>
                <w:sz w:val="20"/>
                <w:szCs w:val="20"/>
              </w:rPr>
              <w:t>š</w:t>
            </w:r>
            <w:r w:rsidR="00F772B5">
              <w:rPr>
                <w:rFonts w:ascii="Arial" w:hAnsi="Arial" w:cs="Arial"/>
                <w:sz w:val="20"/>
                <w:szCs w:val="20"/>
              </w:rPr>
              <w:t>enju o ovrsi na kojem nije is</w:t>
            </w:r>
            <w:r w:rsidR="002E2FCB">
              <w:rPr>
                <w:rFonts w:ascii="Arial" w:hAnsi="Arial" w:cs="Arial"/>
                <w:sz w:val="20"/>
                <w:szCs w:val="20"/>
              </w:rPr>
              <w:t>taknuta klauzula</w:t>
            </w:r>
            <w:r w:rsidR="00F772B5">
              <w:rPr>
                <w:rFonts w:ascii="Arial" w:hAnsi="Arial" w:cs="Arial"/>
                <w:sz w:val="20"/>
                <w:szCs w:val="20"/>
              </w:rPr>
              <w:t xml:space="preserve"> pravomoćno</w:t>
            </w:r>
            <w:r w:rsidR="002E2FCB">
              <w:rPr>
                <w:rFonts w:ascii="Arial" w:hAnsi="Arial" w:cs="Arial"/>
                <w:sz w:val="20"/>
                <w:szCs w:val="20"/>
              </w:rPr>
              <w:t>sti</w:t>
            </w:r>
            <w:r w:rsidR="00F772B5">
              <w:rPr>
                <w:rFonts w:ascii="Arial" w:hAnsi="Arial" w:cs="Arial"/>
                <w:sz w:val="20"/>
                <w:szCs w:val="20"/>
              </w:rPr>
              <w:t xml:space="preserve"> i ovrš</w:t>
            </w:r>
            <w:r w:rsidR="002E2FCB">
              <w:rPr>
                <w:rFonts w:ascii="Arial" w:hAnsi="Arial" w:cs="Arial"/>
                <w:sz w:val="20"/>
                <w:szCs w:val="20"/>
              </w:rPr>
              <w:t xml:space="preserve">nosti. </w:t>
            </w:r>
            <w:r w:rsidR="00F772B5">
              <w:rPr>
                <w:rFonts w:ascii="Arial" w:hAnsi="Arial" w:cs="Arial"/>
                <w:sz w:val="20"/>
                <w:szCs w:val="20"/>
              </w:rPr>
              <w:t xml:space="preserve">Sam </w:t>
            </w:r>
            <w:r w:rsidR="002E2FCB">
              <w:rPr>
                <w:rFonts w:ascii="Arial" w:hAnsi="Arial" w:cs="Arial"/>
                <w:sz w:val="20"/>
                <w:szCs w:val="20"/>
              </w:rPr>
              <w:t xml:space="preserve">vjerovnik </w:t>
            </w:r>
            <w:r w:rsidR="00F772B5">
              <w:rPr>
                <w:rFonts w:ascii="Arial" w:hAnsi="Arial" w:cs="Arial"/>
                <w:sz w:val="20"/>
                <w:szCs w:val="20"/>
              </w:rPr>
              <w:t>je naveo d</w:t>
            </w:r>
            <w:r w:rsidR="00E8174E">
              <w:rPr>
                <w:rFonts w:ascii="Arial" w:hAnsi="Arial" w:cs="Arial"/>
                <w:sz w:val="20"/>
                <w:szCs w:val="20"/>
              </w:rPr>
              <w:t>a ne raspolaže ovršnom ispravom.</w:t>
            </w:r>
          </w:p>
          <w:p w:rsidRPr="00A654CB" w:rsidR="00702D67" w:rsidP="001962A8" w:rsidRDefault="00702D67" w14:paraId="45D91A33" w14:textId="541328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702D67" w:rsidP="001962A8" w:rsidRDefault="00702D67" w14:paraId="34CEF49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1E4CDF56" w14:textId="77777777">
        <w:tc>
          <w:tcPr>
            <w:tcW w:w="852" w:type="dxa"/>
          </w:tcPr>
          <w:p w:rsidRPr="00A654CB" w:rsidR="005C161F" w:rsidP="001962A8" w:rsidRDefault="005C161F" w14:paraId="1373721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67.</w:t>
            </w:r>
          </w:p>
        </w:tc>
        <w:tc>
          <w:tcPr>
            <w:tcW w:w="1417" w:type="dxa"/>
          </w:tcPr>
          <w:p w:rsidRPr="00A654CB" w:rsidR="005C161F" w:rsidP="001962A8" w:rsidRDefault="005C161F" w14:paraId="4EEC1C3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ČISTOĆA I ZELENILO d.o.o. </w:t>
            </w:r>
          </w:p>
        </w:tc>
        <w:tc>
          <w:tcPr>
            <w:tcW w:w="709" w:type="dxa"/>
          </w:tcPr>
          <w:p w:rsidRPr="00A654CB" w:rsidR="005C161F" w:rsidP="001962A8" w:rsidRDefault="005C161F" w14:paraId="5303579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46163832762</w:t>
            </w:r>
          </w:p>
        </w:tc>
        <w:tc>
          <w:tcPr>
            <w:tcW w:w="1134" w:type="dxa"/>
          </w:tcPr>
          <w:p w:rsidRPr="00A654CB" w:rsidR="005C161F" w:rsidP="001962A8" w:rsidRDefault="005C161F" w14:paraId="42447ED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Trg Oluje 5. kolovoza 1995. kbr. 9, 22300 Knin</w:t>
            </w:r>
          </w:p>
        </w:tc>
        <w:tc>
          <w:tcPr>
            <w:tcW w:w="1417" w:type="dxa"/>
          </w:tcPr>
          <w:p w:rsidRPr="00A654CB" w:rsidR="005C161F" w:rsidP="001962A8" w:rsidRDefault="005C161F" w14:paraId="58C209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73.761,88 kn</w:t>
            </w:r>
          </w:p>
        </w:tc>
        <w:tc>
          <w:tcPr>
            <w:tcW w:w="1110" w:type="dxa"/>
          </w:tcPr>
          <w:p w:rsidRPr="00A654CB" w:rsidR="005C161F" w:rsidP="001962A8" w:rsidRDefault="005C161F" w14:paraId="270254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</w:tc>
        <w:tc>
          <w:tcPr>
            <w:tcW w:w="1158" w:type="dxa"/>
          </w:tcPr>
          <w:p w:rsidRPr="00A654CB" w:rsidR="005C161F" w:rsidP="001962A8" w:rsidRDefault="005C161F" w14:paraId="1F66448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73.761,88 kn</w:t>
            </w:r>
          </w:p>
        </w:tc>
        <w:tc>
          <w:tcPr>
            <w:tcW w:w="1403" w:type="dxa"/>
          </w:tcPr>
          <w:p w:rsidRPr="00A654CB" w:rsidR="005C161F" w:rsidP="001962A8" w:rsidRDefault="005C161F" w14:paraId="3160F5B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Naknadno utvrđeno da odvezene količine ne odgovaraju fakturiranim.</w:t>
            </w:r>
          </w:p>
        </w:tc>
        <w:tc>
          <w:tcPr>
            <w:tcW w:w="247" w:type="dxa"/>
          </w:tcPr>
          <w:p w:rsidRPr="00A654CB" w:rsidR="005C161F" w:rsidP="001962A8" w:rsidRDefault="005C161F" w14:paraId="6FBF708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702D67" w:rsidTr="001F5E81" w14:paraId="39B32B0B" w14:textId="77777777">
        <w:tc>
          <w:tcPr>
            <w:tcW w:w="852" w:type="dxa"/>
          </w:tcPr>
          <w:p w:rsidRPr="00A654CB" w:rsidR="00702D67" w:rsidP="001962A8" w:rsidRDefault="00702D67" w14:paraId="46C51B3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702D67" w:rsidP="001962A8" w:rsidRDefault="00702D67" w14:paraId="39F0A9E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02D67" w:rsidP="001962A8" w:rsidRDefault="00702D67" w14:paraId="4ABF5D7E" w14:textId="32E350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2D67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9D5352">
              <w:rPr>
                <w:rFonts w:ascii="Arial" w:hAnsi="Arial" w:cs="Arial"/>
                <w:sz w:val="20"/>
                <w:szCs w:val="20"/>
              </w:rPr>
              <w:t xml:space="preserve"> ostaje.</w:t>
            </w:r>
          </w:p>
          <w:p w:rsidR="00811B3F" w:rsidP="001962A8" w:rsidRDefault="00811B3F" w14:paraId="7FBD94F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02D67" w:rsidP="001962A8" w:rsidRDefault="00C3447E" w14:paraId="756C3B0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447E">
              <w:rPr>
                <w:rFonts w:ascii="Arial" w:hAnsi="Arial" w:cs="Arial"/>
                <w:sz w:val="20"/>
                <w:szCs w:val="20"/>
              </w:rPr>
              <w:t xml:space="preserve">Iz prijave proizlazi da se tražbina temelji </w:t>
            </w:r>
            <w:r w:rsidR="00811B3F">
              <w:rPr>
                <w:rFonts w:ascii="Arial" w:hAnsi="Arial" w:cs="Arial"/>
                <w:sz w:val="20"/>
                <w:szCs w:val="20"/>
              </w:rPr>
              <w:t xml:space="preserve">na </w:t>
            </w:r>
            <w:r w:rsidR="000B6F00">
              <w:rPr>
                <w:rFonts w:ascii="Arial" w:hAnsi="Arial" w:cs="Arial"/>
                <w:sz w:val="20"/>
                <w:szCs w:val="20"/>
              </w:rPr>
              <w:t>izvatku otvorenih stavku</w:t>
            </w:r>
            <w:r w:rsidR="00811B3F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811B3F" w:rsidR="00811B3F">
              <w:rPr>
                <w:rFonts w:ascii="Arial" w:hAnsi="Arial" w:cs="Arial"/>
                <w:sz w:val="20"/>
                <w:szCs w:val="20"/>
              </w:rPr>
              <w:t>Sam vjerovnik je naveo da ne raspolaže ovršnom ispravom.</w:t>
            </w:r>
          </w:p>
          <w:p w:rsidRPr="00A654CB" w:rsidR="00AD0C22" w:rsidP="001962A8" w:rsidRDefault="00AD0C22" w14:paraId="0A02CB2E" w14:textId="7E0087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702D67" w:rsidP="001962A8" w:rsidRDefault="00702D67" w14:paraId="28394FB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10C7BABF" w14:textId="77777777">
        <w:tc>
          <w:tcPr>
            <w:tcW w:w="852" w:type="dxa"/>
          </w:tcPr>
          <w:p w:rsidRPr="00A654CB" w:rsidR="005C161F" w:rsidP="001962A8" w:rsidRDefault="005C161F" w14:paraId="062096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68.</w:t>
            </w:r>
          </w:p>
        </w:tc>
        <w:tc>
          <w:tcPr>
            <w:tcW w:w="1417" w:type="dxa"/>
          </w:tcPr>
          <w:p w:rsidRPr="00A654CB" w:rsidR="005C161F" w:rsidP="001962A8" w:rsidRDefault="005C161F" w14:paraId="2B2BFFB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DALEKOVOD, dioničko društvo za inženjering, proizvodnju i izgradnju</w:t>
            </w:r>
          </w:p>
        </w:tc>
        <w:tc>
          <w:tcPr>
            <w:tcW w:w="709" w:type="dxa"/>
          </w:tcPr>
          <w:p w:rsidRPr="00A654CB" w:rsidR="005C161F" w:rsidP="001962A8" w:rsidRDefault="005C161F" w14:paraId="51FE3B9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47911242222</w:t>
            </w:r>
          </w:p>
        </w:tc>
        <w:tc>
          <w:tcPr>
            <w:tcW w:w="1134" w:type="dxa"/>
          </w:tcPr>
          <w:p w:rsidRPr="00A654CB" w:rsidR="005C161F" w:rsidP="001962A8" w:rsidRDefault="005C161F" w14:paraId="2140F27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Ulica Marijana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Čavića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4, 10000 Zagreb</w:t>
            </w:r>
          </w:p>
        </w:tc>
        <w:tc>
          <w:tcPr>
            <w:tcW w:w="1417" w:type="dxa"/>
          </w:tcPr>
          <w:p w:rsidRPr="00A654CB" w:rsidR="005C161F" w:rsidP="001962A8" w:rsidRDefault="005C161F" w14:paraId="53A2743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1.240.032.116,21 kn</w:t>
            </w:r>
          </w:p>
        </w:tc>
        <w:tc>
          <w:tcPr>
            <w:tcW w:w="1110" w:type="dxa"/>
          </w:tcPr>
          <w:p w:rsidRPr="00A654CB" w:rsidR="005C161F" w:rsidP="001962A8" w:rsidRDefault="005C161F" w14:paraId="1A50D8D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2A9B83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B1C25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1CB9AD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B004CB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58B4F2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C68B37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ED768F9" w14:textId="5038A7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8E2C8E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2F4366A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1.240.010.263,28 kn</w:t>
            </w:r>
          </w:p>
          <w:p w:rsidRPr="00A654CB" w:rsidR="005C161F" w:rsidP="001962A8" w:rsidRDefault="005C161F" w14:paraId="47C6930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80426E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25522D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726716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8D9CB2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F7B4647" w14:textId="2887FC3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743F6F2" w14:textId="3D84FA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1B1FCA" w:rsidP="001962A8" w:rsidRDefault="001B1FCA" w14:paraId="3188A24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565840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1.240.010.263,28 kn</w:t>
            </w:r>
          </w:p>
        </w:tc>
        <w:tc>
          <w:tcPr>
            <w:tcW w:w="1403" w:type="dxa"/>
          </w:tcPr>
          <w:p w:rsidRPr="00A654CB" w:rsidR="005C161F" w:rsidP="001962A8" w:rsidRDefault="005C161F" w14:paraId="72859E8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Radi se o uvjetnoj tražbini po ugovoru o konzorciju, koja nije knjižena.</w:t>
            </w:r>
          </w:p>
          <w:p w:rsidRPr="00A654CB" w:rsidR="005C161F" w:rsidP="001962A8" w:rsidRDefault="005C161F" w14:paraId="0B20B46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6B868BA" w14:textId="03E39B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B966C4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4C4DAC0" w14:textId="1BFFA6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Vjerovnik nema nikakvu imovinskopravnu tražbinu prema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dužniku po prijavljenoj tražbini u osporenom iznosu (čl. 35. st. 1 SZ-a). Radi se o ugovornoj solidarnoj obvezi dužnika i vjerovnika prema trećima, a iz priloženih isprava ne proizlazi da je nastala obveza regresa dužnika prema vjerovniku</w:t>
            </w:r>
            <w:r w:rsidR="003F24E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7" w:type="dxa"/>
          </w:tcPr>
          <w:p w:rsidRPr="00A654CB" w:rsidR="005C161F" w:rsidP="001962A8" w:rsidRDefault="005C161F" w14:paraId="7F08D45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702D67" w:rsidTr="001F5E81" w14:paraId="7EE0994F" w14:textId="77777777">
        <w:tc>
          <w:tcPr>
            <w:tcW w:w="852" w:type="dxa"/>
          </w:tcPr>
          <w:p w:rsidRPr="00A654CB" w:rsidR="00702D67" w:rsidP="001962A8" w:rsidRDefault="00702D67" w14:paraId="3C8DB46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702D67" w:rsidP="001962A8" w:rsidRDefault="00702D67" w14:paraId="178070E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02D67" w:rsidP="001962A8" w:rsidRDefault="00702D67" w14:paraId="4B5EDF07" w14:textId="081EC0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2D67">
              <w:rPr>
                <w:rFonts w:ascii="Arial" w:hAnsi="Arial" w:cs="Arial"/>
                <w:sz w:val="20"/>
                <w:szCs w:val="20"/>
              </w:rPr>
              <w:t>Na upit suda ostaj</w:t>
            </w:r>
            <w:r w:rsidR="00EB47D6">
              <w:rPr>
                <w:rFonts w:ascii="Arial" w:hAnsi="Arial" w:cs="Arial"/>
                <w:sz w:val="20"/>
                <w:szCs w:val="20"/>
              </w:rPr>
              <w:t>u</w:t>
            </w:r>
            <w:r w:rsidRPr="00702D67">
              <w:rPr>
                <w:rFonts w:ascii="Arial" w:hAnsi="Arial" w:cs="Arial"/>
                <w:sz w:val="20"/>
                <w:szCs w:val="20"/>
              </w:rPr>
              <w:t xml:space="preserve"> li kod osporavanja izjavljuj</w:t>
            </w:r>
            <w:r w:rsidR="00EB47D6">
              <w:rPr>
                <w:rFonts w:ascii="Arial" w:hAnsi="Arial" w:cs="Arial"/>
                <w:sz w:val="20"/>
                <w:szCs w:val="20"/>
              </w:rPr>
              <w:t>u</w:t>
            </w:r>
            <w:r w:rsidRPr="00702D67">
              <w:rPr>
                <w:rFonts w:ascii="Arial" w:hAnsi="Arial" w:cs="Arial"/>
                <w:sz w:val="20"/>
                <w:szCs w:val="20"/>
              </w:rPr>
              <w:t xml:space="preserve"> da</w:t>
            </w:r>
            <w:r w:rsidR="00443537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2E2FCB" w:rsidP="001962A8" w:rsidRDefault="002E2FCB" w14:paraId="016F406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51034" w:rsidP="001962A8" w:rsidRDefault="00151034" w14:paraId="1D36586B" w14:textId="496348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3447E" w:rsidR="00C3447E">
              <w:rPr>
                <w:rFonts w:ascii="Arial" w:hAnsi="Arial" w:cs="Arial"/>
                <w:sz w:val="20"/>
                <w:szCs w:val="20"/>
              </w:rPr>
              <w:t>Iz prijave p</w:t>
            </w:r>
            <w:r w:rsidR="00C3447E">
              <w:rPr>
                <w:rFonts w:ascii="Arial" w:hAnsi="Arial" w:cs="Arial"/>
                <w:sz w:val="20"/>
                <w:szCs w:val="20"/>
              </w:rPr>
              <w:t>roizlazi da se tražbina temelji</w:t>
            </w:r>
            <w:r>
              <w:rPr>
                <w:rFonts w:ascii="Arial" w:hAnsi="Arial" w:cs="Arial"/>
                <w:sz w:val="20"/>
                <w:szCs w:val="20"/>
              </w:rPr>
              <w:t xml:space="preserve"> na računu, izvodu otvorenih stavki i tužbi, dakle nema ovršne isprave.</w:t>
            </w:r>
          </w:p>
          <w:p w:rsidRPr="00A654CB" w:rsidR="00702D67" w:rsidP="001962A8" w:rsidRDefault="00702D67" w14:paraId="3E2533AB" w14:textId="6195D0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702D67" w:rsidP="001962A8" w:rsidRDefault="00702D67" w14:paraId="343C0D8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4D61899D" w14:textId="77777777">
        <w:tc>
          <w:tcPr>
            <w:tcW w:w="852" w:type="dxa"/>
          </w:tcPr>
          <w:p w:rsidRPr="00A654CB" w:rsidR="005C161F" w:rsidP="001962A8" w:rsidRDefault="005C161F" w14:paraId="5953E57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69.</w:t>
            </w:r>
          </w:p>
        </w:tc>
        <w:tc>
          <w:tcPr>
            <w:tcW w:w="1417" w:type="dxa"/>
          </w:tcPr>
          <w:p w:rsidRPr="00A654CB" w:rsidR="005C161F" w:rsidP="001962A8" w:rsidRDefault="005C161F" w14:paraId="0296C2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DAMIR KRALJ</w:t>
            </w:r>
          </w:p>
        </w:tc>
        <w:tc>
          <w:tcPr>
            <w:tcW w:w="709" w:type="dxa"/>
          </w:tcPr>
          <w:p w:rsidRPr="00A654CB" w:rsidR="005C161F" w:rsidP="001962A8" w:rsidRDefault="005C161F" w14:paraId="6CC0B68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51933657647</w:t>
            </w:r>
          </w:p>
        </w:tc>
        <w:tc>
          <w:tcPr>
            <w:tcW w:w="1134" w:type="dxa"/>
          </w:tcPr>
          <w:p w:rsidRPr="00A654CB" w:rsidR="005C161F" w:rsidP="001962A8" w:rsidRDefault="005C161F" w14:paraId="3826DD8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Dragutina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Rakovca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44, 42000 Varaždin</w:t>
            </w:r>
          </w:p>
        </w:tc>
        <w:tc>
          <w:tcPr>
            <w:tcW w:w="1417" w:type="dxa"/>
          </w:tcPr>
          <w:p w:rsidRPr="00A654CB" w:rsidR="005C161F" w:rsidP="001962A8" w:rsidRDefault="005C161F" w14:paraId="460DE42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118.125,00 kn</w:t>
            </w:r>
          </w:p>
        </w:tc>
        <w:tc>
          <w:tcPr>
            <w:tcW w:w="1110" w:type="dxa"/>
          </w:tcPr>
          <w:p w:rsidRPr="00A654CB" w:rsidR="005C161F" w:rsidP="001962A8" w:rsidRDefault="005C161F" w14:paraId="1DF6910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172659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5400C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52777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61E2F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F13E8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9C1D4E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C10E90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FC950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91D0C4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A6CC96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A76299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22644C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12A0FC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5AB9AE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4B3892E" w14:textId="0B66DF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B13DB" w:rsidP="001962A8" w:rsidRDefault="004B13DB" w14:paraId="74B80C4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4B13DB" w:rsidP="001962A8" w:rsidRDefault="004B13DB" w14:paraId="4BF902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186E1F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E96FF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61E4AFB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118.125,00 kn</w:t>
            </w:r>
          </w:p>
          <w:p w:rsidRPr="00A654CB" w:rsidR="005C161F" w:rsidP="001962A8" w:rsidRDefault="005C161F" w14:paraId="1D35D50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53B17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70E247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49AAEA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D2AC49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CC5784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EA3187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1EDCE8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B18768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4879AC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14931D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00AAAE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44B1B9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06D2D4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76E6E4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288AAA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4552F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B13DB" w:rsidP="001962A8" w:rsidRDefault="004B13DB" w14:paraId="6831724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4B13DB" w:rsidP="001962A8" w:rsidRDefault="004B13DB" w14:paraId="46C7A95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3071D1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118.125,00 kn</w:t>
            </w:r>
          </w:p>
        </w:tc>
        <w:tc>
          <w:tcPr>
            <w:tcW w:w="1403" w:type="dxa"/>
          </w:tcPr>
          <w:p w:rsidRPr="00A654CB" w:rsidR="005C161F" w:rsidP="001962A8" w:rsidRDefault="005C161F" w14:paraId="62F2C89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Potraživanje je neosnovano, budući se odnosi na odvjetničke troškove u sudskim postupcima koji su u tijeku, a sukladno ZPP-u svaka stranka sama predujmljuje troškove.</w:t>
            </w:r>
          </w:p>
          <w:p w:rsidRPr="00A654CB" w:rsidR="005C161F" w:rsidP="001962A8" w:rsidRDefault="005C161F" w14:paraId="1705A0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DE9F91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4B13DB" w:rsidP="001962A8" w:rsidRDefault="004B13DB" w14:paraId="53BBD6E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4064EA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10478A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Dužnik nema evidentiran osporeni iznos u poslovnim knjigama, budući se odnosi na  troškove u sudskim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postupcima koji su u tijeku.</w:t>
            </w:r>
          </w:p>
          <w:p w:rsidRPr="00A654CB" w:rsidR="005C161F" w:rsidP="001962A8" w:rsidRDefault="005C161F" w14:paraId="439618B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03E906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B367F2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64B9F7B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702D67" w:rsidTr="001F5E81" w14:paraId="546F748A" w14:textId="77777777">
        <w:tc>
          <w:tcPr>
            <w:tcW w:w="852" w:type="dxa"/>
          </w:tcPr>
          <w:p w:rsidRPr="00A654CB" w:rsidR="00702D67" w:rsidP="001962A8" w:rsidRDefault="00702D67" w14:paraId="072D869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EB47D6" w:rsidP="001962A8" w:rsidRDefault="00EB47D6" w14:paraId="64D2A99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02D67" w:rsidP="001962A8" w:rsidRDefault="00702D67" w14:paraId="37FA2657" w14:textId="4D3281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2D67">
              <w:rPr>
                <w:rFonts w:ascii="Arial" w:hAnsi="Arial" w:cs="Arial"/>
                <w:sz w:val="20"/>
                <w:szCs w:val="20"/>
              </w:rPr>
              <w:t>Na upit suda ostaj</w:t>
            </w:r>
            <w:r w:rsidR="00EB47D6">
              <w:rPr>
                <w:rFonts w:ascii="Arial" w:hAnsi="Arial" w:cs="Arial"/>
                <w:sz w:val="20"/>
                <w:szCs w:val="20"/>
              </w:rPr>
              <w:t>u</w:t>
            </w:r>
            <w:r w:rsidRPr="00702D67">
              <w:rPr>
                <w:rFonts w:ascii="Arial" w:hAnsi="Arial" w:cs="Arial"/>
                <w:sz w:val="20"/>
                <w:szCs w:val="20"/>
              </w:rPr>
              <w:t xml:space="preserve"> li kod osporavanja izjavljuj</w:t>
            </w:r>
            <w:r w:rsidR="00EB47D6">
              <w:rPr>
                <w:rFonts w:ascii="Arial" w:hAnsi="Arial" w:cs="Arial"/>
                <w:sz w:val="20"/>
                <w:szCs w:val="20"/>
              </w:rPr>
              <w:t>u</w:t>
            </w:r>
            <w:r w:rsidRPr="00702D67">
              <w:rPr>
                <w:rFonts w:ascii="Arial" w:hAnsi="Arial" w:cs="Arial"/>
                <w:sz w:val="20"/>
                <w:szCs w:val="20"/>
              </w:rPr>
              <w:t xml:space="preserve"> da</w:t>
            </w:r>
            <w:r w:rsidR="00443537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2E2FCB" w:rsidP="001962A8" w:rsidRDefault="002E2FCB" w14:paraId="34B39D13" w14:textId="699DBB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E2FCB" w:rsidP="001962A8" w:rsidRDefault="00C3447E" w14:paraId="631CEAEC" w14:textId="00B930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447E">
              <w:rPr>
                <w:rFonts w:ascii="Arial" w:hAnsi="Arial" w:cs="Arial"/>
                <w:sz w:val="20"/>
                <w:szCs w:val="20"/>
              </w:rPr>
              <w:t xml:space="preserve">Iz prijave proizlazi da se tražbina temelji </w:t>
            </w:r>
            <w:r w:rsidR="002E2FCB">
              <w:rPr>
                <w:rFonts w:ascii="Arial" w:hAnsi="Arial" w:cs="Arial"/>
                <w:sz w:val="20"/>
                <w:szCs w:val="20"/>
              </w:rPr>
              <w:t>na troškovnicima,</w:t>
            </w:r>
            <w:r w:rsidR="007A2349">
              <w:rPr>
                <w:rFonts w:ascii="Arial" w:hAnsi="Arial" w:cs="Arial"/>
                <w:sz w:val="20"/>
                <w:szCs w:val="20"/>
              </w:rPr>
              <w:t xml:space="preserve"> te je</w:t>
            </w:r>
            <w:r w:rsidR="002E2FCB">
              <w:rPr>
                <w:rFonts w:ascii="Arial" w:hAnsi="Arial" w:cs="Arial"/>
                <w:sz w:val="20"/>
                <w:szCs w:val="20"/>
              </w:rPr>
              <w:t xml:space="preserve"> sam </w:t>
            </w:r>
            <w:r w:rsidR="007A2349">
              <w:rPr>
                <w:rFonts w:ascii="Arial" w:hAnsi="Arial" w:cs="Arial"/>
                <w:sz w:val="20"/>
                <w:szCs w:val="20"/>
              </w:rPr>
              <w:t>vjerovnik</w:t>
            </w:r>
            <w:r w:rsidR="0070006B">
              <w:rPr>
                <w:rFonts w:ascii="Arial" w:hAnsi="Arial" w:cs="Arial"/>
                <w:sz w:val="20"/>
                <w:szCs w:val="20"/>
              </w:rPr>
              <w:t xml:space="preserve"> u prijavi</w:t>
            </w:r>
            <w:r w:rsidR="007A23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E2FCB">
              <w:rPr>
                <w:rFonts w:ascii="Arial" w:hAnsi="Arial" w:cs="Arial"/>
                <w:sz w:val="20"/>
                <w:szCs w:val="20"/>
              </w:rPr>
              <w:t>naveo da ne raspolaže ovršnom ispravom.</w:t>
            </w:r>
          </w:p>
          <w:p w:rsidRPr="00A654CB" w:rsidR="00EB47D6" w:rsidP="001962A8" w:rsidRDefault="00EB47D6" w14:paraId="02A3E947" w14:textId="7ACD7B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702D67" w:rsidP="001962A8" w:rsidRDefault="00702D67" w14:paraId="6538F08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35A476D3" w14:textId="77777777">
        <w:tc>
          <w:tcPr>
            <w:tcW w:w="852" w:type="dxa"/>
          </w:tcPr>
          <w:p w:rsidRPr="00A654CB" w:rsidR="005C161F" w:rsidP="001962A8" w:rsidRDefault="005C161F" w14:paraId="31E92D3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70.</w:t>
            </w:r>
          </w:p>
        </w:tc>
        <w:tc>
          <w:tcPr>
            <w:tcW w:w="1417" w:type="dxa"/>
          </w:tcPr>
          <w:p w:rsidRPr="00A654CB" w:rsidR="005C161F" w:rsidP="001962A8" w:rsidRDefault="005C161F" w14:paraId="597887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DB BAHNBAU GRUPPE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GmbH</w:t>
            </w:r>
            <w:proofErr w:type="spellEnd"/>
          </w:p>
        </w:tc>
        <w:tc>
          <w:tcPr>
            <w:tcW w:w="709" w:type="dxa"/>
          </w:tcPr>
          <w:p w:rsidRPr="00A654CB" w:rsidR="005C161F" w:rsidP="001962A8" w:rsidRDefault="005C161F" w14:paraId="7FEE330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55743814353</w:t>
            </w:r>
          </w:p>
        </w:tc>
        <w:tc>
          <w:tcPr>
            <w:tcW w:w="1134" w:type="dxa"/>
          </w:tcPr>
          <w:p w:rsidRPr="00A654CB" w:rsidR="005C161F" w:rsidP="001962A8" w:rsidRDefault="005C161F" w14:paraId="7028ACD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Am Studio 1A, 12489 Berlin, Njemačka</w:t>
            </w:r>
          </w:p>
        </w:tc>
        <w:tc>
          <w:tcPr>
            <w:tcW w:w="1417" w:type="dxa"/>
          </w:tcPr>
          <w:p w:rsidRPr="00A654CB" w:rsidR="005C161F" w:rsidP="001962A8" w:rsidRDefault="005C161F" w14:paraId="637BCCE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510.342,22 kn</w:t>
            </w:r>
          </w:p>
        </w:tc>
        <w:tc>
          <w:tcPr>
            <w:tcW w:w="1110" w:type="dxa"/>
          </w:tcPr>
          <w:p w:rsidRPr="00A654CB" w:rsidR="005C161F" w:rsidP="001962A8" w:rsidRDefault="005C161F" w14:paraId="1F6FE20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</w:tc>
        <w:tc>
          <w:tcPr>
            <w:tcW w:w="1158" w:type="dxa"/>
          </w:tcPr>
          <w:p w:rsidRPr="00A654CB" w:rsidR="005C161F" w:rsidP="001962A8" w:rsidRDefault="005C161F" w14:paraId="223EFDE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510.342,22 kn</w:t>
            </w:r>
          </w:p>
        </w:tc>
        <w:tc>
          <w:tcPr>
            <w:tcW w:w="1403" w:type="dxa"/>
          </w:tcPr>
          <w:p w:rsidRPr="00A654CB" w:rsidR="005C161F" w:rsidP="001962A8" w:rsidRDefault="005C161F" w14:paraId="659FA58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Radi se o računu za prijevoz kada je vjerovnik bez suglasnosti dužnika otpremio strojeve.</w:t>
            </w:r>
          </w:p>
        </w:tc>
        <w:tc>
          <w:tcPr>
            <w:tcW w:w="247" w:type="dxa"/>
          </w:tcPr>
          <w:p w:rsidRPr="00A654CB" w:rsidR="005C161F" w:rsidP="001962A8" w:rsidRDefault="005C161F" w14:paraId="389E8D6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EB47D6" w:rsidTr="001F5E81" w14:paraId="35CA82CB" w14:textId="77777777">
        <w:tc>
          <w:tcPr>
            <w:tcW w:w="852" w:type="dxa"/>
          </w:tcPr>
          <w:p w:rsidRPr="00A654CB" w:rsidR="00EB47D6" w:rsidP="001962A8" w:rsidRDefault="00EB47D6" w14:paraId="53EB9BB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EB47D6" w:rsidP="001962A8" w:rsidRDefault="00EB47D6" w14:paraId="087F7A3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47D6" w:rsidP="001962A8" w:rsidRDefault="00EB47D6" w14:paraId="2C9BDA50" w14:textId="34A88F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47D6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443537">
              <w:rPr>
                <w:rFonts w:ascii="Arial" w:hAnsi="Arial" w:cs="Arial"/>
                <w:sz w:val="20"/>
                <w:szCs w:val="20"/>
              </w:rPr>
              <w:t xml:space="preserve"> ostaje.</w:t>
            </w:r>
          </w:p>
          <w:p w:rsidR="00D76CC9" w:rsidP="001962A8" w:rsidRDefault="00D76CC9" w14:paraId="68AAF7EE" w14:textId="01F65BB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76CC9" w:rsidP="001962A8" w:rsidRDefault="00C3447E" w14:paraId="6328ADA1" w14:textId="3A13EA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447E">
              <w:rPr>
                <w:rFonts w:ascii="Arial" w:hAnsi="Arial" w:cs="Arial"/>
                <w:sz w:val="20"/>
                <w:szCs w:val="20"/>
              </w:rPr>
              <w:t xml:space="preserve">Iz prijave proizlazi da se tražbina temelji </w:t>
            </w:r>
            <w:r w:rsidR="00D76CC9">
              <w:rPr>
                <w:rFonts w:ascii="Arial" w:hAnsi="Arial" w:cs="Arial"/>
                <w:sz w:val="20"/>
                <w:szCs w:val="20"/>
              </w:rPr>
              <w:t>na računu i ugovoru</w:t>
            </w:r>
            <w:r w:rsidR="00854A29">
              <w:rPr>
                <w:rFonts w:ascii="Arial" w:hAnsi="Arial" w:cs="Arial"/>
                <w:sz w:val="20"/>
                <w:szCs w:val="20"/>
              </w:rPr>
              <w:t xml:space="preserve">, a </w:t>
            </w:r>
            <w:r w:rsidRPr="00D76CC9" w:rsidR="00D76CC9">
              <w:rPr>
                <w:rFonts w:ascii="Arial" w:hAnsi="Arial" w:cs="Arial"/>
                <w:sz w:val="20"/>
                <w:szCs w:val="20"/>
              </w:rPr>
              <w:t>sam</w:t>
            </w:r>
            <w:r w:rsidR="0025455C">
              <w:rPr>
                <w:rFonts w:ascii="Arial" w:hAnsi="Arial" w:cs="Arial"/>
                <w:sz w:val="20"/>
                <w:szCs w:val="20"/>
              </w:rPr>
              <w:t xml:space="preserve"> vjero</w:t>
            </w:r>
            <w:r w:rsidR="007A2349">
              <w:rPr>
                <w:rFonts w:ascii="Arial" w:hAnsi="Arial" w:cs="Arial"/>
                <w:sz w:val="20"/>
                <w:szCs w:val="20"/>
              </w:rPr>
              <w:t>vnik</w:t>
            </w:r>
            <w:r w:rsidRPr="00D76CC9" w:rsidR="00D76CC9">
              <w:rPr>
                <w:rFonts w:ascii="Arial" w:hAnsi="Arial" w:cs="Arial"/>
                <w:sz w:val="20"/>
                <w:szCs w:val="20"/>
              </w:rPr>
              <w:t xml:space="preserve"> je naveo da ne raspolaže ovršnom ispravom</w:t>
            </w:r>
            <w:r w:rsidR="007A2349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654CB" w:rsidR="00EB47D6" w:rsidP="001962A8" w:rsidRDefault="00EB47D6" w14:paraId="59B73DA2" w14:textId="0DD7D8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EB47D6" w:rsidP="001962A8" w:rsidRDefault="00EB47D6" w14:paraId="65C4465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7D1DD2C4" w14:textId="77777777">
        <w:tc>
          <w:tcPr>
            <w:tcW w:w="852" w:type="dxa"/>
          </w:tcPr>
          <w:p w:rsidRPr="00A654CB" w:rsidR="005C161F" w:rsidP="001962A8" w:rsidRDefault="005C161F" w14:paraId="016F498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71.</w:t>
            </w:r>
          </w:p>
        </w:tc>
        <w:tc>
          <w:tcPr>
            <w:tcW w:w="1417" w:type="dxa"/>
          </w:tcPr>
          <w:p w:rsidRPr="00A654CB" w:rsidR="005C161F" w:rsidP="001962A8" w:rsidRDefault="005C161F" w14:paraId="2564A7D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DEBITUM d.o.o. </w:t>
            </w:r>
          </w:p>
        </w:tc>
        <w:tc>
          <w:tcPr>
            <w:tcW w:w="709" w:type="dxa"/>
          </w:tcPr>
          <w:p w:rsidRPr="00A654CB" w:rsidR="005C161F" w:rsidP="001962A8" w:rsidRDefault="005C161F" w14:paraId="2186ECB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99116068935</w:t>
            </w:r>
          </w:p>
        </w:tc>
        <w:tc>
          <w:tcPr>
            <w:tcW w:w="1134" w:type="dxa"/>
          </w:tcPr>
          <w:p w:rsidRPr="00A654CB" w:rsidR="005C161F" w:rsidP="001962A8" w:rsidRDefault="005C161F" w14:paraId="5034347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Ul. 113. Šib. brigade HV 183, 22000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Bilice</w:t>
            </w:r>
            <w:proofErr w:type="spellEnd"/>
          </w:p>
        </w:tc>
        <w:tc>
          <w:tcPr>
            <w:tcW w:w="1417" w:type="dxa"/>
          </w:tcPr>
          <w:p w:rsidRPr="00A654CB" w:rsidR="005C161F" w:rsidP="001962A8" w:rsidRDefault="005C161F" w14:paraId="7DCE4E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97.052,79 kn</w:t>
            </w:r>
          </w:p>
        </w:tc>
        <w:tc>
          <w:tcPr>
            <w:tcW w:w="1110" w:type="dxa"/>
          </w:tcPr>
          <w:p w:rsidRPr="00A654CB" w:rsidR="005C161F" w:rsidP="001962A8" w:rsidRDefault="005C161F" w14:paraId="6EB4D70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2AA9A72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97EFA0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74BD85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3B7084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FC545A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E0D60C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23B131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F59138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4B13DB" w:rsidP="001962A8" w:rsidRDefault="004B13DB" w14:paraId="2AB6EDA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74F13A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5FB115C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97.052,79 kn</w:t>
            </w:r>
          </w:p>
          <w:p w:rsidRPr="00A654CB" w:rsidR="005C161F" w:rsidP="001962A8" w:rsidRDefault="005C161F" w14:paraId="279D4AA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846074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192902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EB1F69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C4D324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88EB59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5D86B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2BF77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65B2F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4B13DB" w:rsidP="001962A8" w:rsidRDefault="004B13DB" w14:paraId="2A3E14F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348665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97.052,79 kn</w:t>
            </w:r>
          </w:p>
        </w:tc>
        <w:tc>
          <w:tcPr>
            <w:tcW w:w="1403" w:type="dxa"/>
          </w:tcPr>
          <w:p w:rsidR="005C161F" w:rsidP="001962A8" w:rsidRDefault="005C161F" w14:paraId="5B89DEE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je predmet sudskog postupka koji je u tijeku i kamata na tu tražbinu. Dužnik nema knjižene račune.</w:t>
            </w:r>
          </w:p>
          <w:p w:rsidRPr="00A654CB" w:rsidR="004B13DB" w:rsidP="001962A8" w:rsidRDefault="004B13DB" w14:paraId="299A947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3394DE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86FB9F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Tražbina je predmet sudskog postupka koji je u tijeku i kamata na tu tražbinu. Dužnik nema evidentiranu obvezu. </w:t>
            </w:r>
          </w:p>
        </w:tc>
        <w:tc>
          <w:tcPr>
            <w:tcW w:w="247" w:type="dxa"/>
          </w:tcPr>
          <w:p w:rsidRPr="00A654CB" w:rsidR="005C161F" w:rsidP="001962A8" w:rsidRDefault="005C161F" w14:paraId="513F1B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EB47D6" w:rsidTr="001F5E81" w14:paraId="3E549006" w14:textId="77777777">
        <w:tc>
          <w:tcPr>
            <w:tcW w:w="852" w:type="dxa"/>
          </w:tcPr>
          <w:p w:rsidRPr="00A654CB" w:rsidR="00EB47D6" w:rsidP="001962A8" w:rsidRDefault="00EB47D6" w14:paraId="31085C7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EB47D6" w:rsidP="001962A8" w:rsidRDefault="00EB47D6" w14:paraId="3038945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47D6" w:rsidP="001962A8" w:rsidRDefault="00EB47D6" w14:paraId="2FDAA9BE" w14:textId="7EBFA83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47D6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021E8B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EB293D" w:rsidP="001962A8" w:rsidRDefault="00EB293D" w14:paraId="1814DA01" w14:textId="72FC0A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293D" w:rsidP="001962A8" w:rsidRDefault="00C3447E" w14:paraId="4A258B5D" w14:textId="0946705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447E">
              <w:rPr>
                <w:rFonts w:ascii="Arial" w:hAnsi="Arial" w:cs="Arial"/>
                <w:sz w:val="20"/>
                <w:szCs w:val="20"/>
              </w:rPr>
              <w:t xml:space="preserve">Iz prijave proizlazi da se tražbina temelji </w:t>
            </w:r>
            <w:r w:rsidR="00EB293D">
              <w:rPr>
                <w:rFonts w:ascii="Arial" w:hAnsi="Arial" w:cs="Arial"/>
                <w:sz w:val="20"/>
                <w:szCs w:val="20"/>
              </w:rPr>
              <w:t>na računima  i obračunu kamata te je sam vjerovnik naveo da ne raspolaže ovršnom ispravom</w:t>
            </w:r>
            <w:r w:rsidR="00F54974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654CB" w:rsidR="00EB47D6" w:rsidP="001962A8" w:rsidRDefault="00EB47D6" w14:paraId="2A0BF201" w14:textId="7293EC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EB47D6" w:rsidP="001962A8" w:rsidRDefault="00EB47D6" w14:paraId="274FE01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0DB3B96C" w14:textId="77777777">
        <w:tc>
          <w:tcPr>
            <w:tcW w:w="852" w:type="dxa"/>
          </w:tcPr>
          <w:p w:rsidRPr="00A654CB" w:rsidR="005C161F" w:rsidP="001962A8" w:rsidRDefault="005C161F" w14:paraId="7C2B9A5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76.</w:t>
            </w:r>
          </w:p>
        </w:tc>
        <w:tc>
          <w:tcPr>
            <w:tcW w:w="1417" w:type="dxa"/>
          </w:tcPr>
          <w:p w:rsidRPr="00A654CB" w:rsidR="005C161F" w:rsidP="001962A8" w:rsidRDefault="005C161F" w14:paraId="2FCD069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DHL Global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Forwarding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d.o.o. </w:t>
            </w:r>
          </w:p>
        </w:tc>
        <w:tc>
          <w:tcPr>
            <w:tcW w:w="709" w:type="dxa"/>
          </w:tcPr>
          <w:p w:rsidRPr="00A654CB" w:rsidR="005C161F" w:rsidP="001962A8" w:rsidRDefault="005C161F" w14:paraId="6782F35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42363414238</w:t>
            </w:r>
          </w:p>
        </w:tc>
        <w:tc>
          <w:tcPr>
            <w:tcW w:w="1134" w:type="dxa"/>
          </w:tcPr>
          <w:p w:rsidRPr="00A654CB" w:rsidR="005C161F" w:rsidP="001962A8" w:rsidRDefault="005C161F" w14:paraId="25BD858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Buzinski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prilaz 10, 10000 Zagreb</w:t>
            </w:r>
          </w:p>
        </w:tc>
        <w:tc>
          <w:tcPr>
            <w:tcW w:w="1417" w:type="dxa"/>
          </w:tcPr>
          <w:p w:rsidR="005C161F" w:rsidP="001962A8" w:rsidRDefault="003A573B" w14:paraId="08E2CF9F" w14:textId="2C7581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573B">
              <w:rPr>
                <w:rFonts w:ascii="Arial" w:hAnsi="Arial" w:cs="Arial"/>
                <w:sz w:val="20"/>
                <w:szCs w:val="20"/>
              </w:rPr>
              <w:t xml:space="preserve">458.295,07 </w:t>
            </w:r>
            <w:r w:rsidR="009E4558">
              <w:rPr>
                <w:rFonts w:ascii="Arial" w:hAnsi="Arial" w:cs="Arial"/>
                <w:sz w:val="20"/>
                <w:szCs w:val="20"/>
              </w:rPr>
              <w:t xml:space="preserve"> kn</w:t>
            </w:r>
          </w:p>
          <w:p w:rsidR="003A573B" w:rsidP="001962A8" w:rsidRDefault="003A573B" w14:paraId="41DF213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3A573B" w:rsidP="001962A8" w:rsidRDefault="003A573B" w14:paraId="72B865BB" w14:textId="089883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6D290C" w:rsidR="006D290C">
              <w:rPr>
                <w:rFonts w:ascii="Arial" w:hAnsi="Arial" w:cs="Arial"/>
                <w:sz w:val="20"/>
                <w:szCs w:val="20"/>
              </w:rPr>
              <w:t xml:space="preserve">vjerovnik DHL Global,  </w:t>
            </w:r>
            <w:r w:rsidRPr="006D290C" w:rsidR="006D290C">
              <w:rPr>
                <w:rFonts w:ascii="Arial" w:hAnsi="Arial" w:cs="Arial"/>
                <w:sz w:val="20"/>
                <w:szCs w:val="20"/>
              </w:rPr>
              <w:lastRenderedPageBreak/>
              <w:t xml:space="preserve">podneskom od 29. kolovoza 2022. obavijestio </w:t>
            </w:r>
            <w:r w:rsidR="006D290C">
              <w:rPr>
                <w:rFonts w:ascii="Arial" w:hAnsi="Arial" w:cs="Arial"/>
                <w:sz w:val="20"/>
                <w:szCs w:val="20"/>
              </w:rPr>
              <w:t xml:space="preserve">povukao </w:t>
            </w:r>
            <w:r w:rsidRPr="006D290C" w:rsidR="006D290C">
              <w:rPr>
                <w:rFonts w:ascii="Arial" w:hAnsi="Arial" w:cs="Arial"/>
                <w:sz w:val="20"/>
                <w:szCs w:val="20"/>
              </w:rPr>
              <w:t>dio prijave potraživanja u iznosu od 202.045,03 kn te</w:t>
            </w:r>
            <w:r w:rsidR="006D290C">
              <w:rPr>
                <w:rFonts w:ascii="Arial" w:hAnsi="Arial" w:cs="Arial"/>
                <w:sz w:val="20"/>
                <w:szCs w:val="20"/>
              </w:rPr>
              <w:t xml:space="preserve"> je naveo da</w:t>
            </w:r>
            <w:r w:rsidRPr="006D290C" w:rsidR="006D290C">
              <w:rPr>
                <w:rFonts w:ascii="Arial" w:hAnsi="Arial" w:cs="Arial"/>
                <w:sz w:val="20"/>
                <w:szCs w:val="20"/>
              </w:rPr>
              <w:t xml:space="preserve"> ostaje kod prijave za iznos od 458.295,07 kn </w:t>
            </w:r>
            <w:r w:rsidR="006D290C">
              <w:rPr>
                <w:rFonts w:ascii="Arial" w:hAnsi="Arial" w:cs="Arial"/>
                <w:sz w:val="20"/>
                <w:szCs w:val="20"/>
              </w:rPr>
              <w:t xml:space="preserve">na </w:t>
            </w:r>
            <w:r w:rsidRPr="006D290C" w:rsidR="006D290C">
              <w:rPr>
                <w:rFonts w:ascii="Arial" w:hAnsi="Arial" w:cs="Arial"/>
                <w:sz w:val="20"/>
                <w:szCs w:val="20"/>
              </w:rPr>
              <w:t>temelj</w:t>
            </w:r>
            <w:r w:rsidR="006D290C">
              <w:rPr>
                <w:rFonts w:ascii="Arial" w:hAnsi="Arial" w:cs="Arial"/>
                <w:sz w:val="20"/>
                <w:szCs w:val="20"/>
              </w:rPr>
              <w:t>u</w:t>
            </w:r>
            <w:r w:rsidRPr="006D290C" w:rsidR="006D290C">
              <w:rPr>
                <w:rFonts w:ascii="Arial" w:hAnsi="Arial" w:cs="Arial"/>
                <w:sz w:val="20"/>
                <w:szCs w:val="20"/>
              </w:rPr>
              <w:t xml:space="preserve"> IOS-a od 23. kolovoza 2022. </w:t>
            </w:r>
          </w:p>
        </w:tc>
        <w:tc>
          <w:tcPr>
            <w:tcW w:w="1110" w:type="dxa"/>
          </w:tcPr>
          <w:p w:rsidRPr="00A654CB" w:rsidR="005C161F" w:rsidP="001962A8" w:rsidRDefault="005C161F" w14:paraId="2723A10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DIV GRUPA d.o.o.</w:t>
            </w:r>
          </w:p>
        </w:tc>
        <w:tc>
          <w:tcPr>
            <w:tcW w:w="1158" w:type="dxa"/>
          </w:tcPr>
          <w:p w:rsidR="005C161F" w:rsidP="001962A8" w:rsidRDefault="003A573B" w14:paraId="27F973C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573B">
              <w:rPr>
                <w:rFonts w:ascii="Arial" w:hAnsi="Arial" w:cs="Arial"/>
                <w:sz w:val="20"/>
                <w:szCs w:val="20"/>
              </w:rPr>
              <w:t>458.295,07</w:t>
            </w:r>
            <w:r w:rsidR="009E4558">
              <w:rPr>
                <w:rFonts w:ascii="Arial" w:hAnsi="Arial" w:cs="Arial"/>
                <w:sz w:val="20"/>
                <w:szCs w:val="20"/>
              </w:rPr>
              <w:t xml:space="preserve"> kn</w:t>
            </w:r>
          </w:p>
          <w:p w:rsidR="007208D1" w:rsidP="001962A8" w:rsidRDefault="007208D1" w14:paraId="29162E7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7208D1" w:rsidP="00073D04" w:rsidRDefault="007208D1" w14:paraId="1CE5918A" w14:textId="6926DB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08D1">
              <w:rPr>
                <w:rFonts w:ascii="Arial" w:hAnsi="Arial" w:cs="Arial"/>
                <w:sz w:val="20"/>
                <w:szCs w:val="20"/>
              </w:rPr>
              <w:t xml:space="preserve">budući da je </w:t>
            </w:r>
            <w:proofErr w:type="spellStart"/>
            <w:r w:rsidRPr="007208D1">
              <w:rPr>
                <w:rFonts w:ascii="Arial" w:hAnsi="Arial" w:cs="Arial"/>
                <w:sz w:val="20"/>
                <w:szCs w:val="20"/>
              </w:rPr>
              <w:lastRenderedPageBreak/>
              <w:t>povu</w:t>
            </w:r>
            <w:r w:rsidR="00FC1E50">
              <w:rPr>
                <w:rFonts w:ascii="Arial" w:hAnsi="Arial" w:cs="Arial"/>
                <w:sz w:val="20"/>
                <w:szCs w:val="20"/>
              </w:rPr>
              <w:t>č</w:t>
            </w:r>
            <w:r>
              <w:rPr>
                <w:rFonts w:ascii="Arial" w:hAnsi="Arial" w:cs="Arial"/>
                <w:sz w:val="20"/>
                <w:szCs w:val="20"/>
              </w:rPr>
              <w:t>ena</w:t>
            </w:r>
            <w:r w:rsidRPr="007208D1">
              <w:rPr>
                <w:rFonts w:ascii="Arial" w:hAnsi="Arial" w:cs="Arial"/>
                <w:sz w:val="20"/>
                <w:szCs w:val="20"/>
              </w:rPr>
              <w:t>prijav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r w:rsidRPr="007208D1">
              <w:rPr>
                <w:rFonts w:ascii="Arial" w:hAnsi="Arial" w:cs="Arial"/>
                <w:sz w:val="20"/>
                <w:szCs w:val="20"/>
              </w:rPr>
              <w:t xml:space="preserve"> za dio od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08D1">
              <w:rPr>
                <w:rFonts w:ascii="Arial" w:hAnsi="Arial" w:cs="Arial"/>
                <w:sz w:val="20"/>
                <w:szCs w:val="20"/>
              </w:rPr>
              <w:t xml:space="preserve">202.045,03 kn </w:t>
            </w:r>
          </w:p>
        </w:tc>
        <w:tc>
          <w:tcPr>
            <w:tcW w:w="1403" w:type="dxa"/>
          </w:tcPr>
          <w:p w:rsidRPr="00A654CB" w:rsidR="005C161F" w:rsidP="001962A8" w:rsidRDefault="005C161F" w14:paraId="2E0D289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Početno knjigovodstveno stanje se ne slaže. Pogrešno su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obračunate dangube i skladišnina.</w:t>
            </w:r>
          </w:p>
        </w:tc>
        <w:tc>
          <w:tcPr>
            <w:tcW w:w="247" w:type="dxa"/>
          </w:tcPr>
          <w:p w:rsidRPr="00A654CB" w:rsidR="005C161F" w:rsidP="001962A8" w:rsidRDefault="005C161F" w14:paraId="49DBBB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EB47D6" w:rsidTr="001F5E81" w14:paraId="46AA2E73" w14:textId="77777777">
        <w:tc>
          <w:tcPr>
            <w:tcW w:w="852" w:type="dxa"/>
          </w:tcPr>
          <w:p w:rsidRPr="00A654CB" w:rsidR="00EB47D6" w:rsidP="001962A8" w:rsidRDefault="00EB47D6" w14:paraId="4CBC3D0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EB47D6" w:rsidR="00EB47D6" w:rsidP="001962A8" w:rsidRDefault="00EB47D6" w14:paraId="5E287BB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47D6" w:rsidP="001962A8" w:rsidRDefault="00EB47D6" w14:paraId="62F034CD" w14:textId="4AF8A78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47D6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5202F4">
              <w:rPr>
                <w:rFonts w:ascii="Arial" w:hAnsi="Arial" w:cs="Arial"/>
                <w:sz w:val="20"/>
                <w:szCs w:val="20"/>
              </w:rPr>
              <w:t xml:space="preserve"> ostaje kod osporavanja cjelokupnog smanjenog iznosa.</w:t>
            </w:r>
          </w:p>
          <w:p w:rsidR="009F6202" w:rsidP="001962A8" w:rsidRDefault="009F6202" w14:paraId="19DA0F2D" w14:textId="5D84ED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F6202" w:rsidP="001962A8" w:rsidRDefault="00C3447E" w14:paraId="4F98B552" w14:textId="4D3075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447E">
              <w:rPr>
                <w:rFonts w:ascii="Arial" w:hAnsi="Arial" w:cs="Arial"/>
                <w:sz w:val="20"/>
                <w:szCs w:val="20"/>
              </w:rPr>
              <w:t xml:space="preserve">Iz prijave proizlazi da se tražbina temelji </w:t>
            </w:r>
            <w:r w:rsidRPr="009F6202" w:rsidR="009F6202">
              <w:rPr>
                <w:rFonts w:ascii="Arial" w:hAnsi="Arial" w:cs="Arial"/>
                <w:sz w:val="20"/>
                <w:szCs w:val="20"/>
              </w:rPr>
              <w:t>na računu</w:t>
            </w:r>
            <w:r w:rsidR="00A92800"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Pr="009F6202" w:rsidR="009F62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170A0">
              <w:rPr>
                <w:rFonts w:ascii="Arial" w:hAnsi="Arial" w:cs="Arial"/>
                <w:sz w:val="20"/>
                <w:szCs w:val="20"/>
              </w:rPr>
              <w:t>izvodima</w:t>
            </w:r>
            <w:r w:rsidRPr="009F6202" w:rsidR="009F6202">
              <w:rPr>
                <w:rFonts w:ascii="Arial" w:hAnsi="Arial" w:cs="Arial"/>
                <w:sz w:val="20"/>
                <w:szCs w:val="20"/>
              </w:rPr>
              <w:t xml:space="preserve"> i sam</w:t>
            </w:r>
            <w:r w:rsidR="00A92800">
              <w:rPr>
                <w:rFonts w:ascii="Arial" w:hAnsi="Arial" w:cs="Arial"/>
                <w:sz w:val="20"/>
                <w:szCs w:val="20"/>
              </w:rPr>
              <w:t xml:space="preserve"> vjerovnik</w:t>
            </w:r>
            <w:r w:rsidRPr="009F6202" w:rsidR="009F6202">
              <w:rPr>
                <w:rFonts w:ascii="Arial" w:hAnsi="Arial" w:cs="Arial"/>
                <w:sz w:val="20"/>
                <w:szCs w:val="20"/>
              </w:rPr>
              <w:t xml:space="preserve"> je naveo da ne raspolaže ovršnom ispravom</w:t>
            </w:r>
            <w:r w:rsidR="00F54974">
              <w:rPr>
                <w:rFonts w:ascii="Arial" w:hAnsi="Arial" w:cs="Arial"/>
                <w:sz w:val="20"/>
                <w:szCs w:val="20"/>
              </w:rPr>
              <w:t>.</w:t>
            </w:r>
            <w:r w:rsidR="006D290C">
              <w:t xml:space="preserve"> </w:t>
            </w:r>
          </w:p>
          <w:p w:rsidRPr="00A654CB" w:rsidR="00EB47D6" w:rsidP="001962A8" w:rsidRDefault="00EB47D6" w14:paraId="0F67EB3A" w14:textId="78DA1F5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EB47D6" w:rsidP="001962A8" w:rsidRDefault="00EB47D6" w14:paraId="20B7CFC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0BC44BDD" w14:textId="77777777">
        <w:tc>
          <w:tcPr>
            <w:tcW w:w="852" w:type="dxa"/>
          </w:tcPr>
          <w:p w:rsidRPr="00A654CB" w:rsidR="005C161F" w:rsidP="001962A8" w:rsidRDefault="005C161F" w14:paraId="42DD1B0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80.</w:t>
            </w:r>
          </w:p>
        </w:tc>
        <w:tc>
          <w:tcPr>
            <w:tcW w:w="1417" w:type="dxa"/>
          </w:tcPr>
          <w:p w:rsidRPr="00A654CB" w:rsidR="005C161F" w:rsidP="001962A8" w:rsidRDefault="005C161F" w14:paraId="3761ED1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DIORIT GRADNJA d.o.o. </w:t>
            </w:r>
          </w:p>
        </w:tc>
        <w:tc>
          <w:tcPr>
            <w:tcW w:w="709" w:type="dxa"/>
          </w:tcPr>
          <w:p w:rsidRPr="00A654CB" w:rsidR="005C161F" w:rsidP="001962A8" w:rsidRDefault="005C161F" w14:paraId="42D1BBF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01571780161</w:t>
            </w:r>
          </w:p>
        </w:tc>
        <w:tc>
          <w:tcPr>
            <w:tcW w:w="1134" w:type="dxa"/>
          </w:tcPr>
          <w:p w:rsidRPr="00A654CB" w:rsidR="005C161F" w:rsidP="001962A8" w:rsidRDefault="005C161F" w14:paraId="0324AB1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Ulica Stanka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Vraza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5, 35000 Slavonski Brod</w:t>
            </w:r>
          </w:p>
        </w:tc>
        <w:tc>
          <w:tcPr>
            <w:tcW w:w="1417" w:type="dxa"/>
          </w:tcPr>
          <w:p w:rsidRPr="00A654CB" w:rsidR="005C161F" w:rsidP="001962A8" w:rsidRDefault="005C161F" w14:paraId="30C3E88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237.126,49 kn</w:t>
            </w:r>
          </w:p>
        </w:tc>
        <w:tc>
          <w:tcPr>
            <w:tcW w:w="1110" w:type="dxa"/>
          </w:tcPr>
          <w:p w:rsidR="005C161F" w:rsidP="001962A8" w:rsidRDefault="005C161F" w14:paraId="741D76F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EB47D6" w:rsidP="001962A8" w:rsidRDefault="00EB47D6" w14:paraId="3DB6D40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47D6" w:rsidP="001962A8" w:rsidRDefault="00EB47D6" w14:paraId="1D7E7F3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47D6" w:rsidP="001962A8" w:rsidRDefault="00EB47D6" w14:paraId="3DEFC81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47D6" w:rsidP="001962A8" w:rsidRDefault="00EB47D6" w14:paraId="1629C71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47D6" w:rsidP="001962A8" w:rsidRDefault="00EB47D6" w14:paraId="06CB976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47D6" w:rsidP="001962A8" w:rsidRDefault="00EB47D6" w14:paraId="045FB32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47D6" w:rsidP="001962A8" w:rsidRDefault="00EB47D6" w14:paraId="3E02582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47D6" w:rsidP="001962A8" w:rsidRDefault="00EB47D6" w14:paraId="703A68F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EB47D6" w:rsidP="001962A8" w:rsidRDefault="00EB47D6" w14:paraId="66BC1061" w14:textId="7AFDA8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47D6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3A170C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237.126,49 kn</w:t>
            </w:r>
          </w:p>
          <w:p w:rsidR="00EB47D6" w:rsidP="001962A8" w:rsidRDefault="00EB47D6" w14:paraId="0D46771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47D6" w:rsidP="001962A8" w:rsidRDefault="00EB47D6" w14:paraId="7EF8E96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47D6" w:rsidP="001962A8" w:rsidRDefault="00EB47D6" w14:paraId="5B04877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47D6" w:rsidP="001962A8" w:rsidRDefault="00EB47D6" w14:paraId="09907F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47D6" w:rsidP="001962A8" w:rsidRDefault="00EB47D6" w14:paraId="040A6EC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47D6" w:rsidP="001962A8" w:rsidRDefault="00EB47D6" w14:paraId="0FBCD5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47D6" w:rsidP="001962A8" w:rsidRDefault="00EB47D6" w14:paraId="77A455A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47D6" w:rsidP="001962A8" w:rsidRDefault="00EB47D6" w14:paraId="6A4039E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47D6" w:rsidP="001962A8" w:rsidRDefault="00EB47D6" w14:paraId="48EEDE8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EB47D6" w:rsidP="001962A8" w:rsidRDefault="00EB47D6" w14:paraId="57CD56D1" w14:textId="3CF974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47D6">
              <w:rPr>
                <w:rFonts w:ascii="Arial" w:hAnsi="Arial" w:cs="Arial"/>
                <w:sz w:val="20"/>
                <w:szCs w:val="20"/>
              </w:rPr>
              <w:t>237.126,49 kn</w:t>
            </w:r>
          </w:p>
        </w:tc>
        <w:tc>
          <w:tcPr>
            <w:tcW w:w="1403" w:type="dxa"/>
          </w:tcPr>
          <w:p w:rsidR="005C161F" w:rsidP="001962A8" w:rsidRDefault="005C161F" w14:paraId="7B639D0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Vjerovnik prekinuo radove protivno ugovoru te su vjerovniku fakturirani troškovi zamjenskog izvoditelja.</w:t>
            </w:r>
          </w:p>
          <w:p w:rsidR="00EB47D6" w:rsidP="001962A8" w:rsidRDefault="00EB47D6" w14:paraId="298C1BE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47D6" w:rsidP="001962A8" w:rsidRDefault="00EB47D6" w14:paraId="332ECC4A" w14:textId="0C95DE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47D6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  <w:p w:rsidRPr="00A654CB" w:rsidR="00EB47D6" w:rsidP="001962A8" w:rsidRDefault="00EB47D6" w14:paraId="7B887A3F" w14:textId="7F17128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3DC6B9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EB47D6" w:rsidTr="001F5E81" w14:paraId="178912F7" w14:textId="77777777">
        <w:tc>
          <w:tcPr>
            <w:tcW w:w="852" w:type="dxa"/>
          </w:tcPr>
          <w:p w:rsidRPr="00A654CB" w:rsidR="00EB47D6" w:rsidP="001962A8" w:rsidRDefault="00EB47D6" w14:paraId="049F18C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EB47D6" w:rsidR="00EB47D6" w:rsidP="001962A8" w:rsidRDefault="00EB47D6" w14:paraId="4167F5F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47D6" w:rsidP="001962A8" w:rsidRDefault="00EB47D6" w14:paraId="71A4602E" w14:textId="61A591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47D6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5202F4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A92800" w:rsidP="001962A8" w:rsidRDefault="00A92800" w14:paraId="2B2FE1F7" w14:textId="66FC8B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92800" w:rsidP="001962A8" w:rsidRDefault="00C3447E" w14:paraId="018F3E10" w14:textId="376899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447E">
              <w:rPr>
                <w:rFonts w:ascii="Arial" w:hAnsi="Arial" w:cs="Arial"/>
                <w:sz w:val="20"/>
                <w:szCs w:val="20"/>
              </w:rPr>
              <w:t xml:space="preserve">Iz prijave proizlazi da se tražbina temelji </w:t>
            </w:r>
            <w:r w:rsidR="00A92800">
              <w:rPr>
                <w:rFonts w:ascii="Arial" w:hAnsi="Arial" w:cs="Arial"/>
                <w:sz w:val="20"/>
                <w:szCs w:val="20"/>
              </w:rPr>
              <w:t xml:space="preserve">na okončanoj situaciji, obračunu i računu te je sam vjerovnik </w:t>
            </w:r>
            <w:r w:rsidR="0070006B">
              <w:rPr>
                <w:rFonts w:ascii="Arial" w:hAnsi="Arial" w:cs="Arial"/>
                <w:sz w:val="20"/>
                <w:szCs w:val="20"/>
              </w:rPr>
              <w:t xml:space="preserve"> u prijavi </w:t>
            </w:r>
            <w:r w:rsidR="00A92800">
              <w:rPr>
                <w:rFonts w:ascii="Arial" w:hAnsi="Arial" w:cs="Arial"/>
                <w:sz w:val="20"/>
                <w:szCs w:val="20"/>
              </w:rPr>
              <w:t>naveo da ne raspolaže ovršnom ispravom.</w:t>
            </w:r>
          </w:p>
          <w:p w:rsidRPr="00A654CB" w:rsidR="00EB47D6" w:rsidP="001962A8" w:rsidRDefault="00EB47D6" w14:paraId="4D38E10B" w14:textId="65726B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EB47D6" w:rsidP="001962A8" w:rsidRDefault="00EB47D6" w14:paraId="1A1E4D5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3D215C67" w14:textId="77777777">
        <w:tc>
          <w:tcPr>
            <w:tcW w:w="852" w:type="dxa"/>
          </w:tcPr>
          <w:p w:rsidRPr="00A654CB" w:rsidR="005C161F" w:rsidP="001962A8" w:rsidRDefault="005C161F" w14:paraId="00A94ED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93.</w:t>
            </w:r>
          </w:p>
        </w:tc>
        <w:tc>
          <w:tcPr>
            <w:tcW w:w="1417" w:type="dxa"/>
          </w:tcPr>
          <w:p w:rsidRPr="00A654CB" w:rsidR="005C161F" w:rsidP="001962A8" w:rsidRDefault="005C161F" w14:paraId="7A42886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DS Smith Belišće Croatia društvo s ograničenom odgovornošću za proizvodnju papira i kartonske ambalaže</w:t>
            </w:r>
          </w:p>
        </w:tc>
        <w:tc>
          <w:tcPr>
            <w:tcW w:w="709" w:type="dxa"/>
          </w:tcPr>
          <w:p w:rsidRPr="00A654CB" w:rsidR="005C161F" w:rsidP="001962A8" w:rsidRDefault="005C161F" w14:paraId="6577289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67131617872</w:t>
            </w:r>
          </w:p>
        </w:tc>
        <w:tc>
          <w:tcPr>
            <w:tcW w:w="1134" w:type="dxa"/>
          </w:tcPr>
          <w:p w:rsidRPr="00A654CB" w:rsidR="005C161F" w:rsidP="001962A8" w:rsidRDefault="005C161F" w14:paraId="275CFA2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Vijenac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Salamona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Heinricha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Gutmanna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30, 31551 Belišće</w:t>
            </w:r>
          </w:p>
        </w:tc>
        <w:tc>
          <w:tcPr>
            <w:tcW w:w="1417" w:type="dxa"/>
          </w:tcPr>
          <w:p w:rsidR="005C161F" w:rsidP="001962A8" w:rsidRDefault="005C161F" w14:paraId="4BD8D4A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1.338.725,97 kn</w:t>
            </w:r>
          </w:p>
          <w:p w:rsidRPr="00A654CB" w:rsidR="005808B6" w:rsidP="001962A8" w:rsidRDefault="005808B6" w14:paraId="34F58714" w14:textId="557DA5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(dospjelo 632.349,34 i 707.376,63 kn)</w:t>
            </w:r>
          </w:p>
        </w:tc>
        <w:tc>
          <w:tcPr>
            <w:tcW w:w="1110" w:type="dxa"/>
          </w:tcPr>
          <w:p w:rsidRPr="00A654CB" w:rsidR="005C161F" w:rsidP="001962A8" w:rsidRDefault="005C161F" w14:paraId="4A4BED1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5DD3A1F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AF937F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5E4607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5555A0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66B52C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E53516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D6747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E2AB92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80D96F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C66138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307A43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733B62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5E0173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0E6738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3EB4C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4E57C4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2DD26E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929480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FBDEB0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3EEFA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20959D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BC7B8A9" w14:textId="4826CD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DD526A" w:rsidP="001962A8" w:rsidRDefault="00DD526A" w14:paraId="139C1D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804106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B1EFF26" w14:textId="4A0ABE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2F2F32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41.795,21 kn</w:t>
            </w:r>
          </w:p>
          <w:p w:rsidRPr="00A654CB" w:rsidR="005C161F" w:rsidP="001962A8" w:rsidRDefault="005C161F" w14:paraId="40ACFB2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72BABF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170B6F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C27D6D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F6A612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F1E0DF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F0A1BF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1E0844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D3FDA6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5A9B0B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9EDA23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C74FF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F705FD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5187F3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7D418F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ECFD0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572D4A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155A16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D1DBAD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896B7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9031CC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773D84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95E026A" w14:textId="671D47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DD526A" w:rsidP="001962A8" w:rsidRDefault="00DD526A" w14:paraId="694BDCB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68F68E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6B97D2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41.795,21 kn</w:t>
            </w:r>
          </w:p>
          <w:p w:rsidRPr="00A654CB" w:rsidR="005C161F" w:rsidP="001962A8" w:rsidRDefault="005C161F" w14:paraId="1503235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3" w:type="dxa"/>
          </w:tcPr>
          <w:p w:rsidRPr="00A654CB" w:rsidR="005C161F" w:rsidP="001962A8" w:rsidRDefault="005C161F" w14:paraId="346EFF0B" w14:textId="0EF74C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Izvršene su kompenzacije u iznosu od 38.557,71 kn knjižene kod vjerovnika 29.</w:t>
            </w:r>
            <w:r w:rsidR="00270C8D">
              <w:rPr>
                <w:rFonts w:ascii="Arial" w:hAnsi="Arial" w:cs="Arial"/>
                <w:sz w:val="20"/>
                <w:szCs w:val="20"/>
              </w:rPr>
              <w:t xml:space="preserve"> travnja </w:t>
            </w:r>
            <w:r w:rsidRPr="00A654CB">
              <w:rPr>
                <w:rFonts w:ascii="Arial" w:hAnsi="Arial" w:cs="Arial"/>
                <w:sz w:val="20"/>
                <w:szCs w:val="20"/>
              </w:rPr>
              <w:t xml:space="preserve">2022. Izvršena su i dva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odobrenja s 28.04.2022. u iznosu od 3.237,50 kn a odnose se na raniji period. Oduzimanjem ta dva iznosa dobije se saldo koji je I kod dužnika otvoren na 27.</w:t>
            </w:r>
            <w:r w:rsidR="00270C8D">
              <w:rPr>
                <w:rFonts w:ascii="Arial" w:hAnsi="Arial" w:cs="Arial"/>
                <w:sz w:val="20"/>
                <w:szCs w:val="20"/>
              </w:rPr>
              <w:t xml:space="preserve"> travnja </w:t>
            </w:r>
            <w:r w:rsidRPr="00A654CB">
              <w:rPr>
                <w:rFonts w:ascii="Arial" w:hAnsi="Arial" w:cs="Arial"/>
                <w:sz w:val="20"/>
                <w:szCs w:val="20"/>
              </w:rPr>
              <w:t>2022.</w:t>
            </w:r>
          </w:p>
          <w:p w:rsidRPr="00A654CB" w:rsidR="005C161F" w:rsidP="001962A8" w:rsidRDefault="005C161F" w14:paraId="213B254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513192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38190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Dužnik nema osporeni iznos  u poslovnim knjigama</w:t>
            </w:r>
          </w:p>
          <w:p w:rsidRPr="00A654CB" w:rsidR="00EB47D6" w:rsidP="001962A8" w:rsidRDefault="00EB47D6" w14:paraId="78B88B49" w14:textId="192E62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5AC470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EB47D6" w:rsidTr="001F5E81" w14:paraId="5642142C" w14:textId="77777777">
        <w:tc>
          <w:tcPr>
            <w:tcW w:w="852" w:type="dxa"/>
          </w:tcPr>
          <w:p w:rsidRPr="00A654CB" w:rsidR="00EB47D6" w:rsidP="001962A8" w:rsidRDefault="00EB47D6" w14:paraId="586AFC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EB47D6" w:rsidR="00EB47D6" w:rsidP="001962A8" w:rsidRDefault="00EB47D6" w14:paraId="596E66B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47D6" w:rsidP="001962A8" w:rsidRDefault="00EB47D6" w14:paraId="0DABC602" w14:textId="008F38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47D6">
              <w:rPr>
                <w:rFonts w:ascii="Arial" w:hAnsi="Arial" w:cs="Arial"/>
                <w:sz w:val="20"/>
                <w:szCs w:val="20"/>
              </w:rPr>
              <w:t>Na upit suda ostaj</w:t>
            </w:r>
            <w:r w:rsidR="0038230A">
              <w:rPr>
                <w:rFonts w:ascii="Arial" w:hAnsi="Arial" w:cs="Arial"/>
                <w:sz w:val="20"/>
                <w:szCs w:val="20"/>
              </w:rPr>
              <w:t>u</w:t>
            </w:r>
            <w:r w:rsidRPr="00EB47D6">
              <w:rPr>
                <w:rFonts w:ascii="Arial" w:hAnsi="Arial" w:cs="Arial"/>
                <w:sz w:val="20"/>
                <w:szCs w:val="20"/>
              </w:rPr>
              <w:t xml:space="preserve"> li kod osporavanja izjavljuje da</w:t>
            </w:r>
            <w:r w:rsidR="008D24E7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302706" w:rsidP="001962A8" w:rsidRDefault="00302706" w14:paraId="210E8B33" w14:textId="45FEE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02706" w:rsidP="00302706" w:rsidRDefault="00302706" w14:paraId="5E120172" w14:textId="0584F44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Povjerenica pojašnjava  da se osporavaju računi koji su izdani 28. travnja </w:t>
            </w:r>
            <w:r w:rsidRPr="00302706">
              <w:rPr>
                <w:rFonts w:ascii="Arial" w:hAnsi="Arial" w:cs="Arial"/>
                <w:sz w:val="20"/>
                <w:szCs w:val="20"/>
              </w:rPr>
              <w:t>2022. i to broj 1500016236 u iznosu od 1.725,00 i broj 15000</w:t>
            </w:r>
            <w:r w:rsidR="00E503C9">
              <w:rPr>
                <w:rFonts w:ascii="Arial" w:hAnsi="Arial" w:cs="Arial"/>
                <w:sz w:val="20"/>
                <w:szCs w:val="20"/>
              </w:rPr>
              <w:t>16235 u iznosu od 1.512,50 kn, a o</w:t>
            </w:r>
            <w:r w:rsidRPr="00302706">
              <w:rPr>
                <w:rFonts w:ascii="Arial" w:hAnsi="Arial" w:cs="Arial"/>
                <w:sz w:val="20"/>
                <w:szCs w:val="20"/>
              </w:rPr>
              <w:t>statak osporenog iznosa se odnosi na kompenzacije koje je vjerovnik proknjižio 29.</w:t>
            </w:r>
            <w:r w:rsidR="00E503C9">
              <w:rPr>
                <w:rFonts w:ascii="Arial" w:hAnsi="Arial" w:cs="Arial"/>
                <w:sz w:val="20"/>
                <w:szCs w:val="20"/>
              </w:rPr>
              <w:t xml:space="preserve"> travnja </w:t>
            </w:r>
            <w:r w:rsidRPr="00302706">
              <w:rPr>
                <w:rFonts w:ascii="Arial" w:hAnsi="Arial" w:cs="Arial"/>
                <w:sz w:val="20"/>
                <w:szCs w:val="20"/>
              </w:rPr>
              <w:t>2022. u svojim knjigama i to u iznosu od 768,00 kuna, 35.969,71 kuna i 1.820,00 kuna, a te kompenzacije su u DIV-u proknjižene ranije.</w:t>
            </w:r>
          </w:p>
          <w:p w:rsidR="004F1344" w:rsidP="001962A8" w:rsidRDefault="004F1344" w14:paraId="4B2DC44E" w14:textId="35D0CE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054173" w:rsidR="004F1344" w:rsidP="001962A8" w:rsidRDefault="004F1344" w14:paraId="2694F992" w14:textId="3459733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Vjerovnik je naveo da se potraživanje temelji na</w:t>
            </w:r>
            <w:r w:rsidR="005808B6">
              <w:rPr>
                <w:rFonts w:ascii="Arial" w:hAnsi="Arial" w:cs="Arial"/>
                <w:sz w:val="20"/>
                <w:szCs w:val="20"/>
              </w:rPr>
              <w:t xml:space="preserve"> računu i</w:t>
            </w:r>
            <w:r>
              <w:rPr>
                <w:rFonts w:ascii="Arial" w:hAnsi="Arial" w:cs="Arial"/>
                <w:sz w:val="20"/>
                <w:szCs w:val="20"/>
              </w:rPr>
              <w:t xml:space="preserve"> izvodu otvorenih stavki te je naveo da raspolaže ovršnom ispravom bjanko zadužnicom na iznos od 300.000,00 kn (ne n</w:t>
            </w:r>
            <w:r w:rsidR="0070006B">
              <w:rPr>
                <w:rFonts w:ascii="Arial" w:hAnsi="Arial" w:cs="Arial"/>
                <w:sz w:val="20"/>
                <w:szCs w:val="20"/>
              </w:rPr>
              <w:t xml:space="preserve">avodeći </w:t>
            </w:r>
            <w:r w:rsidRPr="00F54974" w:rsidR="0070006B">
              <w:rPr>
                <w:rFonts w:ascii="Arial" w:hAnsi="Arial" w:cs="Arial"/>
                <w:sz w:val="20"/>
                <w:szCs w:val="20"/>
              </w:rPr>
              <w:t>broj ovjere)</w:t>
            </w:r>
            <w:r w:rsidR="001B1FCA">
              <w:rPr>
                <w:rFonts w:ascii="Arial" w:hAnsi="Arial" w:cs="Arial"/>
                <w:sz w:val="20"/>
                <w:szCs w:val="20"/>
              </w:rPr>
              <w:t xml:space="preserve">, a osim toga </w:t>
            </w:r>
            <w:r w:rsidRPr="0070006B" w:rsidR="0070006B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DE5FB9" w:rsidR="0070006B">
              <w:rPr>
                <w:rFonts w:ascii="Arial" w:hAnsi="Arial" w:cs="Arial"/>
                <w:sz w:val="20"/>
                <w:szCs w:val="20"/>
              </w:rPr>
              <w:t>nije</w:t>
            </w:r>
            <w:r w:rsidRPr="00DE5FB9" w:rsidR="001B1FCA">
              <w:rPr>
                <w:rFonts w:ascii="Arial" w:hAnsi="Arial" w:cs="Arial"/>
                <w:sz w:val="20"/>
                <w:szCs w:val="20"/>
              </w:rPr>
              <w:t xml:space="preserve"> ju</w:t>
            </w:r>
            <w:r w:rsidRPr="00DE5FB9" w:rsidR="0070006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5FB9">
              <w:rPr>
                <w:rFonts w:ascii="Arial" w:hAnsi="Arial" w:cs="Arial"/>
                <w:sz w:val="20"/>
                <w:szCs w:val="20"/>
              </w:rPr>
              <w:t>niti dostavio uz prijavu.</w:t>
            </w:r>
            <w:r w:rsidRPr="00DE5FB9" w:rsidR="00BB0851">
              <w:rPr>
                <w:rFonts w:ascii="Arial" w:hAnsi="Arial" w:cs="Arial"/>
                <w:sz w:val="20"/>
                <w:szCs w:val="20"/>
              </w:rPr>
              <w:t xml:space="preserve"> Uz prijavu su dostavljeni samo izvodi otvorenih stavki i izvod iz registra.</w:t>
            </w:r>
          </w:p>
          <w:p w:rsidRPr="00A654CB" w:rsidR="00EB47D6" w:rsidP="001962A8" w:rsidRDefault="00EB47D6" w14:paraId="02F06A06" w14:textId="615825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EB47D6" w:rsidP="001962A8" w:rsidRDefault="00EB47D6" w14:paraId="5C2017E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5EAADB82" w14:textId="77777777">
        <w:trPr>
          <w:trHeight w:val="1677"/>
        </w:trPr>
        <w:tc>
          <w:tcPr>
            <w:tcW w:w="852" w:type="dxa"/>
          </w:tcPr>
          <w:p w:rsidRPr="00A654CB" w:rsidR="005C161F" w:rsidP="001962A8" w:rsidRDefault="005C161F" w14:paraId="43E2B0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97.</w:t>
            </w:r>
          </w:p>
        </w:tc>
        <w:tc>
          <w:tcPr>
            <w:tcW w:w="1417" w:type="dxa"/>
          </w:tcPr>
          <w:p w:rsidRPr="00A654CB" w:rsidR="005C161F" w:rsidP="001962A8" w:rsidRDefault="005C161F" w14:paraId="6AA11E8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EFFICIENT POWERFUL SUCCESSFUL d.o.o. </w:t>
            </w:r>
          </w:p>
        </w:tc>
        <w:tc>
          <w:tcPr>
            <w:tcW w:w="709" w:type="dxa"/>
          </w:tcPr>
          <w:p w:rsidRPr="00A654CB" w:rsidR="005C161F" w:rsidP="001962A8" w:rsidRDefault="005C161F" w14:paraId="421D5C5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79097341744</w:t>
            </w:r>
          </w:p>
        </w:tc>
        <w:tc>
          <w:tcPr>
            <w:tcW w:w="1134" w:type="dxa"/>
          </w:tcPr>
          <w:p w:rsidRPr="00A654CB" w:rsidR="005C161F" w:rsidP="001962A8" w:rsidRDefault="005C161F" w14:paraId="7B6D398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IV Gardijske brigade 44, 22300 Knin</w:t>
            </w:r>
          </w:p>
        </w:tc>
        <w:tc>
          <w:tcPr>
            <w:tcW w:w="1417" w:type="dxa"/>
          </w:tcPr>
          <w:p w:rsidRPr="00A654CB" w:rsidR="005C161F" w:rsidP="001962A8" w:rsidRDefault="005C161F" w14:paraId="2844861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9.081.407,06 kn</w:t>
            </w:r>
          </w:p>
        </w:tc>
        <w:tc>
          <w:tcPr>
            <w:tcW w:w="1110" w:type="dxa"/>
          </w:tcPr>
          <w:p w:rsidRPr="00A654CB" w:rsidR="005C161F" w:rsidP="001962A8" w:rsidRDefault="005C161F" w14:paraId="67D849F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</w:tc>
        <w:tc>
          <w:tcPr>
            <w:tcW w:w="1158" w:type="dxa"/>
          </w:tcPr>
          <w:p w:rsidRPr="00A654CB" w:rsidR="005C161F" w:rsidP="001962A8" w:rsidRDefault="005C161F" w14:paraId="6F9A520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9.081.407,06 kn</w:t>
            </w:r>
          </w:p>
        </w:tc>
        <w:tc>
          <w:tcPr>
            <w:tcW w:w="1403" w:type="dxa"/>
          </w:tcPr>
          <w:p w:rsidRPr="00A654CB" w:rsidR="005C161F" w:rsidP="001962A8" w:rsidRDefault="005C161F" w14:paraId="0E49094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Vjerovnik prekinuo radove po ugovorima i uzrokovao kašnjenje na projektima.</w:t>
            </w:r>
          </w:p>
        </w:tc>
        <w:tc>
          <w:tcPr>
            <w:tcW w:w="247" w:type="dxa"/>
          </w:tcPr>
          <w:p w:rsidRPr="00A654CB" w:rsidR="005C161F" w:rsidP="001962A8" w:rsidRDefault="005C161F" w14:paraId="22F651B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443168" w:rsidTr="001F5E81" w14:paraId="7B8BAC18" w14:textId="77777777">
        <w:tc>
          <w:tcPr>
            <w:tcW w:w="852" w:type="dxa"/>
          </w:tcPr>
          <w:p w:rsidRPr="00A654CB" w:rsidR="00443168" w:rsidP="001962A8" w:rsidRDefault="00443168" w14:paraId="309D87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443168" w:rsidR="00443168" w:rsidP="001962A8" w:rsidRDefault="00443168" w14:paraId="73A4CC4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43168" w:rsidP="001962A8" w:rsidRDefault="00443168" w14:paraId="44FF663E" w14:textId="5EEBDB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168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FD103B">
              <w:rPr>
                <w:rFonts w:ascii="Arial" w:hAnsi="Arial" w:cs="Arial"/>
                <w:sz w:val="20"/>
                <w:szCs w:val="20"/>
              </w:rPr>
              <w:t xml:space="preserve"> ostaje.</w:t>
            </w:r>
          </w:p>
          <w:p w:rsidR="00EF2262" w:rsidP="001962A8" w:rsidRDefault="00EF2262" w14:paraId="75C2F017" w14:textId="52819F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F2262" w:rsidP="001962A8" w:rsidRDefault="00C3447E" w14:paraId="51CA7F2E" w14:textId="2EA07C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447E">
              <w:rPr>
                <w:rFonts w:ascii="Arial" w:hAnsi="Arial" w:cs="Arial"/>
                <w:sz w:val="20"/>
                <w:szCs w:val="20"/>
              </w:rPr>
              <w:t xml:space="preserve">Iz prijave proizlazi da se tražbina temelji </w:t>
            </w:r>
            <w:r w:rsidR="00EF2262">
              <w:rPr>
                <w:rFonts w:ascii="Arial" w:hAnsi="Arial" w:cs="Arial"/>
                <w:sz w:val="20"/>
                <w:szCs w:val="20"/>
              </w:rPr>
              <w:t>na izvodu i obračunu kamata te je sam vjerovnik naveo da ne raspolaže ovršnom ispravom.</w:t>
            </w:r>
          </w:p>
          <w:p w:rsidRPr="00A654CB" w:rsidR="00443168" w:rsidP="001962A8" w:rsidRDefault="00443168" w14:paraId="0BA0C248" w14:textId="04F1A2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443168" w:rsidP="001962A8" w:rsidRDefault="00443168" w14:paraId="3149E96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2C060EC0" w14:textId="77777777">
        <w:tc>
          <w:tcPr>
            <w:tcW w:w="852" w:type="dxa"/>
          </w:tcPr>
          <w:p w:rsidRPr="00A654CB" w:rsidR="005C161F" w:rsidP="001962A8" w:rsidRDefault="005C161F" w14:paraId="5BB4033C" w14:textId="3998EA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100.</w:t>
            </w:r>
          </w:p>
        </w:tc>
        <w:tc>
          <w:tcPr>
            <w:tcW w:w="1417" w:type="dxa"/>
          </w:tcPr>
          <w:p w:rsidRPr="00D1110D" w:rsidR="005C161F" w:rsidP="001962A8" w:rsidRDefault="005C161F" w14:paraId="23ECFC0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110D">
              <w:rPr>
                <w:rFonts w:ascii="Arial" w:hAnsi="Arial" w:cs="Arial"/>
                <w:sz w:val="20"/>
                <w:szCs w:val="20"/>
              </w:rPr>
              <w:t>EKOTEX, d.o.o. za usluge u zaštiti okoliša</w:t>
            </w:r>
          </w:p>
        </w:tc>
        <w:tc>
          <w:tcPr>
            <w:tcW w:w="709" w:type="dxa"/>
          </w:tcPr>
          <w:p w:rsidRPr="00D1110D" w:rsidR="005C161F" w:rsidP="001962A8" w:rsidRDefault="005C161F" w14:paraId="558E3DB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110D">
              <w:rPr>
                <w:rFonts w:ascii="Arial" w:hAnsi="Arial" w:cs="Arial"/>
                <w:sz w:val="20"/>
                <w:szCs w:val="20"/>
              </w:rPr>
              <w:t>07941830049</w:t>
            </w:r>
          </w:p>
        </w:tc>
        <w:tc>
          <w:tcPr>
            <w:tcW w:w="1134" w:type="dxa"/>
          </w:tcPr>
          <w:p w:rsidRPr="00D1110D" w:rsidR="005C161F" w:rsidP="001962A8" w:rsidRDefault="005C161F" w14:paraId="4CE34C4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110D">
              <w:rPr>
                <w:rFonts w:ascii="Arial" w:hAnsi="Arial" w:cs="Arial"/>
                <w:sz w:val="20"/>
                <w:szCs w:val="20"/>
              </w:rPr>
              <w:t xml:space="preserve">Gospodarska 5c, 10255 Donji </w:t>
            </w:r>
            <w:proofErr w:type="spellStart"/>
            <w:r w:rsidRPr="00D1110D">
              <w:rPr>
                <w:rFonts w:ascii="Arial" w:hAnsi="Arial" w:cs="Arial"/>
                <w:sz w:val="20"/>
                <w:szCs w:val="20"/>
              </w:rPr>
              <w:t>Stupnik</w:t>
            </w:r>
            <w:proofErr w:type="spellEnd"/>
          </w:p>
        </w:tc>
        <w:tc>
          <w:tcPr>
            <w:tcW w:w="1417" w:type="dxa"/>
          </w:tcPr>
          <w:p w:rsidRPr="00D1110D" w:rsidR="005C161F" w:rsidP="00385586" w:rsidRDefault="005C161F" w14:paraId="46F25114" w14:textId="317E29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110D">
              <w:rPr>
                <w:rFonts w:ascii="Arial" w:hAnsi="Arial" w:cs="Arial"/>
                <w:sz w:val="20"/>
                <w:szCs w:val="20"/>
              </w:rPr>
              <w:t>2.883,13 kn</w:t>
            </w:r>
            <w:r w:rsidRPr="00D1110D" w:rsidR="006550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1110D" w:rsidR="00854A29">
              <w:rPr>
                <w:rFonts w:ascii="Arial" w:hAnsi="Arial" w:cs="Arial"/>
                <w:sz w:val="20"/>
                <w:szCs w:val="20"/>
              </w:rPr>
              <w:t>navedeni izno</w:t>
            </w:r>
            <w:r w:rsidRPr="00D1110D" w:rsidR="00385586">
              <w:rPr>
                <w:rFonts w:ascii="Arial" w:hAnsi="Arial" w:cs="Arial"/>
                <w:sz w:val="20"/>
                <w:szCs w:val="20"/>
              </w:rPr>
              <w:t xml:space="preserve">s je pogrešno </w:t>
            </w:r>
            <w:r w:rsidRPr="00D1110D" w:rsidR="000D014A">
              <w:rPr>
                <w:rFonts w:ascii="Arial" w:hAnsi="Arial" w:cs="Arial"/>
                <w:sz w:val="20"/>
                <w:szCs w:val="20"/>
              </w:rPr>
              <w:t>uvršten</w:t>
            </w:r>
            <w:r w:rsidRPr="00D1110D" w:rsidR="00DD526A">
              <w:rPr>
                <w:rFonts w:ascii="Arial" w:hAnsi="Arial" w:cs="Arial"/>
                <w:sz w:val="20"/>
                <w:szCs w:val="20"/>
              </w:rPr>
              <w:t xml:space="preserve"> u tablic</w:t>
            </w:r>
            <w:r w:rsidRPr="00D1110D" w:rsidR="000D014A">
              <w:rPr>
                <w:rFonts w:ascii="Arial" w:hAnsi="Arial" w:cs="Arial"/>
                <w:sz w:val="20"/>
                <w:szCs w:val="20"/>
              </w:rPr>
              <w:t>u</w:t>
            </w:r>
            <w:r w:rsidRPr="00D1110D" w:rsidR="00385586">
              <w:rPr>
                <w:rFonts w:ascii="Arial" w:hAnsi="Arial" w:cs="Arial"/>
                <w:sz w:val="20"/>
                <w:szCs w:val="20"/>
              </w:rPr>
              <w:t xml:space="preserve"> pod rednim brojem 100 . jer je </w:t>
            </w:r>
            <w:r w:rsidRPr="00D1110D" w:rsidR="000D014A">
              <w:rPr>
                <w:rFonts w:ascii="Arial" w:hAnsi="Arial" w:cs="Arial"/>
                <w:sz w:val="20"/>
                <w:szCs w:val="20"/>
              </w:rPr>
              <w:t xml:space="preserve">ovaj </w:t>
            </w:r>
            <w:r w:rsidRPr="00D1110D" w:rsidR="000D014A">
              <w:rPr>
                <w:rFonts w:ascii="Arial" w:hAnsi="Arial" w:cs="Arial"/>
                <w:sz w:val="20"/>
                <w:szCs w:val="20"/>
              </w:rPr>
              <w:lastRenderedPageBreak/>
              <w:t xml:space="preserve">iznos </w:t>
            </w:r>
            <w:r w:rsidRPr="00D1110D" w:rsidR="00385586">
              <w:rPr>
                <w:rFonts w:ascii="Arial" w:hAnsi="Arial" w:cs="Arial"/>
                <w:sz w:val="20"/>
                <w:szCs w:val="20"/>
              </w:rPr>
              <w:t>već obuhvaćen pod rednim brojem 101.</w:t>
            </w:r>
          </w:p>
        </w:tc>
        <w:tc>
          <w:tcPr>
            <w:tcW w:w="1110" w:type="dxa"/>
          </w:tcPr>
          <w:p w:rsidRPr="00D1110D" w:rsidR="005C161F" w:rsidP="001962A8" w:rsidRDefault="005C161F" w14:paraId="591D4DD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110D">
              <w:rPr>
                <w:rFonts w:ascii="Arial" w:hAnsi="Arial" w:cs="Arial"/>
                <w:sz w:val="20"/>
                <w:szCs w:val="20"/>
              </w:rPr>
              <w:lastRenderedPageBreak/>
              <w:t>DIV GRUPA d.o.o.</w:t>
            </w:r>
          </w:p>
        </w:tc>
        <w:tc>
          <w:tcPr>
            <w:tcW w:w="1158" w:type="dxa"/>
          </w:tcPr>
          <w:p w:rsidRPr="00D1110D" w:rsidR="005C161F" w:rsidP="001962A8" w:rsidRDefault="00DD526A" w14:paraId="543F5E29" w14:textId="1D3948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110D">
              <w:rPr>
                <w:rFonts w:ascii="Arial" w:hAnsi="Arial" w:cs="Arial"/>
                <w:sz w:val="20"/>
                <w:szCs w:val="20"/>
              </w:rPr>
              <w:t>nepotrebno</w:t>
            </w:r>
            <w:r w:rsidRPr="00D1110D" w:rsidR="0038230A">
              <w:rPr>
                <w:rFonts w:ascii="Arial" w:hAnsi="Arial" w:cs="Arial"/>
                <w:sz w:val="20"/>
                <w:szCs w:val="20"/>
              </w:rPr>
              <w:t xml:space="preserve"> jer je pogrešno uvrštena u tablicu</w:t>
            </w:r>
          </w:p>
        </w:tc>
        <w:tc>
          <w:tcPr>
            <w:tcW w:w="1403" w:type="dxa"/>
          </w:tcPr>
          <w:p w:rsidRPr="00D1110D" w:rsidR="005C161F" w:rsidP="001962A8" w:rsidRDefault="005C161F" w14:paraId="1E0C21D0" w14:textId="4F82CF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5279F70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443168" w:rsidTr="001F5E81" w14:paraId="6B341916" w14:textId="77777777">
        <w:tc>
          <w:tcPr>
            <w:tcW w:w="852" w:type="dxa"/>
          </w:tcPr>
          <w:p w:rsidR="00443168" w:rsidP="001962A8" w:rsidRDefault="00443168" w14:paraId="605FCA3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443168" w:rsidP="001962A8" w:rsidRDefault="00443168" w14:paraId="7F709B5C" w14:textId="157263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348" w:type="dxa"/>
            <w:gridSpan w:val="7"/>
          </w:tcPr>
          <w:p w:rsidRPr="00D1110D" w:rsidR="00443168" w:rsidP="001962A8" w:rsidRDefault="00CE133F" w14:paraId="6E1E5326" w14:textId="679034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110D">
              <w:rPr>
                <w:rFonts w:ascii="Arial" w:hAnsi="Arial" w:cs="Arial"/>
                <w:sz w:val="20"/>
                <w:szCs w:val="20"/>
              </w:rPr>
              <w:t>Utvrđuje se da je v</w:t>
            </w:r>
            <w:r w:rsidRPr="00D1110D" w:rsidR="005D1F0D">
              <w:rPr>
                <w:rFonts w:ascii="Arial" w:hAnsi="Arial" w:cs="Arial"/>
                <w:sz w:val="20"/>
                <w:szCs w:val="20"/>
              </w:rPr>
              <w:t xml:space="preserve">jerovnik EKOTEX d.o.o., Donji </w:t>
            </w:r>
            <w:proofErr w:type="spellStart"/>
            <w:r w:rsidRPr="00D1110D" w:rsidR="005D1F0D">
              <w:rPr>
                <w:rFonts w:ascii="Arial" w:hAnsi="Arial" w:cs="Arial"/>
                <w:sz w:val="20"/>
                <w:szCs w:val="20"/>
              </w:rPr>
              <w:t>Stupnik</w:t>
            </w:r>
            <w:proofErr w:type="spellEnd"/>
            <w:r w:rsidRPr="00D1110D" w:rsidR="005D1F0D">
              <w:rPr>
                <w:rFonts w:ascii="Arial" w:hAnsi="Arial" w:cs="Arial"/>
                <w:sz w:val="20"/>
                <w:szCs w:val="20"/>
              </w:rPr>
              <w:t xml:space="preserve"> podnio</w:t>
            </w:r>
            <w:r w:rsidRPr="00D111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1110D" w:rsidR="005D1F0D">
              <w:rPr>
                <w:rFonts w:ascii="Arial" w:hAnsi="Arial" w:cs="Arial"/>
                <w:sz w:val="20"/>
                <w:szCs w:val="20"/>
              </w:rPr>
              <w:t xml:space="preserve">FINA-i dvije prijave tražbina, jednu kojom je prijavio tražbine u iznosu od 7.923,76 kn i 3.608,76 kn, te drugu kojom je prijavio tražbinu u iznosu od 2.883,13 kn, </w:t>
            </w:r>
            <w:r w:rsidRPr="00D1110D" w:rsidR="00F44FCA">
              <w:rPr>
                <w:rFonts w:ascii="Arial" w:hAnsi="Arial" w:cs="Arial"/>
                <w:sz w:val="20"/>
                <w:szCs w:val="20"/>
              </w:rPr>
              <w:t>pa ukupan zbroj iznosi</w:t>
            </w:r>
            <w:r w:rsidRPr="00D1110D" w:rsidR="005D1F0D">
              <w:rPr>
                <w:rFonts w:ascii="Arial" w:hAnsi="Arial" w:cs="Arial"/>
                <w:sz w:val="20"/>
                <w:szCs w:val="20"/>
              </w:rPr>
              <w:t xml:space="preserve"> 14.415,65 kn kao što je to pravilno navedeno u tablici prijavljenih tražbina FINA-e pod rednim brojem 101., dok je FINA greškom u</w:t>
            </w:r>
            <w:r w:rsidRPr="00D1110D" w:rsidR="00FD103B">
              <w:rPr>
                <w:rFonts w:ascii="Arial" w:hAnsi="Arial" w:cs="Arial"/>
                <w:sz w:val="20"/>
                <w:szCs w:val="20"/>
              </w:rPr>
              <w:t xml:space="preserve"> tablici pod rednim brojem 100.</w:t>
            </w:r>
            <w:r w:rsidRPr="00D1110D" w:rsidR="005D1F0D">
              <w:rPr>
                <w:rFonts w:ascii="Arial" w:hAnsi="Arial" w:cs="Arial"/>
                <w:sz w:val="20"/>
                <w:szCs w:val="20"/>
              </w:rPr>
              <w:t xml:space="preserve"> navela da je navedeni vjerovnik pored </w:t>
            </w:r>
            <w:r w:rsidRPr="00D1110D" w:rsidR="00FD103B">
              <w:rPr>
                <w:rFonts w:ascii="Arial" w:hAnsi="Arial" w:cs="Arial"/>
                <w:sz w:val="20"/>
                <w:szCs w:val="20"/>
              </w:rPr>
              <w:t>tražbine pod rednim brojem 101.</w:t>
            </w:r>
            <w:r w:rsidRPr="00D1110D" w:rsidR="00F44FCA">
              <w:rPr>
                <w:rFonts w:ascii="Arial" w:hAnsi="Arial" w:cs="Arial"/>
                <w:sz w:val="20"/>
                <w:szCs w:val="20"/>
              </w:rPr>
              <w:t xml:space="preserve"> čiji broj iznosi 14.415,65 kn</w:t>
            </w:r>
            <w:r w:rsidRPr="00D1110D">
              <w:rPr>
                <w:rFonts w:ascii="Arial" w:hAnsi="Arial" w:cs="Arial"/>
                <w:sz w:val="20"/>
                <w:szCs w:val="20"/>
              </w:rPr>
              <w:t xml:space="preserve"> koja je u cijelosti priznata</w:t>
            </w:r>
            <w:r w:rsidRPr="00D1110D" w:rsidR="00F44F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1110D" w:rsidR="005D1F0D">
              <w:rPr>
                <w:rFonts w:ascii="Arial" w:hAnsi="Arial" w:cs="Arial"/>
                <w:sz w:val="20"/>
                <w:szCs w:val="20"/>
              </w:rPr>
              <w:t>prijavio tražbinu u iznosu od 2.883,13 kn.</w:t>
            </w:r>
          </w:p>
          <w:p w:rsidRPr="00D1110D" w:rsidR="00F44FCA" w:rsidP="001962A8" w:rsidRDefault="00F44FCA" w14:paraId="7CE138E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D1110D" w:rsidR="00F44FCA" w:rsidP="001962A8" w:rsidRDefault="00F44FCA" w14:paraId="714A40B4" w14:textId="1C68D5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443168" w:rsidP="001962A8" w:rsidRDefault="00443168" w14:paraId="48A1332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4F7649F9" w14:textId="77777777">
        <w:tc>
          <w:tcPr>
            <w:tcW w:w="852" w:type="dxa"/>
          </w:tcPr>
          <w:p w:rsidRPr="00A654CB" w:rsidR="005C161F" w:rsidP="001962A8" w:rsidRDefault="005C161F" w14:paraId="48B34A7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114.</w:t>
            </w:r>
          </w:p>
        </w:tc>
        <w:tc>
          <w:tcPr>
            <w:tcW w:w="1417" w:type="dxa"/>
          </w:tcPr>
          <w:p w:rsidRPr="00A654CB" w:rsidR="005C161F" w:rsidP="001962A8" w:rsidRDefault="005C161F" w14:paraId="213D940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EUROHERC osiguranje - dioničko društvo za osiguranje</w:t>
            </w:r>
          </w:p>
        </w:tc>
        <w:tc>
          <w:tcPr>
            <w:tcW w:w="709" w:type="dxa"/>
          </w:tcPr>
          <w:p w:rsidRPr="00A654CB" w:rsidR="005C161F" w:rsidP="001962A8" w:rsidRDefault="005C161F" w14:paraId="5264724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22694857747</w:t>
            </w:r>
          </w:p>
        </w:tc>
        <w:tc>
          <w:tcPr>
            <w:tcW w:w="1134" w:type="dxa"/>
          </w:tcPr>
          <w:p w:rsidRPr="00A654CB" w:rsidR="005C161F" w:rsidP="001962A8" w:rsidRDefault="005C161F" w14:paraId="7280442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Ulica grada Vukovara 282, 10000 Zagreb</w:t>
            </w:r>
          </w:p>
        </w:tc>
        <w:tc>
          <w:tcPr>
            <w:tcW w:w="1417" w:type="dxa"/>
          </w:tcPr>
          <w:p w:rsidRPr="00A654CB" w:rsidR="005C161F" w:rsidP="001962A8" w:rsidRDefault="005C161F" w14:paraId="3DC2DDB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74.624,68 kn</w:t>
            </w:r>
          </w:p>
        </w:tc>
        <w:tc>
          <w:tcPr>
            <w:tcW w:w="1110" w:type="dxa"/>
          </w:tcPr>
          <w:p w:rsidRPr="00A654CB" w:rsidR="005C161F" w:rsidP="001962A8" w:rsidRDefault="005C161F" w14:paraId="77C077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</w:tc>
        <w:tc>
          <w:tcPr>
            <w:tcW w:w="1158" w:type="dxa"/>
          </w:tcPr>
          <w:p w:rsidRPr="00A654CB" w:rsidR="005C161F" w:rsidP="001962A8" w:rsidRDefault="005C161F" w14:paraId="2DBAB75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74.624,68 kn</w:t>
            </w:r>
          </w:p>
        </w:tc>
        <w:tc>
          <w:tcPr>
            <w:tcW w:w="1403" w:type="dxa"/>
          </w:tcPr>
          <w:p w:rsidRPr="00A654CB" w:rsidR="005C161F" w:rsidP="001962A8" w:rsidRDefault="005C161F" w14:paraId="6F17E8F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Osiguratelj naknadno raskinuo police.</w:t>
            </w:r>
          </w:p>
        </w:tc>
        <w:tc>
          <w:tcPr>
            <w:tcW w:w="247" w:type="dxa"/>
          </w:tcPr>
          <w:p w:rsidRPr="00A654CB" w:rsidR="005C161F" w:rsidP="001962A8" w:rsidRDefault="005C161F" w14:paraId="0350D7D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443168" w:rsidTr="001F5E81" w14:paraId="25D99D99" w14:textId="77777777">
        <w:tc>
          <w:tcPr>
            <w:tcW w:w="852" w:type="dxa"/>
          </w:tcPr>
          <w:p w:rsidRPr="00A654CB" w:rsidR="00443168" w:rsidP="001962A8" w:rsidRDefault="00443168" w14:paraId="020453A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443168" w:rsidR="00443168" w:rsidP="001962A8" w:rsidRDefault="00443168" w14:paraId="3CF241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43168" w:rsidP="001962A8" w:rsidRDefault="00443168" w14:paraId="240F7390" w14:textId="57217D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168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D1110D">
              <w:rPr>
                <w:rFonts w:ascii="Arial" w:hAnsi="Arial" w:cs="Arial"/>
                <w:sz w:val="20"/>
                <w:szCs w:val="20"/>
              </w:rPr>
              <w:t xml:space="preserve"> ostaje.</w:t>
            </w:r>
          </w:p>
          <w:p w:rsidR="00673261" w:rsidP="001962A8" w:rsidRDefault="00673261" w14:paraId="6D907A30" w14:textId="5AAC77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73261" w:rsidP="001962A8" w:rsidRDefault="00C3447E" w14:paraId="2560120E" w14:textId="0337D96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447E">
              <w:rPr>
                <w:rFonts w:ascii="Arial" w:hAnsi="Arial" w:cs="Arial"/>
                <w:sz w:val="20"/>
                <w:szCs w:val="20"/>
              </w:rPr>
              <w:t xml:space="preserve">Iz prijave proizlazi da se tražbina temelji </w:t>
            </w:r>
            <w:r w:rsidR="00810E93">
              <w:rPr>
                <w:rFonts w:ascii="Arial" w:hAnsi="Arial" w:cs="Arial"/>
                <w:sz w:val="20"/>
                <w:szCs w:val="20"/>
              </w:rPr>
              <w:t>s</w:t>
            </w:r>
            <w:r w:rsidR="00673261">
              <w:rPr>
                <w:rFonts w:ascii="Arial" w:hAnsi="Arial" w:cs="Arial"/>
                <w:sz w:val="20"/>
                <w:szCs w:val="20"/>
              </w:rPr>
              <w:t>e na financijskoj kartici, što je naveo i sam vjerovnik</w:t>
            </w:r>
            <w:r w:rsidR="0070006B">
              <w:rPr>
                <w:rFonts w:ascii="Arial" w:hAnsi="Arial" w:cs="Arial"/>
                <w:sz w:val="20"/>
                <w:szCs w:val="20"/>
              </w:rPr>
              <w:t xml:space="preserve"> u prijavi</w:t>
            </w:r>
            <w:r w:rsidR="00673261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654CB" w:rsidR="00443168" w:rsidP="001962A8" w:rsidRDefault="00443168" w14:paraId="7837A179" w14:textId="24B3E2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443168" w:rsidP="001962A8" w:rsidRDefault="00443168" w14:paraId="093A8A5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2647C7F9" w14:textId="77777777">
        <w:tc>
          <w:tcPr>
            <w:tcW w:w="852" w:type="dxa"/>
          </w:tcPr>
          <w:p w:rsidRPr="00A654CB" w:rsidR="005C161F" w:rsidP="001962A8" w:rsidRDefault="005C161F" w14:paraId="0800A5A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117.</w:t>
            </w:r>
          </w:p>
        </w:tc>
        <w:tc>
          <w:tcPr>
            <w:tcW w:w="1417" w:type="dxa"/>
          </w:tcPr>
          <w:p w:rsidRPr="00A654CB" w:rsidR="005C161F" w:rsidP="001962A8" w:rsidRDefault="005C161F" w14:paraId="1BDF0FF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EUROSJAJ društvo s ograničenom odgovornošću za trgovinu i zastupanje</w:t>
            </w:r>
          </w:p>
        </w:tc>
        <w:tc>
          <w:tcPr>
            <w:tcW w:w="709" w:type="dxa"/>
          </w:tcPr>
          <w:p w:rsidRPr="00A654CB" w:rsidR="005C161F" w:rsidP="001962A8" w:rsidRDefault="005C161F" w14:paraId="577467F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73383844794</w:t>
            </w:r>
          </w:p>
        </w:tc>
        <w:tc>
          <w:tcPr>
            <w:tcW w:w="1134" w:type="dxa"/>
          </w:tcPr>
          <w:p w:rsidRPr="00A654CB" w:rsidR="005C161F" w:rsidP="001962A8" w:rsidRDefault="005C161F" w14:paraId="27C49A5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Ulica Ivana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Zahara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3, 10000 Zagreb</w:t>
            </w:r>
          </w:p>
        </w:tc>
        <w:tc>
          <w:tcPr>
            <w:tcW w:w="1417" w:type="dxa"/>
          </w:tcPr>
          <w:p w:rsidRPr="00A654CB" w:rsidR="005C161F" w:rsidP="001962A8" w:rsidRDefault="005C161F" w14:paraId="3C62A765" w14:textId="01F1AF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471.895,89 kn</w:t>
            </w:r>
            <w:r w:rsidR="00041723">
              <w:t xml:space="preserve"> </w:t>
            </w:r>
            <w:r w:rsidRPr="00041723" w:rsidR="00041723">
              <w:rPr>
                <w:rFonts w:ascii="Arial" w:hAnsi="Arial" w:cs="Arial"/>
                <w:sz w:val="20"/>
                <w:szCs w:val="20"/>
              </w:rPr>
              <w:t>navodi da povlači prijavu tražbine za iznos od 113.844,39 kn tako da ostaje kod prijave tražbine u iznosu od 358.051,50 kn</w:t>
            </w:r>
          </w:p>
        </w:tc>
        <w:tc>
          <w:tcPr>
            <w:tcW w:w="1110" w:type="dxa"/>
          </w:tcPr>
          <w:p w:rsidRPr="00A654CB" w:rsidR="005C161F" w:rsidP="001962A8" w:rsidRDefault="005C161F" w14:paraId="2FBC9DB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71FB4F0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1134EF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CC9B6D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178572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0B3851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205F0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8E5E92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72E6FA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B7E6ED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C6F6D8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9CA713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66657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847093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83A3CB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041723" w14:paraId="0CEF6936" w14:textId="1CA05D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1723">
              <w:rPr>
                <w:rFonts w:ascii="Arial" w:hAnsi="Arial" w:cs="Arial"/>
                <w:sz w:val="20"/>
                <w:szCs w:val="20"/>
              </w:rPr>
              <w:t>358.051,50 kn</w:t>
            </w:r>
          </w:p>
          <w:p w:rsidRPr="00A654CB" w:rsidR="005C161F" w:rsidP="001962A8" w:rsidRDefault="005C161F" w14:paraId="57A3F96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041723" w14:paraId="48A30A5B" w14:textId="5D25AD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1723">
              <w:rPr>
                <w:rFonts w:ascii="Arial" w:hAnsi="Arial" w:cs="Arial"/>
                <w:sz w:val="20"/>
                <w:szCs w:val="20"/>
              </w:rPr>
              <w:t xml:space="preserve">navodi da </w:t>
            </w:r>
            <w:r>
              <w:rPr>
                <w:rFonts w:ascii="Arial" w:hAnsi="Arial" w:cs="Arial"/>
                <w:sz w:val="20"/>
                <w:szCs w:val="20"/>
              </w:rPr>
              <w:t xml:space="preserve">ostaje kod osporavanja u iznosu od </w:t>
            </w:r>
            <w:r w:rsidRPr="00041723">
              <w:rPr>
                <w:rFonts w:ascii="Arial" w:hAnsi="Arial" w:cs="Arial"/>
                <w:sz w:val="20"/>
                <w:szCs w:val="20"/>
              </w:rPr>
              <w:t>358.051,50 kn</w:t>
            </w:r>
          </w:p>
          <w:p w:rsidRPr="00A654CB" w:rsidR="005C161F" w:rsidP="001962A8" w:rsidRDefault="005C161F" w14:paraId="31D1122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CB2853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7AD4C0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E4B43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86E0DB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11209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041723" w14:paraId="3F85CDBA" w14:textId="6B4A688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1723">
              <w:rPr>
                <w:rFonts w:ascii="Arial" w:hAnsi="Arial" w:cs="Arial"/>
                <w:sz w:val="20"/>
                <w:szCs w:val="20"/>
              </w:rPr>
              <w:t>358.051,50 kn</w:t>
            </w:r>
          </w:p>
          <w:p w:rsidRPr="00A654CB" w:rsidR="005C161F" w:rsidP="001962A8" w:rsidRDefault="005C161F" w14:paraId="0B322B4B" w14:textId="4F2BBE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3" w:type="dxa"/>
          </w:tcPr>
          <w:p w:rsidRPr="00A654CB" w:rsidR="005C161F" w:rsidP="001962A8" w:rsidRDefault="005C161F" w14:paraId="1EB3A41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je predmet sudskog postupka koji je u tijeku i kamata na tu tražbinu te odvjetničkih troškova. Cjelokupno potraživanje je podmireno putem prijeboja.</w:t>
            </w:r>
          </w:p>
          <w:p w:rsidRPr="00A654CB" w:rsidR="005C161F" w:rsidP="001962A8" w:rsidRDefault="005C161F" w14:paraId="6CAB5AB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43168" w:rsidP="001962A8" w:rsidRDefault="00443168" w14:paraId="66D085B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9FC278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Dužnik nema obvezu poslovnik knjigama. U tijeku je i spor.</w:t>
            </w:r>
          </w:p>
          <w:p w:rsidRPr="00A654CB" w:rsidR="00443168" w:rsidP="001962A8" w:rsidRDefault="00443168" w14:paraId="04C37C64" w14:textId="68A5C1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5A87C9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443168" w:rsidTr="001F5E81" w14:paraId="27DDEE36" w14:textId="77777777">
        <w:tc>
          <w:tcPr>
            <w:tcW w:w="852" w:type="dxa"/>
          </w:tcPr>
          <w:p w:rsidRPr="00A654CB" w:rsidR="00443168" w:rsidP="001962A8" w:rsidRDefault="00443168" w14:paraId="283698B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443168" w:rsidR="00443168" w:rsidP="001962A8" w:rsidRDefault="00443168" w14:paraId="1A603B4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43168" w:rsidP="001962A8" w:rsidRDefault="00443168" w14:paraId="11136E80" w14:textId="489059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168">
              <w:rPr>
                <w:rFonts w:ascii="Arial" w:hAnsi="Arial" w:cs="Arial"/>
                <w:sz w:val="20"/>
                <w:szCs w:val="20"/>
              </w:rPr>
              <w:t>Na upit suda ostaj</w:t>
            </w:r>
            <w:r w:rsidR="0038230A">
              <w:rPr>
                <w:rFonts w:ascii="Arial" w:hAnsi="Arial" w:cs="Arial"/>
                <w:sz w:val="20"/>
                <w:szCs w:val="20"/>
              </w:rPr>
              <w:t>u</w:t>
            </w:r>
            <w:r w:rsidRPr="00443168">
              <w:rPr>
                <w:rFonts w:ascii="Arial" w:hAnsi="Arial" w:cs="Arial"/>
                <w:sz w:val="20"/>
                <w:szCs w:val="20"/>
              </w:rPr>
              <w:t xml:space="preserve"> li kod osporavanja izjavljuje da</w:t>
            </w:r>
            <w:r w:rsidR="00D1110D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A82413" w:rsidP="001962A8" w:rsidRDefault="00A82413" w14:paraId="033556A9" w14:textId="304A42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82413" w:rsidP="001962A8" w:rsidRDefault="00A82413" w14:paraId="2BED9470" w14:textId="2F689C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Vjerovnik je naveo da se potraživanje temelji na računima, rješenju o ovrsi protiv kojeg je izjavljen prigovor i drugim ispravama te je sam naveo da ne raspolaže ovršnom ispravom što proizlazi iz isprava.</w:t>
            </w:r>
          </w:p>
          <w:p w:rsidR="0026604A" w:rsidP="001962A8" w:rsidRDefault="0026604A" w14:paraId="5B3E6CC8" w14:textId="04E01D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6604A" w:rsidP="001962A8" w:rsidRDefault="00041723" w14:paraId="24D21634" w14:textId="6F2DE0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Vjerovnik navodi da povlač</w:t>
            </w:r>
            <w:r w:rsidR="0026604A">
              <w:rPr>
                <w:rFonts w:ascii="Arial" w:hAnsi="Arial" w:cs="Arial"/>
                <w:sz w:val="20"/>
                <w:szCs w:val="20"/>
              </w:rPr>
              <w:t>i prijavu tražbine za iznos od 113.844,39 kn tako da ostaje kod prijave tražbine u iznosu od 3</w:t>
            </w:r>
            <w:r>
              <w:rPr>
                <w:rFonts w:ascii="Arial" w:hAnsi="Arial" w:cs="Arial"/>
                <w:sz w:val="20"/>
                <w:szCs w:val="20"/>
              </w:rPr>
              <w:t>58.051,50 kn.</w:t>
            </w:r>
            <w:r w:rsidR="000E5DD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E5DD1" w:rsidP="001962A8" w:rsidRDefault="000E5DD1" w14:paraId="4E149A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E5DD1" w:rsidP="001962A8" w:rsidRDefault="000E5DD1" w14:paraId="2EB00642" w14:textId="73C082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5DD1">
              <w:rPr>
                <w:rFonts w:ascii="Arial" w:hAnsi="Arial" w:cs="Arial"/>
                <w:sz w:val="20"/>
                <w:szCs w:val="20"/>
              </w:rPr>
              <w:t>Na upit suda ostaju li kod o</w:t>
            </w:r>
            <w:r>
              <w:rPr>
                <w:rFonts w:ascii="Arial" w:hAnsi="Arial" w:cs="Arial"/>
                <w:sz w:val="20"/>
                <w:szCs w:val="20"/>
              </w:rPr>
              <w:t>sporavanja izjavljuje da ostaju kod osporavanja smanjenog iznosa.</w:t>
            </w:r>
          </w:p>
          <w:p w:rsidR="000E5DD1" w:rsidP="001962A8" w:rsidRDefault="000E5DD1" w14:paraId="65D8285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443168" w:rsidP="001962A8" w:rsidRDefault="00443168" w14:paraId="58ADC460" w14:textId="3C7FE2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443168" w:rsidP="001962A8" w:rsidRDefault="00443168" w14:paraId="1D53833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7234E216" w14:textId="77777777">
        <w:tc>
          <w:tcPr>
            <w:tcW w:w="852" w:type="dxa"/>
          </w:tcPr>
          <w:p w:rsidRPr="00A654CB" w:rsidR="005C161F" w:rsidP="001962A8" w:rsidRDefault="005C161F" w14:paraId="2ACF5FB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120.</w:t>
            </w:r>
          </w:p>
        </w:tc>
        <w:tc>
          <w:tcPr>
            <w:tcW w:w="1417" w:type="dxa"/>
          </w:tcPr>
          <w:p w:rsidRPr="00A654CB" w:rsidR="005C161F" w:rsidP="001962A8" w:rsidRDefault="005C161F" w14:paraId="7097DB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EVERRO TERRA d.o.o. </w:t>
            </w:r>
          </w:p>
        </w:tc>
        <w:tc>
          <w:tcPr>
            <w:tcW w:w="709" w:type="dxa"/>
          </w:tcPr>
          <w:p w:rsidRPr="00A654CB" w:rsidR="005C161F" w:rsidP="001962A8" w:rsidRDefault="005C161F" w14:paraId="0CCDA10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02120656528</w:t>
            </w:r>
          </w:p>
        </w:tc>
        <w:tc>
          <w:tcPr>
            <w:tcW w:w="1134" w:type="dxa"/>
          </w:tcPr>
          <w:p w:rsidRPr="00A654CB" w:rsidR="005C161F" w:rsidP="001962A8" w:rsidRDefault="005C161F" w14:paraId="47A7ABC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Zagrebačka 27, 51500 Krk</w:t>
            </w:r>
          </w:p>
        </w:tc>
        <w:tc>
          <w:tcPr>
            <w:tcW w:w="1417" w:type="dxa"/>
          </w:tcPr>
          <w:p w:rsidRPr="00A654CB" w:rsidR="005C161F" w:rsidP="001962A8" w:rsidRDefault="005C161F" w14:paraId="06753B5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119.111,10 kn</w:t>
            </w:r>
          </w:p>
        </w:tc>
        <w:tc>
          <w:tcPr>
            <w:tcW w:w="1110" w:type="dxa"/>
          </w:tcPr>
          <w:p w:rsidRPr="00A654CB" w:rsidR="005C161F" w:rsidP="001962A8" w:rsidRDefault="005C161F" w14:paraId="5A72813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75D3606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9258E2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0CB666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62551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0C3800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71465F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498764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7FEF29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AAE42E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4A4A92C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119.111,10 kn</w:t>
            </w:r>
          </w:p>
          <w:p w:rsidRPr="00A654CB" w:rsidR="005C161F" w:rsidP="001962A8" w:rsidRDefault="005C161F" w14:paraId="29ECDE5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F1A7C7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626627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99C125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379A79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D2041D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98A050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EEEF0E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F9C730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FF4EA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119.111,10 kn</w:t>
            </w:r>
          </w:p>
        </w:tc>
        <w:tc>
          <w:tcPr>
            <w:tcW w:w="1403" w:type="dxa"/>
          </w:tcPr>
          <w:p w:rsidR="00443168" w:rsidP="001962A8" w:rsidRDefault="005C161F" w14:paraId="0436FCE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je zatvorena prijebojem, tako da dužnik nema otvorenih obveza spram vjerovnika</w:t>
            </w:r>
          </w:p>
          <w:p w:rsidR="00443168" w:rsidP="001962A8" w:rsidRDefault="00443168" w14:paraId="69B8BDD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43168" w:rsidP="001962A8" w:rsidRDefault="00443168" w14:paraId="7C64D3A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1C94B51" w14:textId="6F571F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je podmirena prijebojem, tako da dužnik nema  obveza prema vjerovniku</w:t>
            </w:r>
          </w:p>
        </w:tc>
        <w:tc>
          <w:tcPr>
            <w:tcW w:w="247" w:type="dxa"/>
          </w:tcPr>
          <w:p w:rsidRPr="00A654CB" w:rsidR="005C161F" w:rsidP="001962A8" w:rsidRDefault="005C161F" w14:paraId="325B436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443168" w:rsidTr="001F5E81" w14:paraId="31CD9735" w14:textId="77777777">
        <w:tc>
          <w:tcPr>
            <w:tcW w:w="852" w:type="dxa"/>
          </w:tcPr>
          <w:p w:rsidRPr="00A654CB" w:rsidR="00443168" w:rsidP="001962A8" w:rsidRDefault="00443168" w14:paraId="44A8A5E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443168" w:rsidR="00443168" w:rsidP="001962A8" w:rsidRDefault="00443168" w14:paraId="1ECB9BC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43168" w:rsidP="001962A8" w:rsidRDefault="00443168" w14:paraId="774C6594" w14:textId="2488FD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168">
              <w:rPr>
                <w:rFonts w:ascii="Arial" w:hAnsi="Arial" w:cs="Arial"/>
                <w:sz w:val="20"/>
                <w:szCs w:val="20"/>
              </w:rPr>
              <w:t>Na upit suda ostaj</w:t>
            </w:r>
            <w:r w:rsidR="0038230A">
              <w:rPr>
                <w:rFonts w:ascii="Arial" w:hAnsi="Arial" w:cs="Arial"/>
                <w:sz w:val="20"/>
                <w:szCs w:val="20"/>
              </w:rPr>
              <w:t>u</w:t>
            </w:r>
            <w:r w:rsidRPr="00443168">
              <w:rPr>
                <w:rFonts w:ascii="Arial" w:hAnsi="Arial" w:cs="Arial"/>
                <w:sz w:val="20"/>
                <w:szCs w:val="20"/>
              </w:rPr>
              <w:t xml:space="preserve"> li kod osporavanja izjavljuj</w:t>
            </w:r>
            <w:r w:rsidR="0038230A">
              <w:rPr>
                <w:rFonts w:ascii="Arial" w:hAnsi="Arial" w:cs="Arial"/>
                <w:sz w:val="20"/>
                <w:szCs w:val="20"/>
              </w:rPr>
              <w:t>u</w:t>
            </w:r>
            <w:r w:rsidRPr="00443168">
              <w:rPr>
                <w:rFonts w:ascii="Arial" w:hAnsi="Arial" w:cs="Arial"/>
                <w:sz w:val="20"/>
                <w:szCs w:val="20"/>
              </w:rPr>
              <w:t xml:space="preserve"> da</w:t>
            </w:r>
            <w:r w:rsidR="000E5DD1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5C1CF7" w:rsidP="001962A8" w:rsidRDefault="005C1CF7" w14:paraId="0CD573E4" w14:textId="73CBB98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CF7" w:rsidP="001962A8" w:rsidRDefault="00810E93" w14:paraId="69999016" w14:textId="59B75E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0E93">
              <w:rPr>
                <w:rFonts w:ascii="Arial" w:hAnsi="Arial" w:cs="Arial"/>
                <w:sz w:val="20"/>
                <w:szCs w:val="20"/>
              </w:rPr>
              <w:t>Iz prijave proizlazi da se tražbina temelji</w:t>
            </w:r>
            <w:r w:rsidR="005C1CF7">
              <w:rPr>
                <w:rFonts w:ascii="Arial" w:hAnsi="Arial" w:cs="Arial"/>
                <w:sz w:val="20"/>
                <w:szCs w:val="20"/>
              </w:rPr>
              <w:t xml:space="preserve"> na tri računa</w:t>
            </w:r>
            <w:r w:rsidR="0038230A">
              <w:rPr>
                <w:rFonts w:ascii="Arial" w:hAnsi="Arial" w:cs="Arial"/>
                <w:sz w:val="20"/>
                <w:szCs w:val="20"/>
              </w:rPr>
              <w:t xml:space="preserve"> koja su</w:t>
            </w:r>
            <w:r w:rsidR="005C1CF7">
              <w:rPr>
                <w:rFonts w:ascii="Arial" w:hAnsi="Arial" w:cs="Arial"/>
                <w:sz w:val="20"/>
                <w:szCs w:val="20"/>
              </w:rPr>
              <w:t xml:space="preserve"> izdana i dospjela 2021. godine te je sam vjerovnik naveo da ne raspolaže ovršnom ispravom.</w:t>
            </w:r>
          </w:p>
          <w:p w:rsidRPr="00A654CB" w:rsidR="00443168" w:rsidP="001962A8" w:rsidRDefault="00443168" w14:paraId="5CD0B368" w14:textId="526E94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443168" w:rsidP="001962A8" w:rsidRDefault="00443168" w14:paraId="4D7F903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29BC7522" w14:textId="77777777">
        <w:tc>
          <w:tcPr>
            <w:tcW w:w="852" w:type="dxa"/>
          </w:tcPr>
          <w:p w:rsidRPr="00A654CB" w:rsidR="005C161F" w:rsidP="001962A8" w:rsidRDefault="005C161F" w14:paraId="71D25D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128.</w:t>
            </w:r>
          </w:p>
        </w:tc>
        <w:tc>
          <w:tcPr>
            <w:tcW w:w="1417" w:type="dxa"/>
          </w:tcPr>
          <w:p w:rsidRPr="00A654CB" w:rsidR="005C161F" w:rsidP="001962A8" w:rsidRDefault="005C161F" w14:paraId="2E684C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FEROMETAL-PRERADA d.o.o. za metaloprerađivačku djelatnost, trgovinu i uvoz-izvoz</w:t>
            </w:r>
          </w:p>
        </w:tc>
        <w:tc>
          <w:tcPr>
            <w:tcW w:w="709" w:type="dxa"/>
          </w:tcPr>
          <w:p w:rsidRPr="00A654CB" w:rsidR="005C161F" w:rsidP="001962A8" w:rsidRDefault="005C161F" w14:paraId="723FCA5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84566686603</w:t>
            </w:r>
          </w:p>
        </w:tc>
        <w:tc>
          <w:tcPr>
            <w:tcW w:w="1134" w:type="dxa"/>
          </w:tcPr>
          <w:p w:rsidRPr="00A654CB" w:rsidR="005C161F" w:rsidP="001962A8" w:rsidRDefault="005C161F" w14:paraId="144263F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Domovićeva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3, 10255 Gornji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Stupnik</w:t>
            </w:r>
            <w:proofErr w:type="spellEnd"/>
          </w:p>
        </w:tc>
        <w:tc>
          <w:tcPr>
            <w:tcW w:w="1417" w:type="dxa"/>
          </w:tcPr>
          <w:p w:rsidRPr="00A654CB" w:rsidR="005C161F" w:rsidP="001962A8" w:rsidRDefault="005C161F" w14:paraId="5200E39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45.498,75 kn</w:t>
            </w:r>
          </w:p>
        </w:tc>
        <w:tc>
          <w:tcPr>
            <w:tcW w:w="1110" w:type="dxa"/>
          </w:tcPr>
          <w:p w:rsidRPr="00A654CB" w:rsidR="005C161F" w:rsidP="001962A8" w:rsidRDefault="005C161F" w14:paraId="072856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</w:tc>
        <w:tc>
          <w:tcPr>
            <w:tcW w:w="1158" w:type="dxa"/>
          </w:tcPr>
          <w:p w:rsidRPr="00A654CB" w:rsidR="005C161F" w:rsidP="001962A8" w:rsidRDefault="005C161F" w14:paraId="318FFD2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45.498,75 kn</w:t>
            </w:r>
          </w:p>
        </w:tc>
        <w:tc>
          <w:tcPr>
            <w:tcW w:w="1403" w:type="dxa"/>
          </w:tcPr>
          <w:p w:rsidRPr="00A654CB" w:rsidR="005C161F" w:rsidP="001962A8" w:rsidRDefault="005C161F" w14:paraId="7BEEE65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je predmet sudskog postupka koji je u tijeku. Potraživanje je djelomično prestalo, točan iznos je predmet vještačenja.</w:t>
            </w:r>
          </w:p>
        </w:tc>
        <w:tc>
          <w:tcPr>
            <w:tcW w:w="247" w:type="dxa"/>
          </w:tcPr>
          <w:p w:rsidRPr="00A654CB" w:rsidR="005C161F" w:rsidP="001962A8" w:rsidRDefault="005C161F" w14:paraId="1708053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443168" w:rsidTr="001F5E81" w14:paraId="789BDD98" w14:textId="77777777">
        <w:tc>
          <w:tcPr>
            <w:tcW w:w="852" w:type="dxa"/>
          </w:tcPr>
          <w:p w:rsidRPr="00A654CB" w:rsidR="00443168" w:rsidP="001962A8" w:rsidRDefault="00443168" w14:paraId="3CE9262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443168" w:rsidR="00443168" w:rsidP="001962A8" w:rsidRDefault="00443168" w14:paraId="1525717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43168" w:rsidP="001962A8" w:rsidRDefault="00443168" w14:paraId="02C03175" w14:textId="629095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168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0E5DD1">
              <w:rPr>
                <w:rFonts w:ascii="Arial" w:hAnsi="Arial" w:cs="Arial"/>
                <w:sz w:val="20"/>
                <w:szCs w:val="20"/>
              </w:rPr>
              <w:t xml:space="preserve"> ostaje.</w:t>
            </w:r>
          </w:p>
          <w:p w:rsidR="00DC6BA0" w:rsidP="001962A8" w:rsidRDefault="00DC6BA0" w14:paraId="1A743B39" w14:textId="7810CC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6BA0" w:rsidP="001962A8" w:rsidRDefault="00810E93" w14:paraId="3779A014" w14:textId="2488ED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0E93">
              <w:rPr>
                <w:rFonts w:ascii="Arial" w:hAnsi="Arial" w:cs="Arial"/>
                <w:sz w:val="20"/>
                <w:szCs w:val="20"/>
              </w:rPr>
              <w:t>Iz prijave proizlazi da se tražbina temelji</w:t>
            </w:r>
            <w:r w:rsidR="00DC6BA0">
              <w:rPr>
                <w:rFonts w:ascii="Arial" w:hAnsi="Arial" w:cs="Arial"/>
                <w:sz w:val="20"/>
                <w:szCs w:val="20"/>
              </w:rPr>
              <w:t xml:space="preserve"> na izvatku iz poslovnih knjiga. Sam</w:t>
            </w:r>
            <w:r w:rsidR="00F54974">
              <w:rPr>
                <w:rFonts w:ascii="Arial" w:hAnsi="Arial" w:cs="Arial"/>
                <w:sz w:val="20"/>
                <w:szCs w:val="20"/>
              </w:rPr>
              <w:t xml:space="preserve"> vjerovnik </w:t>
            </w:r>
            <w:r w:rsidR="00DC6BA0">
              <w:rPr>
                <w:rFonts w:ascii="Arial" w:hAnsi="Arial" w:cs="Arial"/>
                <w:sz w:val="20"/>
                <w:szCs w:val="20"/>
              </w:rPr>
              <w:t xml:space="preserve"> je naveo da ne raspolaže ovršnom ispravom.</w:t>
            </w:r>
          </w:p>
          <w:p w:rsidRPr="00A654CB" w:rsidR="00443168" w:rsidP="001962A8" w:rsidRDefault="00443168" w14:paraId="416A2E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443168" w:rsidP="001962A8" w:rsidRDefault="00443168" w14:paraId="218B507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716E2882" w14:textId="77777777">
        <w:tc>
          <w:tcPr>
            <w:tcW w:w="852" w:type="dxa"/>
          </w:tcPr>
          <w:p w:rsidRPr="00A654CB" w:rsidR="005C161F" w:rsidP="001962A8" w:rsidRDefault="005C161F" w14:paraId="3DE659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137.</w:t>
            </w:r>
          </w:p>
        </w:tc>
        <w:tc>
          <w:tcPr>
            <w:tcW w:w="1417" w:type="dxa"/>
          </w:tcPr>
          <w:p w:rsidRPr="00A654CB" w:rsidR="005C161F" w:rsidP="001962A8" w:rsidRDefault="005C161F" w14:paraId="4909BC9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FRIEDL SOLUTIONS d.o.o. za građenje i usluge</w:t>
            </w:r>
          </w:p>
        </w:tc>
        <w:tc>
          <w:tcPr>
            <w:tcW w:w="709" w:type="dxa"/>
          </w:tcPr>
          <w:p w:rsidRPr="00A654CB" w:rsidR="005C161F" w:rsidP="001962A8" w:rsidRDefault="005C161F" w14:paraId="15941EA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89628114888</w:t>
            </w:r>
          </w:p>
        </w:tc>
        <w:tc>
          <w:tcPr>
            <w:tcW w:w="1134" w:type="dxa"/>
          </w:tcPr>
          <w:p w:rsidRPr="00A654CB" w:rsidR="005C161F" w:rsidP="001962A8" w:rsidRDefault="005C161F" w14:paraId="6E67EE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Spinčićeva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25E, 21000 Split</w:t>
            </w:r>
          </w:p>
        </w:tc>
        <w:tc>
          <w:tcPr>
            <w:tcW w:w="1417" w:type="dxa"/>
          </w:tcPr>
          <w:p w:rsidR="005C161F" w:rsidP="001962A8" w:rsidRDefault="005C161F" w14:paraId="4D1C663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934.879,00 kn</w:t>
            </w:r>
          </w:p>
          <w:p w:rsidR="0018244B" w:rsidP="001962A8" w:rsidRDefault="0018244B" w14:paraId="11187D3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18244B" w:rsidP="001962A8" w:rsidRDefault="0018244B" w14:paraId="24322FE0" w14:textId="227C62B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Pr="00A654CB" w:rsidR="005C161F" w:rsidP="001962A8" w:rsidRDefault="005C161F" w14:paraId="346376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66C2E31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D8F3C6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B0E159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65EFC3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4FF03A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63BFB8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62E40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77D320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8F58C1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F0C1BE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E976D0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43168" w:rsidP="001962A8" w:rsidRDefault="00443168" w14:paraId="0A256B4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23F3011" w14:textId="05DCFE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k</w:t>
            </w:r>
          </w:p>
        </w:tc>
        <w:tc>
          <w:tcPr>
            <w:tcW w:w="1158" w:type="dxa"/>
          </w:tcPr>
          <w:p w:rsidRPr="00A654CB" w:rsidR="005C161F" w:rsidP="001962A8" w:rsidRDefault="005C161F" w14:paraId="4D23B35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99.278,73 kn</w:t>
            </w:r>
          </w:p>
          <w:p w:rsidRPr="00A654CB" w:rsidR="005C161F" w:rsidP="001962A8" w:rsidRDefault="005C161F" w14:paraId="6DA3450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B9B1D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8CCF42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9BFFC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5439D2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DF13D9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AD54BF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3D0D2D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D36840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F75257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C2C17C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29938A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43168" w:rsidP="001962A8" w:rsidRDefault="00443168" w14:paraId="20C021C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B1F7F8A" w14:textId="2B2760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99.278,73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kn</w:t>
            </w:r>
          </w:p>
        </w:tc>
        <w:tc>
          <w:tcPr>
            <w:tcW w:w="1403" w:type="dxa"/>
          </w:tcPr>
          <w:p w:rsidR="005C161F" w:rsidP="001962A8" w:rsidRDefault="005C161F" w14:paraId="726CAA4B" w14:textId="659F30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Prijava je pogrešno popunjena, nedospjela glavnica prijavljena pod dospjelo i pod nedospjelo dugovanje.</w:t>
            </w:r>
          </w:p>
          <w:p w:rsidR="0038230A" w:rsidP="001962A8" w:rsidRDefault="0038230A" w14:paraId="27208763" w14:textId="25F6A3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8230A" w:rsidP="001962A8" w:rsidRDefault="0038230A" w14:paraId="01DA0B82" w14:textId="24F82F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8230A" w:rsidP="001962A8" w:rsidRDefault="0038230A" w14:paraId="603A8159" w14:textId="3F8119E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38230A" w:rsidP="001962A8" w:rsidRDefault="0038230A" w14:paraId="56CBCCA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43168" w:rsidP="001962A8" w:rsidRDefault="005C161F" w14:paraId="0E631D4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Osporeni dio dužnik nema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u poslovnim knjigama. </w:t>
            </w:r>
          </w:p>
          <w:p w:rsidRPr="00A654CB" w:rsidR="005C161F" w:rsidP="001962A8" w:rsidRDefault="005C161F" w14:paraId="4DCE054B" w14:textId="0B67AE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Također, razlika (osporeni dio) se odnosi na pogrešno zbrojene iznose od stane vjerovnika.</w:t>
            </w:r>
          </w:p>
        </w:tc>
        <w:tc>
          <w:tcPr>
            <w:tcW w:w="247" w:type="dxa"/>
          </w:tcPr>
          <w:p w:rsidRPr="00A654CB" w:rsidR="005C161F" w:rsidP="001962A8" w:rsidRDefault="005C161F" w14:paraId="73ADE66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443168" w:rsidTr="001F5E81" w14:paraId="54492E96" w14:textId="77777777">
        <w:tc>
          <w:tcPr>
            <w:tcW w:w="852" w:type="dxa"/>
          </w:tcPr>
          <w:p w:rsidRPr="00A654CB" w:rsidR="00443168" w:rsidP="001962A8" w:rsidRDefault="00443168" w14:paraId="5915D0E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443168" w:rsidR="00443168" w:rsidP="001962A8" w:rsidRDefault="00443168" w14:paraId="7027BC9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43168" w:rsidP="001962A8" w:rsidRDefault="00443168" w14:paraId="546BEE87" w14:textId="39ED77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168">
              <w:rPr>
                <w:rFonts w:ascii="Arial" w:hAnsi="Arial" w:cs="Arial"/>
                <w:sz w:val="20"/>
                <w:szCs w:val="20"/>
              </w:rPr>
              <w:t>Na upit suda ostaj</w:t>
            </w:r>
            <w:r w:rsidR="0038230A">
              <w:rPr>
                <w:rFonts w:ascii="Arial" w:hAnsi="Arial" w:cs="Arial"/>
                <w:sz w:val="20"/>
                <w:szCs w:val="20"/>
              </w:rPr>
              <w:t>u</w:t>
            </w:r>
            <w:r w:rsidRPr="00443168">
              <w:rPr>
                <w:rFonts w:ascii="Arial" w:hAnsi="Arial" w:cs="Arial"/>
                <w:sz w:val="20"/>
                <w:szCs w:val="20"/>
              </w:rPr>
              <w:t xml:space="preserve"> li kod osporavanja izjavljuj</w:t>
            </w:r>
            <w:r w:rsidR="0038230A">
              <w:rPr>
                <w:rFonts w:ascii="Arial" w:hAnsi="Arial" w:cs="Arial"/>
                <w:sz w:val="20"/>
                <w:szCs w:val="20"/>
              </w:rPr>
              <w:t>u</w:t>
            </w:r>
            <w:r w:rsidRPr="00443168">
              <w:rPr>
                <w:rFonts w:ascii="Arial" w:hAnsi="Arial" w:cs="Arial"/>
                <w:sz w:val="20"/>
                <w:szCs w:val="20"/>
              </w:rPr>
              <w:t xml:space="preserve"> da</w:t>
            </w:r>
            <w:r w:rsidR="001B0B8B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AE13FD" w:rsidP="001962A8" w:rsidRDefault="00AE13FD" w14:paraId="25849135" w14:textId="69C355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E13FD" w:rsidP="001962A8" w:rsidRDefault="00AE13FD" w14:paraId="05BE7DA0" w14:textId="4F28A7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0E93" w:rsidR="00810E93">
              <w:rPr>
                <w:rFonts w:ascii="Arial" w:hAnsi="Arial" w:cs="Arial"/>
                <w:sz w:val="20"/>
                <w:szCs w:val="20"/>
              </w:rPr>
              <w:t xml:space="preserve">Iz prijave proizlazi da se tražbina temelji </w:t>
            </w:r>
            <w:r>
              <w:rPr>
                <w:rFonts w:ascii="Arial" w:hAnsi="Arial" w:cs="Arial"/>
                <w:sz w:val="20"/>
                <w:szCs w:val="20"/>
              </w:rPr>
              <w:t>na računima te je sam</w:t>
            </w:r>
            <w:r w:rsidR="00F54974">
              <w:rPr>
                <w:rFonts w:ascii="Arial" w:hAnsi="Arial" w:cs="Arial"/>
                <w:sz w:val="20"/>
                <w:szCs w:val="20"/>
              </w:rPr>
              <w:t xml:space="preserve"> vjerovnik</w:t>
            </w:r>
            <w:r>
              <w:rPr>
                <w:rFonts w:ascii="Arial" w:hAnsi="Arial" w:cs="Arial"/>
                <w:sz w:val="20"/>
                <w:szCs w:val="20"/>
              </w:rPr>
              <w:t xml:space="preserve"> naveo da ne raspolaže ovršnom ispravom.</w:t>
            </w:r>
          </w:p>
          <w:p w:rsidRPr="00A654CB" w:rsidR="00443168" w:rsidP="001962A8" w:rsidRDefault="00443168" w14:paraId="51214190" w14:textId="53508E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443168" w:rsidP="001962A8" w:rsidRDefault="00443168" w14:paraId="03DD1A5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7465DF85" w14:textId="77777777">
        <w:tc>
          <w:tcPr>
            <w:tcW w:w="852" w:type="dxa"/>
          </w:tcPr>
          <w:p w:rsidRPr="00A654CB" w:rsidR="005C161F" w:rsidP="001962A8" w:rsidRDefault="005C161F" w14:paraId="2A14EA8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143.</w:t>
            </w:r>
          </w:p>
        </w:tc>
        <w:tc>
          <w:tcPr>
            <w:tcW w:w="1417" w:type="dxa"/>
          </w:tcPr>
          <w:p w:rsidRPr="00A654CB" w:rsidR="005C161F" w:rsidP="001962A8" w:rsidRDefault="005C161F" w14:paraId="7F770F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GEODEZIJA ALEKSIĆ društvo s ograničenom odgovornošću za usluge</w:t>
            </w:r>
          </w:p>
        </w:tc>
        <w:tc>
          <w:tcPr>
            <w:tcW w:w="709" w:type="dxa"/>
          </w:tcPr>
          <w:p w:rsidRPr="00A654CB" w:rsidR="005C161F" w:rsidP="001962A8" w:rsidRDefault="005C161F" w14:paraId="15A0006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98329827919</w:t>
            </w:r>
          </w:p>
        </w:tc>
        <w:tc>
          <w:tcPr>
            <w:tcW w:w="1134" w:type="dxa"/>
          </w:tcPr>
          <w:p w:rsidRPr="00A654CB" w:rsidR="005C161F" w:rsidP="001962A8" w:rsidRDefault="005C161F" w14:paraId="363CA3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Remetinečki gaj 22D, 10000 Zagreb</w:t>
            </w:r>
          </w:p>
        </w:tc>
        <w:tc>
          <w:tcPr>
            <w:tcW w:w="1417" w:type="dxa"/>
          </w:tcPr>
          <w:p w:rsidRPr="00A654CB" w:rsidR="005C161F" w:rsidP="001962A8" w:rsidRDefault="005C161F" w14:paraId="4F581EF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311.742,64 kn</w:t>
            </w:r>
          </w:p>
        </w:tc>
        <w:tc>
          <w:tcPr>
            <w:tcW w:w="1110" w:type="dxa"/>
          </w:tcPr>
          <w:p w:rsidRPr="00A654CB" w:rsidR="005C161F" w:rsidP="001962A8" w:rsidRDefault="005C161F" w14:paraId="02A7D00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7AE56E0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EBA93D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6C7017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B9001F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EA7D1A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72379D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7061C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02B1D3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10BD93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3E98C27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311.742,64 kn</w:t>
            </w:r>
          </w:p>
          <w:p w:rsidRPr="00A654CB" w:rsidR="005C161F" w:rsidP="001962A8" w:rsidRDefault="005C161F" w14:paraId="0569EF0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C03DEF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B8EB55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CD019E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67FB04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B9B68F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415BFC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16A905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3CFB9C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F01926" w:rsidRDefault="005C161F" w14:paraId="23171D3A" w14:textId="0B247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83.742,6</w:t>
            </w:r>
            <w:r w:rsidR="00E300EF">
              <w:rPr>
                <w:rFonts w:ascii="Arial" w:hAnsi="Arial" w:cs="Arial"/>
                <w:sz w:val="20"/>
                <w:szCs w:val="20"/>
              </w:rPr>
              <w:t>4</w:t>
            </w:r>
            <w:r w:rsidRPr="00A654CB">
              <w:rPr>
                <w:rFonts w:ascii="Arial" w:hAnsi="Arial" w:cs="Arial"/>
                <w:sz w:val="20"/>
                <w:szCs w:val="20"/>
              </w:rPr>
              <w:t xml:space="preserve"> kn</w:t>
            </w:r>
          </w:p>
        </w:tc>
        <w:tc>
          <w:tcPr>
            <w:tcW w:w="1403" w:type="dxa"/>
          </w:tcPr>
          <w:p w:rsidRPr="00A654CB" w:rsidR="005C161F" w:rsidP="001962A8" w:rsidRDefault="005C161F" w14:paraId="48C8FF4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Potraživanje je predmet spora. Vjerovnik nije dostavio zapisnike o izvršenim radovima ni podloge.</w:t>
            </w:r>
          </w:p>
          <w:p w:rsidRPr="00A654CB" w:rsidR="005C161F" w:rsidP="001962A8" w:rsidRDefault="005C161F" w14:paraId="61F726E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19B73E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3B97F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Dužnik nema osporeni iznos evidentiran u poslovnim knjigama</w:t>
            </w:r>
          </w:p>
          <w:p w:rsidRPr="00A654CB" w:rsidR="005C161F" w:rsidP="001962A8" w:rsidRDefault="005C161F" w14:paraId="1E58F4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55A6A0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896BD3" w:rsidTr="001F5E81" w14:paraId="1300F152" w14:textId="77777777">
        <w:tc>
          <w:tcPr>
            <w:tcW w:w="852" w:type="dxa"/>
          </w:tcPr>
          <w:p w:rsidRPr="00A654CB" w:rsidR="00896BD3" w:rsidP="001962A8" w:rsidRDefault="00896BD3" w14:paraId="04B028D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896BD3" w:rsidR="00896BD3" w:rsidP="001962A8" w:rsidRDefault="00896BD3" w14:paraId="2B2475B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96BD3" w:rsidP="001962A8" w:rsidRDefault="00896BD3" w14:paraId="181961A1" w14:textId="7352D5E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6BD3">
              <w:rPr>
                <w:rFonts w:ascii="Arial" w:hAnsi="Arial" w:cs="Arial"/>
                <w:sz w:val="20"/>
                <w:szCs w:val="20"/>
              </w:rPr>
              <w:t>Na upit suda ostaj</w:t>
            </w:r>
            <w:r w:rsidR="0038230A">
              <w:rPr>
                <w:rFonts w:ascii="Arial" w:hAnsi="Arial" w:cs="Arial"/>
                <w:sz w:val="20"/>
                <w:szCs w:val="20"/>
              </w:rPr>
              <w:t>u</w:t>
            </w:r>
            <w:r w:rsidRPr="00896BD3">
              <w:rPr>
                <w:rFonts w:ascii="Arial" w:hAnsi="Arial" w:cs="Arial"/>
                <w:sz w:val="20"/>
                <w:szCs w:val="20"/>
              </w:rPr>
              <w:t xml:space="preserve"> li kod osporavanja izjavljuj</w:t>
            </w:r>
            <w:r w:rsidR="0038230A">
              <w:rPr>
                <w:rFonts w:ascii="Arial" w:hAnsi="Arial" w:cs="Arial"/>
                <w:sz w:val="20"/>
                <w:szCs w:val="20"/>
              </w:rPr>
              <w:t>u</w:t>
            </w:r>
            <w:r w:rsidRPr="00896BD3">
              <w:rPr>
                <w:rFonts w:ascii="Arial" w:hAnsi="Arial" w:cs="Arial"/>
                <w:sz w:val="20"/>
                <w:szCs w:val="20"/>
              </w:rPr>
              <w:t xml:space="preserve"> da</w:t>
            </w:r>
            <w:r w:rsidR="001B0B8B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E503C9" w:rsidP="001962A8" w:rsidRDefault="00E503C9" w14:paraId="049E8CF6" w14:textId="51925B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503C9" w:rsidP="001962A8" w:rsidRDefault="00E503C9" w14:paraId="76D149E2" w14:textId="710C7AE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Povjerenica pojašnjava da dužnik</w:t>
            </w:r>
            <w:r w:rsidRPr="00E503C9">
              <w:rPr>
                <w:rFonts w:ascii="Arial" w:hAnsi="Arial" w:cs="Arial"/>
                <w:sz w:val="20"/>
                <w:szCs w:val="20"/>
              </w:rPr>
              <w:t xml:space="preserve"> nema knjižene račune 2/1/</w:t>
            </w:r>
            <w:proofErr w:type="spellStart"/>
            <w:r w:rsidRPr="00E503C9">
              <w:rPr>
                <w:rFonts w:ascii="Arial" w:hAnsi="Arial" w:cs="Arial"/>
                <w:sz w:val="20"/>
                <w:szCs w:val="20"/>
              </w:rPr>
              <w:t>1</w:t>
            </w:r>
            <w:proofErr w:type="spellEnd"/>
            <w:r w:rsidRPr="00E503C9">
              <w:rPr>
                <w:rFonts w:ascii="Arial" w:hAnsi="Arial" w:cs="Arial"/>
                <w:sz w:val="20"/>
                <w:szCs w:val="20"/>
              </w:rPr>
              <w:t>-22 i 3/1/</w:t>
            </w:r>
            <w:proofErr w:type="spellStart"/>
            <w:r w:rsidRPr="00E503C9">
              <w:rPr>
                <w:rFonts w:ascii="Arial" w:hAnsi="Arial" w:cs="Arial"/>
                <w:sz w:val="20"/>
                <w:szCs w:val="20"/>
              </w:rPr>
              <w:t>1</w:t>
            </w:r>
            <w:proofErr w:type="spellEnd"/>
            <w:r w:rsidRPr="00E503C9">
              <w:rPr>
                <w:rFonts w:ascii="Arial" w:hAnsi="Arial" w:cs="Arial"/>
                <w:sz w:val="20"/>
                <w:szCs w:val="20"/>
              </w:rPr>
              <w:t>-22 koje vjerovnik navodi u svojoj prijavi.</w:t>
            </w:r>
          </w:p>
          <w:p w:rsidR="00896BD3" w:rsidP="001962A8" w:rsidRDefault="00896BD3" w14:paraId="2528A24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323AD" w:rsidP="001962A8" w:rsidRDefault="00810E93" w14:paraId="5C25373A" w14:textId="6702B0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0E93">
              <w:rPr>
                <w:rFonts w:ascii="Arial" w:hAnsi="Arial" w:cs="Arial"/>
                <w:sz w:val="20"/>
                <w:szCs w:val="20"/>
              </w:rPr>
              <w:t xml:space="preserve">Iz prijave proizlazi da se tražbina temelji </w:t>
            </w:r>
            <w:r w:rsidR="00E323AD">
              <w:rPr>
                <w:rFonts w:ascii="Arial" w:hAnsi="Arial" w:cs="Arial"/>
                <w:sz w:val="20"/>
                <w:szCs w:val="20"/>
              </w:rPr>
              <w:t xml:space="preserve">na </w:t>
            </w:r>
            <w:r w:rsidR="008137D8">
              <w:rPr>
                <w:rFonts w:ascii="Arial" w:hAnsi="Arial" w:cs="Arial"/>
                <w:sz w:val="20"/>
                <w:szCs w:val="20"/>
              </w:rPr>
              <w:t xml:space="preserve">računima, izvodu otvorenih stavki i prijedlogu za ovrhu podnesenom javnom bilježniku. </w:t>
            </w:r>
            <w:r w:rsidR="00F54974">
              <w:rPr>
                <w:rFonts w:ascii="Arial" w:hAnsi="Arial" w:cs="Arial"/>
                <w:sz w:val="20"/>
                <w:szCs w:val="20"/>
              </w:rPr>
              <w:t>V</w:t>
            </w:r>
            <w:r w:rsidR="008137D8">
              <w:rPr>
                <w:rFonts w:ascii="Arial" w:hAnsi="Arial" w:cs="Arial"/>
                <w:sz w:val="20"/>
                <w:szCs w:val="20"/>
              </w:rPr>
              <w:t>jerovnik je naveo da ne raspolaže ovršnom ispravom što je vidljivo iz isprava</w:t>
            </w:r>
            <w:r w:rsidR="0038230A">
              <w:rPr>
                <w:rFonts w:ascii="Arial" w:hAnsi="Arial" w:cs="Arial"/>
                <w:sz w:val="20"/>
                <w:szCs w:val="20"/>
              </w:rPr>
              <w:t xml:space="preserve"> uz prijavu</w:t>
            </w:r>
            <w:r w:rsidR="008137D8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654CB" w:rsidR="00F54974" w:rsidP="001962A8" w:rsidRDefault="00F54974" w14:paraId="6162DACE" w14:textId="71F196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896BD3" w:rsidP="001962A8" w:rsidRDefault="00896BD3" w14:paraId="2871060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5E4159F5" w14:textId="77777777">
        <w:tc>
          <w:tcPr>
            <w:tcW w:w="852" w:type="dxa"/>
          </w:tcPr>
          <w:p w:rsidRPr="00A654CB" w:rsidR="005C161F" w:rsidP="001962A8" w:rsidRDefault="005C161F" w14:paraId="033CF4A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162.</w:t>
            </w:r>
          </w:p>
        </w:tc>
        <w:tc>
          <w:tcPr>
            <w:tcW w:w="1417" w:type="dxa"/>
          </w:tcPr>
          <w:p w:rsidRPr="00A654CB" w:rsidR="005C161F" w:rsidP="001962A8" w:rsidRDefault="005C161F" w14:paraId="548307A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GUTIĆ GRADNJA d.o.o. za građenje</w:t>
            </w:r>
          </w:p>
        </w:tc>
        <w:tc>
          <w:tcPr>
            <w:tcW w:w="709" w:type="dxa"/>
          </w:tcPr>
          <w:p w:rsidRPr="00A654CB" w:rsidR="005C161F" w:rsidP="001962A8" w:rsidRDefault="005C161F" w14:paraId="41C89E9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49700027707</w:t>
            </w:r>
          </w:p>
        </w:tc>
        <w:tc>
          <w:tcPr>
            <w:tcW w:w="1134" w:type="dxa"/>
          </w:tcPr>
          <w:p w:rsidRPr="00A654CB" w:rsidR="005C161F" w:rsidP="001962A8" w:rsidRDefault="005C161F" w14:paraId="4878849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Trpimirova 11, 22300 Knin</w:t>
            </w:r>
          </w:p>
        </w:tc>
        <w:tc>
          <w:tcPr>
            <w:tcW w:w="1417" w:type="dxa"/>
          </w:tcPr>
          <w:p w:rsidRPr="00A654CB" w:rsidR="005C161F" w:rsidP="001962A8" w:rsidRDefault="005C161F" w14:paraId="52841D4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163.078,22 kn</w:t>
            </w:r>
          </w:p>
        </w:tc>
        <w:tc>
          <w:tcPr>
            <w:tcW w:w="1110" w:type="dxa"/>
          </w:tcPr>
          <w:p w:rsidRPr="00A654CB" w:rsidR="005C161F" w:rsidP="001962A8" w:rsidRDefault="005C161F" w14:paraId="3164070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656DA5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A816D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2537DC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80D1B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9F05F8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58D0ED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737A2D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C6DEC9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01A2D5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7749CC8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1.520,66 kn</w:t>
            </w:r>
          </w:p>
          <w:p w:rsidRPr="00A654CB" w:rsidR="005C161F" w:rsidP="001962A8" w:rsidRDefault="005C161F" w14:paraId="6537344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1DE33B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4736AE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AD8A47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42B2C5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75028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93325A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CBF5AC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4097B6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ACFD75D" w14:textId="196FEA0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1.520,66</w:t>
            </w:r>
            <w:r w:rsidR="00896BD3">
              <w:rPr>
                <w:rFonts w:ascii="Arial" w:hAnsi="Arial" w:cs="Arial"/>
                <w:sz w:val="20"/>
                <w:szCs w:val="20"/>
              </w:rPr>
              <w:t xml:space="preserve"> kn</w:t>
            </w:r>
          </w:p>
        </w:tc>
        <w:tc>
          <w:tcPr>
            <w:tcW w:w="1403" w:type="dxa"/>
          </w:tcPr>
          <w:p w:rsidRPr="00A654CB" w:rsidR="005C161F" w:rsidP="001962A8" w:rsidRDefault="005C161F" w14:paraId="7285E66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Početni saldo se  razlikuje u iznosu od 91,66 kn , te vjerovnik nema proknjiženu kompenzaciju u iznosu od 1.429,00 kn.</w:t>
            </w:r>
          </w:p>
          <w:p w:rsidRPr="00A654CB" w:rsidR="005C161F" w:rsidP="001962A8" w:rsidRDefault="005C161F" w14:paraId="15E59CB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4B91C07" w14:textId="03666A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Osporeni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iznos je kompenziran</w:t>
            </w:r>
          </w:p>
        </w:tc>
        <w:tc>
          <w:tcPr>
            <w:tcW w:w="247" w:type="dxa"/>
          </w:tcPr>
          <w:p w:rsidRPr="00A654CB" w:rsidR="005C161F" w:rsidP="001962A8" w:rsidRDefault="005C161F" w14:paraId="6C74F75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896BD3" w:rsidTr="001F5E81" w14:paraId="73917A3D" w14:textId="77777777">
        <w:tc>
          <w:tcPr>
            <w:tcW w:w="852" w:type="dxa"/>
          </w:tcPr>
          <w:p w:rsidRPr="00A654CB" w:rsidR="00896BD3" w:rsidP="001962A8" w:rsidRDefault="00896BD3" w14:paraId="71CBFF5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896BD3" w:rsidR="00896BD3" w:rsidP="001962A8" w:rsidRDefault="00896BD3" w14:paraId="32A24AF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96BD3" w:rsidP="001962A8" w:rsidRDefault="00896BD3" w14:paraId="55F14D93" w14:textId="42F0A9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6BD3">
              <w:rPr>
                <w:rFonts w:ascii="Arial" w:hAnsi="Arial" w:cs="Arial"/>
                <w:sz w:val="20"/>
                <w:szCs w:val="20"/>
              </w:rPr>
              <w:t>Na upit suda ostaj</w:t>
            </w:r>
            <w:r w:rsidR="0038230A">
              <w:rPr>
                <w:rFonts w:ascii="Arial" w:hAnsi="Arial" w:cs="Arial"/>
                <w:sz w:val="20"/>
                <w:szCs w:val="20"/>
              </w:rPr>
              <w:t>u</w:t>
            </w:r>
            <w:r w:rsidRPr="00896BD3">
              <w:rPr>
                <w:rFonts w:ascii="Arial" w:hAnsi="Arial" w:cs="Arial"/>
                <w:sz w:val="20"/>
                <w:szCs w:val="20"/>
              </w:rPr>
              <w:t xml:space="preserve"> li kod osporavanja izjavljuj</w:t>
            </w:r>
            <w:r w:rsidR="0038230A">
              <w:rPr>
                <w:rFonts w:ascii="Arial" w:hAnsi="Arial" w:cs="Arial"/>
                <w:sz w:val="20"/>
                <w:szCs w:val="20"/>
              </w:rPr>
              <w:t>u</w:t>
            </w:r>
            <w:r w:rsidRPr="00896BD3">
              <w:rPr>
                <w:rFonts w:ascii="Arial" w:hAnsi="Arial" w:cs="Arial"/>
                <w:sz w:val="20"/>
                <w:szCs w:val="20"/>
              </w:rPr>
              <w:t xml:space="preserve"> da</w:t>
            </w:r>
            <w:r w:rsidR="00BC7105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E300EF" w:rsidP="001962A8" w:rsidRDefault="00E300EF" w14:paraId="49730472" w14:textId="5C7E62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300EF" w:rsidP="001962A8" w:rsidRDefault="00E300EF" w14:paraId="77899025" w14:textId="022997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Povjerenica pojašnjava da je 4. ožujka 2022. </w:t>
            </w:r>
            <w:r w:rsidRPr="00E300EF">
              <w:rPr>
                <w:rFonts w:ascii="Arial" w:hAnsi="Arial" w:cs="Arial"/>
                <w:sz w:val="20"/>
                <w:szCs w:val="20"/>
              </w:rPr>
              <w:t>provedena kompenzacija u iznosu od 1.429,00 kn i vjerovnik ju nije proknjižio. Razlika u iznosu od 92,49</w:t>
            </w:r>
            <w:r>
              <w:rPr>
                <w:rFonts w:ascii="Arial" w:hAnsi="Arial" w:cs="Arial"/>
                <w:sz w:val="20"/>
                <w:szCs w:val="20"/>
              </w:rPr>
              <w:t xml:space="preserve"> kn</w:t>
            </w:r>
            <w:r w:rsidRPr="00E300EF">
              <w:rPr>
                <w:rFonts w:ascii="Arial" w:hAnsi="Arial" w:cs="Arial"/>
                <w:sz w:val="20"/>
                <w:szCs w:val="20"/>
              </w:rPr>
              <w:t xml:space="preserve"> se odnosi na početno stanje iz ranijih godina koje se također osporava.</w:t>
            </w:r>
          </w:p>
          <w:p w:rsidR="00896BD3" w:rsidP="001962A8" w:rsidRDefault="00896BD3" w14:paraId="617D7E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CC0BFF" w:rsidP="001962A8" w:rsidRDefault="00810E93" w14:paraId="4DF21691" w14:textId="78530E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0E93">
              <w:rPr>
                <w:rFonts w:ascii="Arial" w:hAnsi="Arial" w:cs="Arial"/>
                <w:sz w:val="20"/>
                <w:szCs w:val="20"/>
              </w:rPr>
              <w:t xml:space="preserve">Iz prijave proizlazi da se tražbina temelji </w:t>
            </w:r>
            <w:r w:rsidR="00CC0BFF">
              <w:rPr>
                <w:rFonts w:ascii="Arial" w:hAnsi="Arial" w:cs="Arial"/>
                <w:sz w:val="20"/>
                <w:szCs w:val="20"/>
              </w:rPr>
              <w:t>se na konto karticama te je sam</w:t>
            </w:r>
            <w:r w:rsidR="005C6F92">
              <w:rPr>
                <w:rFonts w:ascii="Arial" w:hAnsi="Arial" w:cs="Arial"/>
                <w:sz w:val="20"/>
                <w:szCs w:val="20"/>
              </w:rPr>
              <w:t xml:space="preserve"> vjerovnik</w:t>
            </w:r>
            <w:r w:rsidR="00CC0BFF">
              <w:rPr>
                <w:rFonts w:ascii="Arial" w:hAnsi="Arial" w:cs="Arial"/>
                <w:sz w:val="20"/>
                <w:szCs w:val="20"/>
              </w:rPr>
              <w:t xml:space="preserve"> naveo da ne raspolaže ovršnom ispravom.</w:t>
            </w:r>
          </w:p>
        </w:tc>
        <w:tc>
          <w:tcPr>
            <w:tcW w:w="247" w:type="dxa"/>
          </w:tcPr>
          <w:p w:rsidRPr="00A654CB" w:rsidR="00896BD3" w:rsidP="001962A8" w:rsidRDefault="00896BD3" w14:paraId="5B58AA7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092A8066" w14:textId="77777777">
        <w:tc>
          <w:tcPr>
            <w:tcW w:w="852" w:type="dxa"/>
          </w:tcPr>
          <w:p w:rsidRPr="00A654CB" w:rsidR="005C161F" w:rsidP="001962A8" w:rsidRDefault="005C161F" w14:paraId="0C25035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170.</w:t>
            </w:r>
          </w:p>
        </w:tc>
        <w:tc>
          <w:tcPr>
            <w:tcW w:w="1417" w:type="dxa"/>
          </w:tcPr>
          <w:p w:rsidRPr="000D014A" w:rsidR="005C161F" w:rsidP="001962A8" w:rsidRDefault="005C161F" w14:paraId="02FEEE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014A">
              <w:rPr>
                <w:rFonts w:ascii="Arial" w:hAnsi="Arial" w:cs="Arial"/>
                <w:sz w:val="20"/>
                <w:szCs w:val="20"/>
              </w:rPr>
              <w:t>HEP ELEKTRA d.o.o. za opskrbu električnom energijom</w:t>
            </w:r>
          </w:p>
        </w:tc>
        <w:tc>
          <w:tcPr>
            <w:tcW w:w="709" w:type="dxa"/>
          </w:tcPr>
          <w:p w:rsidRPr="000D014A" w:rsidR="005C161F" w:rsidP="001962A8" w:rsidRDefault="005C161F" w14:paraId="090474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014A">
              <w:rPr>
                <w:rFonts w:ascii="Arial" w:hAnsi="Arial" w:cs="Arial"/>
                <w:sz w:val="20"/>
                <w:szCs w:val="20"/>
              </w:rPr>
              <w:t>43965974818</w:t>
            </w:r>
          </w:p>
        </w:tc>
        <w:tc>
          <w:tcPr>
            <w:tcW w:w="1134" w:type="dxa"/>
          </w:tcPr>
          <w:p w:rsidRPr="000D014A" w:rsidR="005C161F" w:rsidP="001962A8" w:rsidRDefault="005C161F" w14:paraId="0AF1E8B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014A">
              <w:rPr>
                <w:rFonts w:ascii="Arial" w:hAnsi="Arial" w:cs="Arial"/>
                <w:sz w:val="20"/>
                <w:szCs w:val="20"/>
              </w:rPr>
              <w:t>Ulica grada Vukovara 37, 10000 Zagreb</w:t>
            </w:r>
          </w:p>
        </w:tc>
        <w:tc>
          <w:tcPr>
            <w:tcW w:w="1417" w:type="dxa"/>
          </w:tcPr>
          <w:p w:rsidRPr="000D014A" w:rsidR="005C161F" w:rsidP="001962A8" w:rsidRDefault="005C161F" w14:paraId="6BEA90F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014A">
              <w:rPr>
                <w:rFonts w:ascii="Arial" w:hAnsi="Arial" w:cs="Arial"/>
                <w:sz w:val="20"/>
                <w:szCs w:val="20"/>
              </w:rPr>
              <w:t>5.080.734,72 kn</w:t>
            </w:r>
          </w:p>
          <w:p w:rsidRPr="000D014A" w:rsidR="00F505A4" w:rsidP="001962A8" w:rsidRDefault="0056621D" w14:paraId="7D796A6B" w14:textId="17CC79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014A">
              <w:rPr>
                <w:rFonts w:ascii="Arial" w:hAnsi="Arial" w:cs="Arial"/>
                <w:sz w:val="20"/>
                <w:szCs w:val="20"/>
              </w:rPr>
              <w:t>(</w:t>
            </w:r>
            <w:r w:rsidRPr="000D014A" w:rsidR="006550FF">
              <w:rPr>
                <w:rFonts w:ascii="Arial" w:hAnsi="Arial" w:cs="Arial"/>
                <w:sz w:val="20"/>
                <w:szCs w:val="20"/>
              </w:rPr>
              <w:t xml:space="preserve">vjerovnik je podnio </w:t>
            </w:r>
            <w:r w:rsidRPr="000D014A" w:rsidR="005C7AA8">
              <w:rPr>
                <w:rFonts w:ascii="Arial" w:hAnsi="Arial" w:cs="Arial"/>
                <w:sz w:val="20"/>
                <w:szCs w:val="20"/>
              </w:rPr>
              <w:t>dvije prijave</w:t>
            </w:r>
            <w:r w:rsidRPr="000D014A" w:rsidR="00301AC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D014A" w:rsidR="006550FF">
              <w:rPr>
                <w:rFonts w:ascii="Arial" w:hAnsi="Arial" w:cs="Arial"/>
                <w:sz w:val="20"/>
                <w:szCs w:val="20"/>
              </w:rPr>
              <w:t xml:space="preserve"> tražbina</w:t>
            </w:r>
            <w:r w:rsidRPr="000D014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D014A" w:rsidR="006550FF">
              <w:rPr>
                <w:rFonts w:ascii="Arial" w:hAnsi="Arial" w:cs="Arial"/>
                <w:sz w:val="20"/>
                <w:szCs w:val="20"/>
              </w:rPr>
              <w:t xml:space="preserve">po prvoj </w:t>
            </w:r>
            <w:r w:rsidRPr="000D014A" w:rsidR="00847C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D014A">
              <w:rPr>
                <w:rFonts w:ascii="Arial" w:hAnsi="Arial" w:cs="Arial"/>
                <w:sz w:val="20"/>
                <w:szCs w:val="20"/>
              </w:rPr>
              <w:t xml:space="preserve">je prijavio </w:t>
            </w:r>
            <w:r w:rsidRPr="000D014A" w:rsidR="00847C51">
              <w:rPr>
                <w:rFonts w:ascii="Arial" w:hAnsi="Arial" w:cs="Arial"/>
                <w:sz w:val="20"/>
                <w:szCs w:val="20"/>
              </w:rPr>
              <w:t>263.896,49 kn</w:t>
            </w:r>
            <w:r w:rsidRPr="000D014A">
              <w:rPr>
                <w:rFonts w:ascii="Arial" w:hAnsi="Arial" w:cs="Arial"/>
                <w:sz w:val="20"/>
                <w:szCs w:val="20"/>
              </w:rPr>
              <w:t xml:space="preserve">, a </w:t>
            </w:r>
            <w:r w:rsidRPr="000D014A" w:rsidR="006550FF">
              <w:rPr>
                <w:rFonts w:ascii="Arial" w:hAnsi="Arial" w:cs="Arial"/>
                <w:sz w:val="20"/>
                <w:szCs w:val="20"/>
              </w:rPr>
              <w:t xml:space="preserve">po drugoj </w:t>
            </w:r>
            <w:bookmarkStart w:name="_Hlk113519362" w:id="6"/>
            <w:r w:rsidRPr="000D014A" w:rsidR="006550FF">
              <w:rPr>
                <w:rFonts w:ascii="Arial" w:hAnsi="Arial" w:cs="Arial"/>
                <w:sz w:val="20"/>
                <w:szCs w:val="20"/>
              </w:rPr>
              <w:t xml:space="preserve">ukupno </w:t>
            </w:r>
            <w:r w:rsidRPr="000D014A" w:rsidR="00200CB8">
              <w:rPr>
                <w:rFonts w:ascii="Arial" w:hAnsi="Arial" w:cs="Arial"/>
                <w:sz w:val="20"/>
                <w:szCs w:val="20"/>
              </w:rPr>
              <w:t xml:space="preserve">4.816.838.23 kn što je zbroj  </w:t>
            </w:r>
            <w:r w:rsidRPr="000D014A" w:rsidR="006550FF">
              <w:rPr>
                <w:rFonts w:ascii="Arial" w:hAnsi="Arial" w:cs="Arial"/>
                <w:sz w:val="20"/>
                <w:szCs w:val="20"/>
              </w:rPr>
              <w:t xml:space="preserve">glavnice od </w:t>
            </w:r>
            <w:r w:rsidRPr="000D014A" w:rsidR="00200CB8">
              <w:rPr>
                <w:rFonts w:ascii="Arial" w:hAnsi="Arial" w:cs="Arial"/>
                <w:sz w:val="20"/>
                <w:szCs w:val="20"/>
              </w:rPr>
              <w:t>2.145.077,36 kn</w:t>
            </w:r>
            <w:r w:rsidRPr="000D014A" w:rsidR="002702F3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D014A" w:rsidR="006550FF">
              <w:rPr>
                <w:rFonts w:ascii="Arial" w:hAnsi="Arial" w:cs="Arial"/>
                <w:sz w:val="20"/>
                <w:szCs w:val="20"/>
              </w:rPr>
              <w:t>kamata</w:t>
            </w:r>
            <w:r w:rsidRPr="000D014A" w:rsidR="00200CB8">
              <w:rPr>
                <w:rFonts w:ascii="Arial" w:hAnsi="Arial" w:cs="Arial"/>
                <w:sz w:val="20"/>
                <w:szCs w:val="20"/>
              </w:rPr>
              <w:t xml:space="preserve"> 4.720,17 kn </w:t>
            </w:r>
            <w:r w:rsidRPr="000D014A" w:rsidR="00B94DF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D014A" w:rsidR="007F6137">
              <w:rPr>
                <w:rFonts w:ascii="Arial" w:hAnsi="Arial" w:cs="Arial"/>
                <w:sz w:val="20"/>
                <w:szCs w:val="20"/>
              </w:rPr>
              <w:t xml:space="preserve"> te iznosa od</w:t>
            </w:r>
            <w:r w:rsidRPr="000D014A" w:rsidR="00B94DF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D014A" w:rsidR="00200CB8">
              <w:rPr>
                <w:rFonts w:ascii="Arial" w:hAnsi="Arial" w:cs="Arial"/>
                <w:sz w:val="20"/>
                <w:szCs w:val="20"/>
              </w:rPr>
              <w:t xml:space="preserve"> 2.667.040,70 kn</w:t>
            </w:r>
            <w:r w:rsidRPr="000D014A">
              <w:rPr>
                <w:rFonts w:ascii="Arial" w:hAnsi="Arial" w:cs="Arial"/>
                <w:sz w:val="20"/>
                <w:szCs w:val="20"/>
              </w:rPr>
              <w:t xml:space="preserve"> koji dospijeva nakon otvaranja </w:t>
            </w:r>
            <w:proofErr w:type="spellStart"/>
            <w:r w:rsidRPr="000D014A">
              <w:rPr>
                <w:rFonts w:ascii="Arial" w:hAnsi="Arial" w:cs="Arial"/>
                <w:sz w:val="20"/>
                <w:szCs w:val="20"/>
              </w:rPr>
              <w:t>predstečajnog</w:t>
            </w:r>
            <w:proofErr w:type="spellEnd"/>
            <w:r w:rsidRPr="000D014A">
              <w:rPr>
                <w:rFonts w:ascii="Arial" w:hAnsi="Arial" w:cs="Arial"/>
                <w:sz w:val="20"/>
                <w:szCs w:val="20"/>
              </w:rPr>
              <w:t xml:space="preserve"> postupka</w:t>
            </w:r>
            <w:r w:rsidRPr="000D014A" w:rsidR="007F613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D014A" w:rsidR="005C7AA8">
              <w:rPr>
                <w:rFonts w:ascii="Arial" w:hAnsi="Arial" w:cs="Arial"/>
                <w:sz w:val="20"/>
                <w:szCs w:val="20"/>
              </w:rPr>
              <w:t>)</w:t>
            </w:r>
            <w:bookmarkEnd w:id="6"/>
          </w:p>
        </w:tc>
        <w:tc>
          <w:tcPr>
            <w:tcW w:w="1110" w:type="dxa"/>
          </w:tcPr>
          <w:p w:rsidRPr="000D014A" w:rsidR="005C161F" w:rsidP="001962A8" w:rsidRDefault="005C161F" w14:paraId="35F4736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014A">
              <w:rPr>
                <w:rFonts w:ascii="Arial" w:hAnsi="Arial" w:cs="Arial"/>
                <w:sz w:val="20"/>
                <w:szCs w:val="20"/>
              </w:rPr>
              <w:t>DIV GRUPA d.o.o.</w:t>
            </w:r>
          </w:p>
        </w:tc>
        <w:tc>
          <w:tcPr>
            <w:tcW w:w="1158" w:type="dxa"/>
          </w:tcPr>
          <w:p w:rsidRPr="000D014A" w:rsidR="005C161F" w:rsidP="001962A8" w:rsidRDefault="005C161F" w14:paraId="7DFCE66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014A">
              <w:rPr>
                <w:rFonts w:ascii="Arial" w:hAnsi="Arial" w:cs="Arial"/>
                <w:sz w:val="20"/>
                <w:szCs w:val="20"/>
              </w:rPr>
              <w:t>4.080.734,72 kn</w:t>
            </w:r>
          </w:p>
        </w:tc>
        <w:tc>
          <w:tcPr>
            <w:tcW w:w="1403" w:type="dxa"/>
          </w:tcPr>
          <w:p w:rsidRPr="00A654CB" w:rsidR="005C161F" w:rsidP="001962A8" w:rsidRDefault="005C161F" w14:paraId="6A1FD40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Naknadnom provjerom utvrđena su odstupanja kod vođenja daljinskog očitavanja.</w:t>
            </w:r>
          </w:p>
        </w:tc>
        <w:tc>
          <w:tcPr>
            <w:tcW w:w="247" w:type="dxa"/>
          </w:tcPr>
          <w:p w:rsidRPr="00A654CB" w:rsidR="005C161F" w:rsidP="001962A8" w:rsidRDefault="005C161F" w14:paraId="6216363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896BD3" w:rsidTr="001F5E81" w14:paraId="42462B71" w14:textId="77777777">
        <w:tc>
          <w:tcPr>
            <w:tcW w:w="852" w:type="dxa"/>
          </w:tcPr>
          <w:p w:rsidRPr="00A654CB" w:rsidR="00896BD3" w:rsidP="001962A8" w:rsidRDefault="00896BD3" w14:paraId="5B668CC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896BD3" w:rsidR="00896BD3" w:rsidP="001962A8" w:rsidRDefault="00896BD3" w14:paraId="3FBD792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96BD3" w:rsidP="001962A8" w:rsidRDefault="00896BD3" w14:paraId="3E8A5A3B" w14:textId="55C568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6BD3">
              <w:rPr>
                <w:rFonts w:ascii="Arial" w:hAnsi="Arial" w:cs="Arial"/>
                <w:sz w:val="20"/>
                <w:szCs w:val="20"/>
              </w:rPr>
              <w:t>Na upit suda ostaje li kod osporavanja</w:t>
            </w:r>
            <w:r w:rsidR="0038230A">
              <w:rPr>
                <w:rFonts w:ascii="Arial" w:hAnsi="Arial" w:cs="Arial"/>
                <w:sz w:val="20"/>
                <w:szCs w:val="20"/>
              </w:rPr>
              <w:t xml:space="preserve"> dužnik</w:t>
            </w:r>
            <w:r w:rsidRPr="00896BD3">
              <w:rPr>
                <w:rFonts w:ascii="Arial" w:hAnsi="Arial" w:cs="Arial"/>
                <w:sz w:val="20"/>
                <w:szCs w:val="20"/>
              </w:rPr>
              <w:t xml:space="preserve"> izjavljuje da</w:t>
            </w:r>
            <w:r w:rsidR="005C7A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565E">
              <w:rPr>
                <w:rFonts w:ascii="Arial" w:hAnsi="Arial" w:cs="Arial"/>
                <w:sz w:val="20"/>
                <w:szCs w:val="20"/>
              </w:rPr>
              <w:t>ostaju.</w:t>
            </w:r>
          </w:p>
          <w:p w:rsidR="00A24B4E" w:rsidP="001962A8" w:rsidRDefault="00A24B4E" w14:paraId="6EA2431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702F3" w:rsidP="001962A8" w:rsidRDefault="00216547" w14:paraId="11208226" w14:textId="06DFB5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 prijava</w:t>
            </w:r>
            <w:r w:rsidR="00A24B4E">
              <w:rPr>
                <w:rFonts w:ascii="Arial" w:hAnsi="Arial" w:cs="Arial"/>
                <w:sz w:val="20"/>
                <w:szCs w:val="20"/>
              </w:rPr>
              <w:t xml:space="preserve"> tražbina</w:t>
            </w:r>
            <w:r>
              <w:rPr>
                <w:rFonts w:ascii="Arial" w:hAnsi="Arial" w:cs="Arial"/>
                <w:sz w:val="20"/>
                <w:szCs w:val="20"/>
              </w:rPr>
              <w:t xml:space="preserve"> proizlazi da se p</w:t>
            </w:r>
            <w:r w:rsidRPr="00216547">
              <w:rPr>
                <w:rFonts w:ascii="Arial" w:hAnsi="Arial" w:cs="Arial"/>
                <w:sz w:val="20"/>
                <w:szCs w:val="20"/>
              </w:rPr>
              <w:t xml:space="preserve">otraživanje po obje prijave temelji se </w:t>
            </w:r>
            <w:r w:rsidRPr="00216547" w:rsidR="00301ACD">
              <w:rPr>
                <w:rFonts w:ascii="Arial" w:hAnsi="Arial" w:cs="Arial"/>
                <w:sz w:val="20"/>
                <w:szCs w:val="20"/>
              </w:rPr>
              <w:t>na računima, izvodu i bjanko zadužnici</w:t>
            </w:r>
            <w:r w:rsidRPr="00216547" w:rsidR="00B94DF3">
              <w:rPr>
                <w:rFonts w:ascii="Arial" w:hAnsi="Arial" w:cs="Arial"/>
                <w:sz w:val="20"/>
                <w:szCs w:val="20"/>
              </w:rPr>
              <w:t xml:space="preserve"> OV-4237/21 kn</w:t>
            </w:r>
            <w:r w:rsidRPr="00216547" w:rsidR="002702F3">
              <w:rPr>
                <w:rFonts w:ascii="Arial" w:hAnsi="Arial" w:cs="Arial"/>
                <w:sz w:val="20"/>
                <w:szCs w:val="20"/>
              </w:rPr>
              <w:t xml:space="preserve"> na iznos od 1.000,000,00 kn.</w:t>
            </w:r>
          </w:p>
          <w:p w:rsidRPr="00216547" w:rsidR="00A24B4E" w:rsidP="001962A8" w:rsidRDefault="00A24B4E" w14:paraId="4F41B29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7AA8" w:rsidP="001962A8" w:rsidRDefault="00281723" w14:paraId="7CF1767E" w14:textId="0E0BCE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80FB6">
              <w:rPr>
                <w:rFonts w:ascii="Arial" w:hAnsi="Arial" w:cs="Arial"/>
                <w:sz w:val="20"/>
                <w:szCs w:val="20"/>
              </w:rPr>
              <w:t xml:space="preserve">Na upit suda </w:t>
            </w:r>
            <w:r w:rsidRPr="00B80FB6" w:rsidR="00F97FF3">
              <w:rPr>
                <w:rFonts w:ascii="Arial" w:hAnsi="Arial" w:cs="Arial"/>
                <w:sz w:val="20"/>
                <w:szCs w:val="20"/>
              </w:rPr>
              <w:t xml:space="preserve">dužniku </w:t>
            </w:r>
            <w:r w:rsidRPr="00B80FB6" w:rsidR="00A24B4E">
              <w:rPr>
                <w:rFonts w:ascii="Arial" w:hAnsi="Arial" w:cs="Arial"/>
                <w:sz w:val="20"/>
                <w:szCs w:val="20"/>
              </w:rPr>
              <w:t xml:space="preserve">na što se odnosi </w:t>
            </w:r>
            <w:bookmarkStart w:name="_Hlk113519233" w:id="7"/>
            <w:r w:rsidRPr="00B80FB6">
              <w:rPr>
                <w:rFonts w:ascii="Arial" w:hAnsi="Arial" w:cs="Arial"/>
                <w:sz w:val="20"/>
                <w:szCs w:val="20"/>
              </w:rPr>
              <w:t>o</w:t>
            </w:r>
            <w:r w:rsidRPr="00B80FB6" w:rsidR="00301ACD">
              <w:rPr>
                <w:rFonts w:ascii="Arial" w:hAnsi="Arial" w:cs="Arial"/>
                <w:sz w:val="20"/>
                <w:szCs w:val="20"/>
              </w:rPr>
              <w:t xml:space="preserve">sporeni dio tražbine </w:t>
            </w:r>
            <w:r w:rsidRPr="00B80FB6" w:rsidR="007F71C9">
              <w:rPr>
                <w:rFonts w:ascii="Arial" w:hAnsi="Arial" w:cs="Arial"/>
                <w:sz w:val="20"/>
                <w:szCs w:val="20"/>
              </w:rPr>
              <w:t>od 4.080.734,72 kn</w:t>
            </w:r>
            <w:r w:rsidRPr="00B80FB6" w:rsidR="0056621D">
              <w:rPr>
                <w:rFonts w:ascii="Arial" w:hAnsi="Arial" w:cs="Arial"/>
                <w:sz w:val="20"/>
                <w:szCs w:val="20"/>
              </w:rPr>
              <w:t>,</w:t>
            </w:r>
            <w:r w:rsidRPr="00B80FB6" w:rsidR="007F71C9">
              <w:rPr>
                <w:rFonts w:ascii="Arial" w:hAnsi="Arial" w:cs="Arial"/>
                <w:sz w:val="20"/>
                <w:szCs w:val="20"/>
              </w:rPr>
              <w:t xml:space="preserve">  </w:t>
            </w:r>
            <w:bookmarkEnd w:id="7"/>
            <w:r w:rsidRPr="00B80FB6" w:rsidR="007F71C9">
              <w:rPr>
                <w:rFonts w:ascii="Arial" w:hAnsi="Arial" w:cs="Arial"/>
                <w:sz w:val="20"/>
                <w:szCs w:val="20"/>
              </w:rPr>
              <w:t xml:space="preserve">na zbroj potraživanja </w:t>
            </w:r>
            <w:r w:rsidRPr="00B80FB6" w:rsidR="00E92917">
              <w:rPr>
                <w:rFonts w:ascii="Arial" w:hAnsi="Arial" w:cs="Arial"/>
                <w:sz w:val="20"/>
                <w:szCs w:val="20"/>
              </w:rPr>
              <w:t xml:space="preserve">po prvoj prijavi </w:t>
            </w:r>
            <w:r w:rsidRPr="00B80FB6" w:rsidR="00C24C39">
              <w:rPr>
                <w:rFonts w:ascii="Arial" w:hAnsi="Arial" w:cs="Arial"/>
                <w:sz w:val="20"/>
                <w:szCs w:val="20"/>
              </w:rPr>
              <w:t>u iznos</w:t>
            </w:r>
            <w:r w:rsidRPr="00B80FB6" w:rsidR="007F71C9"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Pr="00B80FB6" w:rsidR="00E92917">
              <w:rPr>
                <w:rFonts w:ascii="Arial" w:hAnsi="Arial" w:cs="Arial"/>
                <w:sz w:val="20"/>
                <w:szCs w:val="20"/>
              </w:rPr>
              <w:t>263.896,49 kn</w:t>
            </w:r>
            <w:r w:rsidRPr="00B80FB6" w:rsidR="007F71C9">
              <w:rPr>
                <w:rFonts w:ascii="Arial" w:hAnsi="Arial" w:cs="Arial"/>
                <w:sz w:val="20"/>
                <w:szCs w:val="20"/>
              </w:rPr>
              <w:t xml:space="preserve"> koje se</w:t>
            </w:r>
            <w:r w:rsidRPr="00B80FB6" w:rsidR="00E92917">
              <w:rPr>
                <w:rFonts w:ascii="Arial" w:hAnsi="Arial" w:cs="Arial"/>
                <w:sz w:val="20"/>
                <w:szCs w:val="20"/>
              </w:rPr>
              <w:t xml:space="preserve"> temelji se na računima i izvodu, </w:t>
            </w:r>
            <w:r w:rsidRPr="00B80FB6" w:rsidR="007F71C9">
              <w:rPr>
                <w:rFonts w:ascii="Arial" w:hAnsi="Arial" w:cs="Arial"/>
                <w:sz w:val="20"/>
                <w:szCs w:val="20"/>
              </w:rPr>
              <w:t>te</w:t>
            </w:r>
            <w:r w:rsidRPr="00B80FB6" w:rsidR="00E92917">
              <w:rPr>
                <w:rFonts w:ascii="Arial" w:hAnsi="Arial" w:cs="Arial"/>
                <w:sz w:val="20"/>
                <w:szCs w:val="20"/>
              </w:rPr>
              <w:t xml:space="preserve"> dio tražbine po drugoj prijavi</w:t>
            </w:r>
            <w:r w:rsidRPr="00B80FB6" w:rsidR="007F71C9">
              <w:rPr>
                <w:rFonts w:ascii="Arial" w:hAnsi="Arial" w:cs="Arial"/>
                <w:sz w:val="20"/>
                <w:szCs w:val="20"/>
              </w:rPr>
              <w:t xml:space="preserve"> od 3.816.838,23 kn</w:t>
            </w:r>
            <w:r w:rsidRPr="00B80FB6" w:rsidR="00A24B4E">
              <w:rPr>
                <w:rFonts w:ascii="Arial" w:hAnsi="Arial" w:cs="Arial"/>
                <w:sz w:val="20"/>
                <w:szCs w:val="20"/>
              </w:rPr>
              <w:t xml:space="preserve"> ili </w:t>
            </w:r>
            <w:r w:rsidRPr="00B80FB6" w:rsidR="0056621D">
              <w:rPr>
                <w:rFonts w:ascii="Arial" w:hAnsi="Arial" w:cs="Arial"/>
                <w:sz w:val="20"/>
                <w:szCs w:val="20"/>
              </w:rPr>
              <w:t xml:space="preserve">samo </w:t>
            </w:r>
            <w:r w:rsidRPr="00B80FB6" w:rsidR="00A24B4E">
              <w:rPr>
                <w:rFonts w:ascii="Arial" w:hAnsi="Arial" w:cs="Arial"/>
                <w:sz w:val="20"/>
                <w:szCs w:val="20"/>
              </w:rPr>
              <w:t>na potraživanje po drugoj prijavi i koje</w:t>
            </w:r>
            <w:r w:rsidRPr="00B80FB6" w:rsidR="005A5115">
              <w:rPr>
                <w:rFonts w:ascii="Arial" w:hAnsi="Arial" w:cs="Arial"/>
                <w:sz w:val="20"/>
                <w:szCs w:val="20"/>
              </w:rPr>
              <w:t xml:space="preserve"> potraživanje</w:t>
            </w:r>
            <w:r w:rsidRPr="00B80FB6" w:rsidR="005E3D5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D290C" w:rsidR="0038230A">
              <w:rPr>
                <w:rFonts w:ascii="Arial" w:hAnsi="Arial" w:cs="Arial"/>
                <w:sz w:val="20"/>
                <w:szCs w:val="20"/>
              </w:rPr>
              <w:t>dužnik je u podnesku</w:t>
            </w:r>
            <w:r w:rsidR="00B80FB6">
              <w:rPr>
                <w:rFonts w:ascii="Arial" w:hAnsi="Arial" w:cs="Arial"/>
                <w:sz w:val="20"/>
                <w:szCs w:val="20"/>
              </w:rPr>
              <w:t xml:space="preserve"> od 19. rujna 2022.</w:t>
            </w:r>
            <w:r w:rsidRPr="006D290C" w:rsidR="0038230A">
              <w:rPr>
                <w:rFonts w:ascii="Arial" w:hAnsi="Arial" w:cs="Arial"/>
                <w:sz w:val="20"/>
                <w:szCs w:val="20"/>
              </w:rPr>
              <w:t xml:space="preserve"> naveo</w:t>
            </w:r>
            <w:r w:rsidRPr="006D290C" w:rsidR="00C24C39">
              <w:rPr>
                <w:rFonts w:ascii="Arial" w:hAnsi="Arial" w:cs="Arial"/>
                <w:sz w:val="20"/>
                <w:szCs w:val="20"/>
              </w:rPr>
              <w:t xml:space="preserve"> da</w:t>
            </w:r>
            <w:r w:rsidRPr="006D290C" w:rsidR="00270C8D">
              <w:rPr>
                <w:rFonts w:ascii="Arial" w:hAnsi="Arial" w:cs="Arial"/>
                <w:sz w:val="20"/>
                <w:szCs w:val="20"/>
              </w:rPr>
              <w:t xml:space="preserve"> se odnosi na </w:t>
            </w:r>
            <w:r w:rsidR="00B80FB6">
              <w:rPr>
                <w:rFonts w:ascii="Arial" w:hAnsi="Arial" w:cs="Arial"/>
                <w:sz w:val="20"/>
                <w:szCs w:val="20"/>
              </w:rPr>
              <w:t xml:space="preserve">cjelokupno </w:t>
            </w:r>
            <w:r w:rsidRPr="006D290C" w:rsidR="00270C8D">
              <w:rPr>
                <w:rFonts w:ascii="Arial" w:hAnsi="Arial" w:cs="Arial"/>
                <w:sz w:val="20"/>
                <w:szCs w:val="20"/>
              </w:rPr>
              <w:t>potraživanje po</w:t>
            </w:r>
            <w:r w:rsidR="00B80FB6">
              <w:rPr>
                <w:rFonts w:ascii="Arial" w:hAnsi="Arial" w:cs="Arial"/>
                <w:sz w:val="20"/>
                <w:szCs w:val="20"/>
              </w:rPr>
              <w:t xml:space="preserve"> prvoj prijavi te na dio potraživanja po drugoj prijavi po računu od 31. ožujka 2022. preko iznosa od 548.977,28 kn.</w:t>
            </w:r>
          </w:p>
          <w:p w:rsidR="00F97FF3" w:rsidP="001962A8" w:rsidRDefault="00F97FF3" w14:paraId="69CDEE61" w14:textId="1C3EE0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24B4E" w:rsidP="001962A8" w:rsidRDefault="00F97FF3" w14:paraId="405E9B87" w14:textId="09BFD1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60D0">
              <w:rPr>
                <w:rFonts w:ascii="Arial" w:hAnsi="Arial" w:cs="Arial"/>
                <w:sz w:val="20"/>
                <w:szCs w:val="20"/>
              </w:rPr>
              <w:t>Iz druge prijave tražbine</w:t>
            </w:r>
            <w:r w:rsidRPr="005960D0" w:rsidR="00A24B4E">
              <w:rPr>
                <w:rFonts w:ascii="Arial" w:hAnsi="Arial" w:cs="Arial"/>
                <w:sz w:val="20"/>
                <w:szCs w:val="20"/>
              </w:rPr>
              <w:t xml:space="preserve"> ovog </w:t>
            </w:r>
            <w:r w:rsidRPr="005960D0" w:rsidR="00C24C39">
              <w:rPr>
                <w:rFonts w:ascii="Arial" w:hAnsi="Arial" w:cs="Arial"/>
                <w:sz w:val="20"/>
                <w:szCs w:val="20"/>
              </w:rPr>
              <w:t>vjerovnika</w:t>
            </w:r>
            <w:r w:rsidRPr="005960D0">
              <w:rPr>
                <w:rFonts w:ascii="Arial" w:hAnsi="Arial" w:cs="Arial"/>
                <w:sz w:val="20"/>
                <w:szCs w:val="20"/>
              </w:rPr>
              <w:t xml:space="preserve"> proizlazi da </w:t>
            </w:r>
            <w:r w:rsidRPr="005960D0" w:rsidR="00C24C39">
              <w:rPr>
                <w:rFonts w:ascii="Arial" w:hAnsi="Arial" w:cs="Arial"/>
                <w:sz w:val="20"/>
                <w:szCs w:val="20"/>
              </w:rPr>
              <w:t>je naveo da</w:t>
            </w:r>
            <w:r w:rsidRPr="005960D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960D0" w:rsidR="006D5178">
              <w:rPr>
                <w:rFonts w:ascii="Arial" w:hAnsi="Arial" w:cs="Arial"/>
                <w:sz w:val="20"/>
                <w:szCs w:val="20"/>
              </w:rPr>
              <w:t>ima</w:t>
            </w:r>
            <w:r w:rsidRPr="005960D0" w:rsidR="00A24B4E">
              <w:rPr>
                <w:rFonts w:ascii="Arial" w:hAnsi="Arial" w:cs="Arial"/>
                <w:sz w:val="20"/>
                <w:szCs w:val="20"/>
              </w:rPr>
              <w:t xml:space="preserve"> ovršnu ispravu</w:t>
            </w:r>
            <w:r w:rsidRPr="005960D0" w:rsidR="00C24C3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960D0" w:rsidR="00C24C39">
              <w:rPr>
                <w:rFonts w:ascii="Arial" w:hAnsi="Arial" w:cs="Arial"/>
                <w:sz w:val="20"/>
                <w:szCs w:val="20"/>
              </w:rPr>
              <w:t>solemniziranu</w:t>
            </w:r>
            <w:proofErr w:type="spellEnd"/>
            <w:r w:rsidRPr="005960D0" w:rsidR="00C24C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960D0" w:rsidR="006D5178">
              <w:rPr>
                <w:rFonts w:ascii="Arial" w:hAnsi="Arial" w:cs="Arial"/>
                <w:sz w:val="20"/>
                <w:szCs w:val="20"/>
              </w:rPr>
              <w:t xml:space="preserve"> zadužnicu </w:t>
            </w:r>
            <w:r w:rsidRPr="005960D0" w:rsidR="00C24C39">
              <w:rPr>
                <w:rFonts w:ascii="Arial" w:hAnsi="Arial" w:cs="Arial"/>
                <w:sz w:val="20"/>
                <w:szCs w:val="20"/>
              </w:rPr>
              <w:t>O</w:t>
            </w:r>
            <w:r w:rsidRPr="005960D0" w:rsidR="0056621D">
              <w:rPr>
                <w:rFonts w:ascii="Arial" w:hAnsi="Arial" w:cs="Arial"/>
                <w:sz w:val="20"/>
                <w:szCs w:val="20"/>
              </w:rPr>
              <w:t>V</w:t>
            </w:r>
            <w:r w:rsidRPr="005960D0" w:rsidR="00C24C39">
              <w:rPr>
                <w:rFonts w:ascii="Arial" w:hAnsi="Arial" w:cs="Arial"/>
                <w:sz w:val="20"/>
                <w:szCs w:val="20"/>
              </w:rPr>
              <w:t xml:space="preserve">-4237/21 od 21. rujna 2021. </w:t>
            </w:r>
            <w:r w:rsidRPr="005960D0" w:rsidR="00A24B4E">
              <w:rPr>
                <w:rFonts w:ascii="Arial" w:hAnsi="Arial" w:cs="Arial"/>
                <w:sz w:val="20"/>
                <w:szCs w:val="20"/>
              </w:rPr>
              <w:t xml:space="preserve">iz koje proizlazi da se odnosi na </w:t>
            </w:r>
            <w:r w:rsidRPr="005960D0" w:rsidR="00C24C39">
              <w:rPr>
                <w:rFonts w:ascii="Arial" w:hAnsi="Arial" w:cs="Arial"/>
                <w:sz w:val="20"/>
                <w:szCs w:val="20"/>
              </w:rPr>
              <w:t xml:space="preserve">glavnični </w:t>
            </w:r>
            <w:r w:rsidRPr="005960D0" w:rsidR="006D5178">
              <w:rPr>
                <w:rFonts w:ascii="Arial" w:hAnsi="Arial" w:cs="Arial"/>
                <w:sz w:val="20"/>
                <w:szCs w:val="20"/>
              </w:rPr>
              <w:t>iznos od 1.000,000,00 kn i kamate koje su</w:t>
            </w:r>
            <w:r w:rsidRPr="005960D0" w:rsidR="0056621D">
              <w:rPr>
                <w:rFonts w:ascii="Arial" w:hAnsi="Arial" w:cs="Arial"/>
                <w:sz w:val="20"/>
                <w:szCs w:val="20"/>
              </w:rPr>
              <w:t xml:space="preserve"> u n</w:t>
            </w:r>
            <w:r w:rsidRPr="005960D0" w:rsidR="00270C8D">
              <w:rPr>
                <w:rFonts w:ascii="Arial" w:hAnsi="Arial" w:cs="Arial"/>
                <w:sz w:val="20"/>
                <w:szCs w:val="20"/>
              </w:rPr>
              <w:t>joj</w:t>
            </w:r>
            <w:r w:rsidRPr="005960D0" w:rsidR="006D5178">
              <w:rPr>
                <w:rFonts w:ascii="Arial" w:hAnsi="Arial" w:cs="Arial"/>
                <w:sz w:val="20"/>
                <w:szCs w:val="20"/>
              </w:rPr>
              <w:t xml:space="preserve"> određene po tijeku i stopi</w:t>
            </w:r>
            <w:r w:rsidRPr="005960D0" w:rsidR="00A24B4E">
              <w:rPr>
                <w:rFonts w:ascii="Arial" w:hAnsi="Arial" w:cs="Arial"/>
                <w:sz w:val="20"/>
                <w:szCs w:val="20"/>
              </w:rPr>
              <w:t xml:space="preserve"> i koje</w:t>
            </w:r>
            <w:r w:rsidRPr="005960D0" w:rsidR="0056621D">
              <w:rPr>
                <w:rFonts w:ascii="Arial" w:hAnsi="Arial" w:cs="Arial"/>
                <w:sz w:val="20"/>
                <w:szCs w:val="20"/>
              </w:rPr>
              <w:t>,</w:t>
            </w:r>
            <w:r w:rsidRPr="005960D0" w:rsidR="00A24B4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960D0" w:rsidR="004B5D07">
              <w:rPr>
                <w:rFonts w:ascii="Arial" w:hAnsi="Arial" w:cs="Arial"/>
                <w:sz w:val="20"/>
                <w:szCs w:val="20"/>
              </w:rPr>
              <w:t xml:space="preserve"> te teku</w:t>
            </w:r>
            <w:r w:rsidRPr="005960D0" w:rsidR="006D5178">
              <w:rPr>
                <w:rFonts w:ascii="Arial" w:hAnsi="Arial" w:cs="Arial"/>
                <w:sz w:val="20"/>
                <w:szCs w:val="20"/>
              </w:rPr>
              <w:t xml:space="preserve"> od 21. rujna 2021.</w:t>
            </w:r>
            <w:r w:rsidR="00747C9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E3D5C" w:rsidP="001962A8" w:rsidRDefault="005E3D5C" w14:paraId="7DD80FD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81FEA" w:rsidP="001962A8" w:rsidRDefault="00A24B4E" w14:paraId="2E5E0A4F" w14:textId="7F8174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2565E">
              <w:rPr>
                <w:rFonts w:ascii="Arial" w:hAnsi="Arial" w:cs="Arial"/>
                <w:sz w:val="20"/>
                <w:szCs w:val="20"/>
              </w:rPr>
              <w:t xml:space="preserve">Na upit suda vjerovniku odnosi li se ovršna isprava zadužnica </w:t>
            </w:r>
            <w:r w:rsidRPr="00F2565E" w:rsidR="005960D0">
              <w:rPr>
                <w:rFonts w:ascii="Arial" w:hAnsi="Arial" w:cs="Arial"/>
                <w:sz w:val="20"/>
                <w:szCs w:val="20"/>
              </w:rPr>
              <w:t xml:space="preserve">pod brojem ovjere </w:t>
            </w:r>
            <w:r w:rsidRPr="00F2565E">
              <w:rPr>
                <w:rFonts w:ascii="Arial" w:hAnsi="Arial" w:cs="Arial"/>
                <w:sz w:val="20"/>
                <w:szCs w:val="20"/>
              </w:rPr>
              <w:t>OV-4237/2021 od 21. rujna 2021. koja glasi na iznos od 1.000.000,00 kn sa zateznim kamatama od 21. rujna 2021. na nedospjelo potraživanje odnosno dio potraživanja</w:t>
            </w:r>
            <w:r w:rsidRPr="00F2565E" w:rsidR="00270C8D">
              <w:rPr>
                <w:rFonts w:ascii="Arial" w:hAnsi="Arial" w:cs="Arial"/>
                <w:sz w:val="20"/>
                <w:szCs w:val="20"/>
              </w:rPr>
              <w:t xml:space="preserve"> koje dospijeva nakon otvaranja </w:t>
            </w:r>
            <w:proofErr w:type="spellStart"/>
            <w:r w:rsidRPr="00F2565E" w:rsidR="00270C8D">
              <w:rPr>
                <w:rFonts w:ascii="Arial" w:hAnsi="Arial" w:cs="Arial"/>
                <w:sz w:val="20"/>
                <w:szCs w:val="20"/>
              </w:rPr>
              <w:t>predstečajnog</w:t>
            </w:r>
            <w:proofErr w:type="spellEnd"/>
            <w:r w:rsidRPr="00F2565E" w:rsidR="00270C8D">
              <w:rPr>
                <w:rFonts w:ascii="Arial" w:hAnsi="Arial" w:cs="Arial"/>
                <w:sz w:val="20"/>
                <w:szCs w:val="20"/>
              </w:rPr>
              <w:t xml:space="preserve"> postupka</w:t>
            </w:r>
            <w:r w:rsidRPr="00F2565E">
              <w:rPr>
                <w:rFonts w:ascii="Arial" w:hAnsi="Arial" w:cs="Arial"/>
                <w:sz w:val="20"/>
                <w:szCs w:val="20"/>
              </w:rPr>
              <w:t xml:space="preserve"> prijavljenog u ukupnom iznosu od </w:t>
            </w:r>
            <w:r w:rsidRPr="00F2565E">
              <w:rPr>
                <w:rFonts w:ascii="Arial" w:hAnsi="Arial" w:cs="Arial"/>
                <w:sz w:val="20"/>
                <w:szCs w:val="20"/>
              </w:rPr>
              <w:lastRenderedPageBreak/>
              <w:t>2.667.040,70 kn kao što je to navedeno u ispravku druge prijave tražbine ili se odnosi na dospjelo potraživanje koje je prijavljeno u toj prijavi ukupnom iznosu od 2.149.797,53 kn (što je zbroj glavnice i kamata) te ako se odnosi na dospjelo potraživanje odnosno njegov dio (jer osigurava glavni</w:t>
            </w:r>
            <w:r w:rsidR="00F2565E">
              <w:rPr>
                <w:rFonts w:ascii="Arial" w:hAnsi="Arial" w:cs="Arial"/>
                <w:sz w:val="20"/>
                <w:szCs w:val="20"/>
              </w:rPr>
              <w:t>cu u iznosu od 1.000.000,00 kn)</w:t>
            </w:r>
            <w:r w:rsidRPr="00F2565E">
              <w:rPr>
                <w:rFonts w:ascii="Arial" w:hAnsi="Arial" w:cs="Arial"/>
                <w:sz w:val="20"/>
                <w:szCs w:val="20"/>
              </w:rPr>
              <w:t xml:space="preserve"> koliko iznosi kamata na 1.000,000 00 kn koja je sadržana u okviru ukupno prijavljene tražbine s osnove kamata od 4.720,00 kn, </w:t>
            </w:r>
            <w:r w:rsidRPr="00F2565E" w:rsidR="00A10C5F">
              <w:rPr>
                <w:rFonts w:ascii="Arial" w:hAnsi="Arial" w:cs="Arial"/>
                <w:sz w:val="20"/>
                <w:szCs w:val="20"/>
              </w:rPr>
              <w:t xml:space="preserve">u podnesku od 16. rujna 2022. naveo je da </w:t>
            </w:r>
            <w:r w:rsidRPr="00F2565E" w:rsidR="0038230A">
              <w:rPr>
                <w:rFonts w:ascii="Arial" w:hAnsi="Arial" w:cs="Arial"/>
                <w:sz w:val="20"/>
                <w:szCs w:val="20"/>
              </w:rPr>
              <w:t>j</w:t>
            </w:r>
            <w:r w:rsidRPr="00F2565E" w:rsidR="00A10C5F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F2565E" w:rsidR="006B05EA">
              <w:rPr>
                <w:rFonts w:ascii="Arial" w:hAnsi="Arial" w:cs="Arial"/>
                <w:sz w:val="20"/>
                <w:szCs w:val="20"/>
              </w:rPr>
              <w:t xml:space="preserve">predmetnom ovršnom ispravom osigurano potraživanje po računu </w:t>
            </w:r>
            <w:r w:rsidRPr="00F2565E" w:rsidR="008C754B">
              <w:rPr>
                <w:rFonts w:ascii="Arial" w:hAnsi="Arial" w:cs="Arial"/>
                <w:sz w:val="20"/>
                <w:szCs w:val="20"/>
              </w:rPr>
              <w:t>0123</w:t>
            </w:r>
            <w:r w:rsidRPr="00F2565E" w:rsidR="001B11E0">
              <w:rPr>
                <w:rFonts w:ascii="Arial" w:hAnsi="Arial" w:cs="Arial"/>
                <w:sz w:val="20"/>
                <w:szCs w:val="20"/>
              </w:rPr>
              <w:t xml:space="preserve">00093817-220220-0 od 28. veljače 2022. i to djelomični iznos od 451.022,72 kn i </w:t>
            </w:r>
            <w:r w:rsidRPr="00F2565E" w:rsidR="0038230A">
              <w:rPr>
                <w:rFonts w:ascii="Arial" w:hAnsi="Arial" w:cs="Arial"/>
                <w:sz w:val="20"/>
                <w:szCs w:val="20"/>
              </w:rPr>
              <w:t xml:space="preserve">potraživanje </w:t>
            </w:r>
            <w:r w:rsidRPr="00F2565E" w:rsidR="001B11E0">
              <w:rPr>
                <w:rFonts w:ascii="Arial" w:hAnsi="Arial" w:cs="Arial"/>
                <w:sz w:val="20"/>
                <w:szCs w:val="20"/>
              </w:rPr>
              <w:t>po računu 012300093817-220320-6 od 31. ožujka  2022. u djel</w:t>
            </w:r>
            <w:r w:rsidR="00981FEA">
              <w:rPr>
                <w:rFonts w:ascii="Arial" w:hAnsi="Arial" w:cs="Arial"/>
                <w:sz w:val="20"/>
                <w:szCs w:val="20"/>
              </w:rPr>
              <w:t>omičnom iznosu od 548.977,28 kn.</w:t>
            </w:r>
          </w:p>
          <w:p w:rsidR="00A170BB" w:rsidP="001962A8" w:rsidRDefault="00A170BB" w14:paraId="245D531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F2565E" w:rsidR="00F97FF3" w:rsidP="001962A8" w:rsidRDefault="00F609D2" w14:paraId="3345987D" w14:textId="721F1B0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2565E">
              <w:rPr>
                <w:rFonts w:ascii="Arial" w:hAnsi="Arial" w:cs="Arial"/>
                <w:sz w:val="20"/>
                <w:szCs w:val="20"/>
              </w:rPr>
              <w:t>Na upit suda punomoćnica vjerovnika izjavljuje da za prijavljeni iznos kamata ne raspolaže ovršnom ispravom već samo za dva računa koja su navedena u podnesku.</w:t>
            </w:r>
          </w:p>
          <w:p w:rsidRPr="00A654CB" w:rsidR="00896BD3" w:rsidP="0080428C" w:rsidRDefault="00896BD3" w14:paraId="1AF0E19F" w14:textId="286CE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896BD3" w:rsidP="001962A8" w:rsidRDefault="00896BD3" w14:paraId="260C55D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0E6B4E98" w14:textId="77777777">
        <w:tc>
          <w:tcPr>
            <w:tcW w:w="852" w:type="dxa"/>
          </w:tcPr>
          <w:p w:rsidRPr="00A654CB" w:rsidR="005C161F" w:rsidP="001962A8" w:rsidRDefault="005C161F" w14:paraId="3E8C872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171.</w:t>
            </w:r>
          </w:p>
        </w:tc>
        <w:tc>
          <w:tcPr>
            <w:tcW w:w="1417" w:type="dxa"/>
          </w:tcPr>
          <w:p w:rsidRPr="00A654CB" w:rsidR="005C161F" w:rsidP="001962A8" w:rsidRDefault="005C161F" w14:paraId="302A6CB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HEP-Operator distribucijskog sustava d.o.o. za distribuciju i opskrbu električne energije ELEKTRA ŠIBENIK</w:t>
            </w:r>
          </w:p>
        </w:tc>
        <w:tc>
          <w:tcPr>
            <w:tcW w:w="709" w:type="dxa"/>
          </w:tcPr>
          <w:p w:rsidRPr="00A654CB" w:rsidR="005C161F" w:rsidP="001962A8" w:rsidRDefault="005C161F" w14:paraId="6699782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46830600751</w:t>
            </w:r>
          </w:p>
        </w:tc>
        <w:tc>
          <w:tcPr>
            <w:tcW w:w="1134" w:type="dxa"/>
          </w:tcPr>
          <w:p w:rsidRPr="00A654CB" w:rsidR="005C161F" w:rsidP="001962A8" w:rsidRDefault="005C161F" w14:paraId="28A2670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Ante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Šupuka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1, 22000 Šibenik</w:t>
            </w:r>
          </w:p>
        </w:tc>
        <w:tc>
          <w:tcPr>
            <w:tcW w:w="1417" w:type="dxa"/>
          </w:tcPr>
          <w:p w:rsidRPr="00A654CB" w:rsidR="005C161F" w:rsidP="001962A8" w:rsidRDefault="005C161F" w14:paraId="795828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3.654.118,18 kn</w:t>
            </w:r>
          </w:p>
        </w:tc>
        <w:tc>
          <w:tcPr>
            <w:tcW w:w="1110" w:type="dxa"/>
          </w:tcPr>
          <w:p w:rsidRPr="00A654CB" w:rsidR="005C161F" w:rsidP="001962A8" w:rsidRDefault="005C161F" w14:paraId="46083B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</w:tc>
        <w:tc>
          <w:tcPr>
            <w:tcW w:w="1158" w:type="dxa"/>
          </w:tcPr>
          <w:p w:rsidRPr="00A654CB" w:rsidR="005C161F" w:rsidP="001962A8" w:rsidRDefault="005C161F" w14:paraId="44E4477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3.654.118,18 kn</w:t>
            </w:r>
          </w:p>
        </w:tc>
        <w:tc>
          <w:tcPr>
            <w:tcW w:w="1403" w:type="dxa"/>
          </w:tcPr>
          <w:p w:rsidRPr="00A654CB" w:rsidR="005C161F" w:rsidP="001962A8" w:rsidRDefault="005C161F" w14:paraId="049647A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Naknadnom provjerom utvrđena su odstupanja kod vođenja daljinskog očitavanja.</w:t>
            </w:r>
          </w:p>
        </w:tc>
        <w:tc>
          <w:tcPr>
            <w:tcW w:w="247" w:type="dxa"/>
          </w:tcPr>
          <w:p w:rsidRPr="00A654CB" w:rsidR="005C161F" w:rsidP="001962A8" w:rsidRDefault="005C161F" w14:paraId="14474D4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896BD3" w:rsidTr="001F5E81" w14:paraId="245D555F" w14:textId="77777777">
        <w:tc>
          <w:tcPr>
            <w:tcW w:w="852" w:type="dxa"/>
          </w:tcPr>
          <w:p w:rsidRPr="00A654CB" w:rsidR="00896BD3" w:rsidP="001962A8" w:rsidRDefault="00896BD3" w14:paraId="0E0383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896BD3" w:rsidR="00896BD3" w:rsidP="001962A8" w:rsidRDefault="00896BD3" w14:paraId="290194F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96BD3" w:rsidP="001962A8" w:rsidRDefault="00896BD3" w14:paraId="619EDE80" w14:textId="563DEC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6BD3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F2565E">
              <w:rPr>
                <w:rFonts w:ascii="Arial" w:hAnsi="Arial" w:cs="Arial"/>
                <w:sz w:val="20"/>
                <w:szCs w:val="20"/>
              </w:rPr>
              <w:t xml:space="preserve"> ostaje.</w:t>
            </w:r>
          </w:p>
          <w:p w:rsidR="00896BD3" w:rsidP="001962A8" w:rsidRDefault="00896BD3" w14:paraId="7B918DB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E2618" w:rsidP="001962A8" w:rsidRDefault="00810E93" w14:paraId="489B2281" w14:textId="33F17A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0E93">
              <w:rPr>
                <w:rFonts w:ascii="Arial" w:hAnsi="Arial" w:cs="Arial"/>
                <w:sz w:val="20"/>
                <w:szCs w:val="20"/>
              </w:rPr>
              <w:t>Iz prijave proizlazi da se tražbina temelji</w:t>
            </w:r>
            <w:r w:rsidRPr="00320F10" w:rsidR="00320F10">
              <w:rPr>
                <w:rFonts w:ascii="Arial" w:hAnsi="Arial" w:cs="Arial"/>
                <w:sz w:val="20"/>
                <w:szCs w:val="20"/>
              </w:rPr>
              <w:t xml:space="preserve"> na </w:t>
            </w:r>
            <w:r w:rsidR="00320F10">
              <w:rPr>
                <w:rFonts w:ascii="Arial" w:hAnsi="Arial" w:cs="Arial"/>
                <w:sz w:val="20"/>
                <w:szCs w:val="20"/>
              </w:rPr>
              <w:t>izvodima i računima</w:t>
            </w:r>
            <w:r w:rsidRPr="00320F10" w:rsidR="00320F10">
              <w:rPr>
                <w:rFonts w:ascii="Arial" w:hAnsi="Arial" w:cs="Arial"/>
                <w:sz w:val="20"/>
                <w:szCs w:val="20"/>
              </w:rPr>
              <w:t xml:space="preserve"> te je sam naveo da ne raspolaže ovršnom ispravom</w:t>
            </w:r>
            <w:r w:rsidR="00F54974">
              <w:rPr>
                <w:rFonts w:ascii="Arial" w:hAnsi="Arial" w:cs="Arial"/>
                <w:sz w:val="20"/>
                <w:szCs w:val="20"/>
              </w:rPr>
              <w:t>.</w:t>
            </w:r>
            <w:r w:rsidR="001F38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32AD" w:rsidR="001F38A2">
              <w:rPr>
                <w:rFonts w:ascii="Arial" w:hAnsi="Arial" w:cs="Arial"/>
                <w:sz w:val="20"/>
                <w:szCs w:val="20"/>
              </w:rPr>
              <w:t>Nadalje, iz</w:t>
            </w:r>
            <w:r w:rsidRPr="005432AD" w:rsidR="002043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32AD" w:rsidR="00D31FF8">
              <w:rPr>
                <w:rFonts w:ascii="Arial" w:hAnsi="Arial" w:cs="Arial"/>
                <w:sz w:val="20"/>
                <w:szCs w:val="20"/>
              </w:rPr>
              <w:t xml:space="preserve">očitovanja </w:t>
            </w:r>
            <w:r w:rsidRPr="005432AD" w:rsidR="001F38A2">
              <w:rPr>
                <w:rFonts w:ascii="Arial" w:hAnsi="Arial" w:cs="Arial"/>
                <w:sz w:val="20"/>
                <w:szCs w:val="20"/>
              </w:rPr>
              <w:t xml:space="preserve">danog </w:t>
            </w:r>
            <w:r w:rsidRPr="005432AD" w:rsidR="00D31FF8">
              <w:rPr>
                <w:rFonts w:ascii="Arial" w:hAnsi="Arial" w:cs="Arial"/>
                <w:sz w:val="20"/>
                <w:szCs w:val="20"/>
              </w:rPr>
              <w:t xml:space="preserve">uz </w:t>
            </w:r>
            <w:r w:rsidRPr="005432AD" w:rsidR="00204327">
              <w:rPr>
                <w:rFonts w:ascii="Arial" w:hAnsi="Arial" w:cs="Arial"/>
                <w:sz w:val="20"/>
                <w:szCs w:val="20"/>
              </w:rPr>
              <w:t>podnes</w:t>
            </w:r>
            <w:r w:rsidRPr="005432AD" w:rsidR="00D31FF8">
              <w:rPr>
                <w:rFonts w:ascii="Arial" w:hAnsi="Arial" w:cs="Arial"/>
                <w:sz w:val="20"/>
                <w:szCs w:val="20"/>
              </w:rPr>
              <w:t>ak</w:t>
            </w:r>
            <w:r w:rsidRPr="005432AD" w:rsidR="002043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32AD" w:rsidR="00D31FF8">
              <w:rPr>
                <w:rFonts w:ascii="Arial" w:hAnsi="Arial" w:cs="Arial"/>
                <w:sz w:val="20"/>
                <w:szCs w:val="20"/>
              </w:rPr>
              <w:t xml:space="preserve">vjerovnika </w:t>
            </w:r>
            <w:r w:rsidRPr="005432AD" w:rsidR="00204327">
              <w:rPr>
                <w:rFonts w:ascii="Arial" w:hAnsi="Arial" w:cs="Arial"/>
                <w:sz w:val="20"/>
                <w:szCs w:val="20"/>
              </w:rPr>
              <w:t xml:space="preserve">od </w:t>
            </w:r>
            <w:r w:rsidRPr="005432AD" w:rsidR="00D31FF8">
              <w:rPr>
                <w:rFonts w:ascii="Arial" w:hAnsi="Arial" w:cs="Arial"/>
                <w:sz w:val="20"/>
                <w:szCs w:val="20"/>
              </w:rPr>
              <w:t>8. rujna 2022. proizlazi d</w:t>
            </w:r>
            <w:r w:rsidRPr="005432AD" w:rsidR="0038230A">
              <w:rPr>
                <w:rFonts w:ascii="Arial" w:hAnsi="Arial" w:cs="Arial"/>
                <w:sz w:val="20"/>
                <w:szCs w:val="20"/>
              </w:rPr>
              <w:t>a</w:t>
            </w:r>
            <w:r w:rsidRPr="005432AD" w:rsidR="00D31FF8">
              <w:rPr>
                <w:rFonts w:ascii="Arial" w:hAnsi="Arial" w:cs="Arial"/>
                <w:sz w:val="20"/>
                <w:szCs w:val="20"/>
              </w:rPr>
              <w:t xml:space="preserve"> je vjerovnik naveo da su dužnik i vjerovnik sklopili </w:t>
            </w:r>
            <w:r w:rsidRPr="005432AD" w:rsidR="00D239AE">
              <w:rPr>
                <w:rFonts w:ascii="Arial" w:hAnsi="Arial" w:cs="Arial"/>
                <w:sz w:val="20"/>
                <w:szCs w:val="20"/>
              </w:rPr>
              <w:t xml:space="preserve">1. prosinca 2021. </w:t>
            </w:r>
            <w:r w:rsidRPr="005432AD" w:rsidR="00D31FF8">
              <w:rPr>
                <w:rFonts w:ascii="Arial" w:hAnsi="Arial" w:cs="Arial"/>
                <w:sz w:val="20"/>
                <w:szCs w:val="20"/>
              </w:rPr>
              <w:t xml:space="preserve">nagodbu </w:t>
            </w:r>
            <w:r w:rsidRPr="005432AD" w:rsidR="0038230A">
              <w:rPr>
                <w:rFonts w:ascii="Arial" w:hAnsi="Arial" w:cs="Arial"/>
                <w:sz w:val="20"/>
                <w:szCs w:val="20"/>
              </w:rPr>
              <w:t>n</w:t>
            </w:r>
            <w:r w:rsidRPr="005432AD" w:rsidR="00D31FF8">
              <w:rPr>
                <w:rFonts w:ascii="Arial" w:hAnsi="Arial" w:cs="Arial"/>
                <w:sz w:val="20"/>
                <w:szCs w:val="20"/>
              </w:rPr>
              <w:t>a iznos od 3.493.</w:t>
            </w:r>
            <w:r w:rsidRPr="005432AD" w:rsidR="00585A1E">
              <w:rPr>
                <w:rFonts w:ascii="Arial" w:hAnsi="Arial" w:cs="Arial"/>
                <w:sz w:val="20"/>
                <w:szCs w:val="20"/>
              </w:rPr>
              <w:t>854</w:t>
            </w:r>
            <w:r w:rsidRPr="005432AD" w:rsidR="00D239AE">
              <w:rPr>
                <w:rFonts w:ascii="Arial" w:hAnsi="Arial" w:cs="Arial"/>
                <w:sz w:val="20"/>
                <w:szCs w:val="20"/>
              </w:rPr>
              <w:t>,30</w:t>
            </w:r>
            <w:r w:rsidRPr="005432AD" w:rsidR="00C42859">
              <w:rPr>
                <w:rFonts w:ascii="Arial" w:hAnsi="Arial" w:cs="Arial"/>
                <w:sz w:val="20"/>
                <w:szCs w:val="20"/>
              </w:rPr>
              <w:t xml:space="preserve"> kn s pripadajućom kamatom </w:t>
            </w:r>
            <w:r w:rsidRPr="005432AD" w:rsidR="0038230A">
              <w:rPr>
                <w:rFonts w:ascii="Arial" w:hAnsi="Arial" w:cs="Arial"/>
                <w:sz w:val="20"/>
                <w:szCs w:val="20"/>
              </w:rPr>
              <w:t>koji iznos se dužnik obvezao platiti u tri</w:t>
            </w:r>
            <w:r w:rsidRPr="005432AD" w:rsidR="00D239AE">
              <w:rPr>
                <w:rFonts w:ascii="Arial" w:hAnsi="Arial" w:cs="Arial"/>
                <w:sz w:val="20"/>
                <w:szCs w:val="20"/>
              </w:rPr>
              <w:t xml:space="preserve"> mjesečna obroka te da je po n</w:t>
            </w:r>
            <w:r w:rsidRPr="005432AD" w:rsidR="006D3FF9">
              <w:rPr>
                <w:rFonts w:ascii="Arial" w:hAnsi="Arial" w:cs="Arial"/>
                <w:sz w:val="20"/>
                <w:szCs w:val="20"/>
              </w:rPr>
              <w:t xml:space="preserve">agodbi dužnik platio prvi obrok, dok je preostao dug po nagodbi </w:t>
            </w:r>
            <w:r w:rsidRPr="005432AD" w:rsidR="001F38A2">
              <w:rPr>
                <w:rFonts w:ascii="Arial" w:hAnsi="Arial" w:cs="Arial"/>
                <w:sz w:val="20"/>
                <w:szCs w:val="20"/>
              </w:rPr>
              <w:t xml:space="preserve">u iznosu </w:t>
            </w:r>
            <w:r w:rsidRPr="005432AD" w:rsidR="006D3FF9">
              <w:rPr>
                <w:rFonts w:ascii="Arial" w:hAnsi="Arial" w:cs="Arial"/>
                <w:sz w:val="20"/>
                <w:szCs w:val="20"/>
              </w:rPr>
              <w:t>od 2.329.236,00 kn za razdoblje od siječnja 2021</w:t>
            </w:r>
            <w:r w:rsidRPr="005432AD" w:rsidR="001F38A2">
              <w:rPr>
                <w:rFonts w:ascii="Arial" w:hAnsi="Arial" w:cs="Arial"/>
                <w:sz w:val="20"/>
                <w:szCs w:val="20"/>
              </w:rPr>
              <w:t>.</w:t>
            </w:r>
            <w:r w:rsidRPr="005432AD" w:rsidR="006D3FF9">
              <w:rPr>
                <w:rFonts w:ascii="Arial" w:hAnsi="Arial" w:cs="Arial"/>
                <w:sz w:val="20"/>
                <w:szCs w:val="20"/>
              </w:rPr>
              <w:t xml:space="preserve"> (dio</w:t>
            </w:r>
            <w:r w:rsidRPr="005432AD" w:rsidR="001F38A2">
              <w:rPr>
                <w:rFonts w:ascii="Arial" w:hAnsi="Arial" w:cs="Arial"/>
                <w:sz w:val="20"/>
                <w:szCs w:val="20"/>
              </w:rPr>
              <w:t xml:space="preserve"> iznosa</w:t>
            </w:r>
            <w:r w:rsidRPr="005432AD" w:rsidR="006D3FF9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Pr="005432AD" w:rsidR="001F38A2">
              <w:rPr>
                <w:rFonts w:ascii="Arial" w:hAnsi="Arial" w:cs="Arial"/>
                <w:sz w:val="20"/>
                <w:szCs w:val="20"/>
              </w:rPr>
              <w:t xml:space="preserve">pa sve </w:t>
            </w:r>
            <w:r w:rsidRPr="005432AD" w:rsidR="00B92F68">
              <w:rPr>
                <w:rFonts w:ascii="Arial" w:hAnsi="Arial" w:cs="Arial"/>
                <w:sz w:val="20"/>
                <w:szCs w:val="20"/>
              </w:rPr>
              <w:t>d</w:t>
            </w:r>
            <w:r w:rsidRPr="005432AD" w:rsidR="006D3FF9">
              <w:rPr>
                <w:rFonts w:ascii="Arial" w:hAnsi="Arial" w:cs="Arial"/>
                <w:sz w:val="20"/>
                <w:szCs w:val="20"/>
              </w:rPr>
              <w:t>o listopada 2021. koji iznos je dužnik prijavio u ovom postupku</w:t>
            </w:r>
            <w:r w:rsidRPr="005432AD" w:rsidR="00E16915">
              <w:rPr>
                <w:rFonts w:ascii="Arial" w:hAnsi="Arial" w:cs="Arial"/>
                <w:sz w:val="20"/>
                <w:szCs w:val="20"/>
              </w:rPr>
              <w:t>. U prilogu je dostavio ovjerenu zadužnicu OV-38/22 predanu kao sredstvo osiguranja plaćanja po sklopljenoj nagodbi</w:t>
            </w:r>
            <w:r w:rsidRPr="005432AD" w:rsidR="00C42859">
              <w:t xml:space="preserve"> </w:t>
            </w:r>
            <w:r w:rsidR="00A170BB">
              <w:rPr>
                <w:rFonts w:ascii="Arial" w:hAnsi="Arial" w:cs="Arial"/>
                <w:sz w:val="20"/>
                <w:szCs w:val="20"/>
              </w:rPr>
              <w:t>na iznos 3.493.854,30 kn.</w:t>
            </w:r>
          </w:p>
          <w:p w:rsidRPr="00A654CB" w:rsidR="00320F10" w:rsidP="00D52F36" w:rsidRDefault="00320F10" w14:paraId="65C362F6" w14:textId="63D005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896BD3" w:rsidP="001962A8" w:rsidRDefault="00896BD3" w14:paraId="13B8673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7385CA2B" w14:textId="77777777">
        <w:tc>
          <w:tcPr>
            <w:tcW w:w="852" w:type="dxa"/>
          </w:tcPr>
          <w:p w:rsidRPr="00A654CB" w:rsidR="005C161F" w:rsidP="001962A8" w:rsidRDefault="005C161F" w14:paraId="45B2D57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174.</w:t>
            </w:r>
          </w:p>
        </w:tc>
        <w:tc>
          <w:tcPr>
            <w:tcW w:w="1417" w:type="dxa"/>
          </w:tcPr>
          <w:p w:rsidRPr="00A654CB" w:rsidR="005C161F" w:rsidP="001962A8" w:rsidRDefault="005C161F" w14:paraId="78B5060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HIDROELEKTRA MEHANIZACIJA d.d. za građenje i usluge u stečaju</w:t>
            </w:r>
          </w:p>
        </w:tc>
        <w:tc>
          <w:tcPr>
            <w:tcW w:w="709" w:type="dxa"/>
          </w:tcPr>
          <w:p w:rsidRPr="00A654CB" w:rsidR="005C161F" w:rsidP="001962A8" w:rsidRDefault="005C161F" w14:paraId="53B64BA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96667257878</w:t>
            </w:r>
          </w:p>
        </w:tc>
        <w:tc>
          <w:tcPr>
            <w:tcW w:w="1134" w:type="dxa"/>
          </w:tcPr>
          <w:p w:rsidRPr="00A654CB" w:rsidR="005C161F" w:rsidP="001962A8" w:rsidRDefault="005C161F" w14:paraId="13806C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Radnička cesta 204, 10000 Zagreb</w:t>
            </w:r>
          </w:p>
        </w:tc>
        <w:tc>
          <w:tcPr>
            <w:tcW w:w="1417" w:type="dxa"/>
          </w:tcPr>
          <w:p w:rsidRPr="00A654CB" w:rsidR="005C161F" w:rsidP="001962A8" w:rsidRDefault="005C161F" w14:paraId="40C1058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586.839,51 kn</w:t>
            </w:r>
          </w:p>
        </w:tc>
        <w:tc>
          <w:tcPr>
            <w:tcW w:w="1110" w:type="dxa"/>
          </w:tcPr>
          <w:p w:rsidRPr="00A654CB" w:rsidR="005C161F" w:rsidP="001962A8" w:rsidRDefault="005C161F" w14:paraId="47FD05B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</w:tc>
        <w:tc>
          <w:tcPr>
            <w:tcW w:w="1158" w:type="dxa"/>
          </w:tcPr>
          <w:p w:rsidRPr="00A654CB" w:rsidR="005C161F" w:rsidP="001962A8" w:rsidRDefault="005C161F" w14:paraId="50D063B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586.839,51 kn</w:t>
            </w:r>
          </w:p>
        </w:tc>
        <w:tc>
          <w:tcPr>
            <w:tcW w:w="1403" w:type="dxa"/>
          </w:tcPr>
          <w:p w:rsidRPr="00A654CB" w:rsidR="005C161F" w:rsidP="001962A8" w:rsidRDefault="005C161F" w14:paraId="658E4C7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Vjerovnik je nakon vraćanja dijela opreme nastavio obračunavati najam.</w:t>
            </w:r>
          </w:p>
        </w:tc>
        <w:tc>
          <w:tcPr>
            <w:tcW w:w="247" w:type="dxa"/>
          </w:tcPr>
          <w:p w:rsidRPr="00A654CB" w:rsidR="005C161F" w:rsidP="001962A8" w:rsidRDefault="005C161F" w14:paraId="1F17EA5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896BD3" w:rsidTr="001F5E81" w14:paraId="4CEBB3BC" w14:textId="77777777">
        <w:tc>
          <w:tcPr>
            <w:tcW w:w="852" w:type="dxa"/>
          </w:tcPr>
          <w:p w:rsidRPr="00A654CB" w:rsidR="00896BD3" w:rsidP="001962A8" w:rsidRDefault="00896BD3" w14:paraId="31CE04A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896BD3" w:rsidR="00896BD3" w:rsidP="001962A8" w:rsidRDefault="00896BD3" w14:paraId="6957B23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96BD3" w:rsidP="001962A8" w:rsidRDefault="00896BD3" w14:paraId="2E27381A" w14:textId="29A9FE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6BD3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222C23">
              <w:rPr>
                <w:rFonts w:ascii="Arial" w:hAnsi="Arial" w:cs="Arial"/>
                <w:sz w:val="20"/>
                <w:szCs w:val="20"/>
              </w:rPr>
              <w:t xml:space="preserve"> ostaje.</w:t>
            </w:r>
          </w:p>
          <w:p w:rsidR="00B757E2" w:rsidP="001962A8" w:rsidRDefault="00B757E2" w14:paraId="0D0F8C5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96BD3" w:rsidP="001962A8" w:rsidRDefault="00810E93" w14:paraId="57E17B5D" w14:textId="51C358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0E93">
              <w:rPr>
                <w:rFonts w:ascii="Arial" w:hAnsi="Arial" w:cs="Arial"/>
                <w:sz w:val="20"/>
                <w:szCs w:val="20"/>
              </w:rPr>
              <w:t xml:space="preserve">Iz prijave proizlazi da se tražbina temelji </w:t>
            </w:r>
            <w:r w:rsidRPr="00B757E2" w:rsidR="00B757E2">
              <w:rPr>
                <w:rFonts w:ascii="Arial" w:hAnsi="Arial" w:cs="Arial"/>
                <w:sz w:val="20"/>
                <w:szCs w:val="20"/>
              </w:rPr>
              <w:t>na izvo</w:t>
            </w:r>
            <w:r w:rsidR="00F505A4">
              <w:rPr>
                <w:rFonts w:ascii="Arial" w:hAnsi="Arial" w:cs="Arial"/>
                <w:sz w:val="20"/>
                <w:szCs w:val="20"/>
              </w:rPr>
              <w:t>du, ugovoru, narudžbenici</w:t>
            </w:r>
            <w:r w:rsidRPr="00B757E2" w:rsidR="00B757E2">
              <w:rPr>
                <w:rFonts w:ascii="Arial" w:hAnsi="Arial" w:cs="Arial"/>
                <w:sz w:val="20"/>
                <w:szCs w:val="20"/>
              </w:rPr>
              <w:t xml:space="preserve"> i računima te je sam</w:t>
            </w:r>
            <w:r w:rsidR="00F505A4">
              <w:rPr>
                <w:rFonts w:ascii="Arial" w:hAnsi="Arial" w:cs="Arial"/>
                <w:sz w:val="20"/>
                <w:szCs w:val="20"/>
              </w:rPr>
              <w:t xml:space="preserve"> vjerovnik</w:t>
            </w:r>
            <w:r w:rsidRPr="00B757E2" w:rsidR="00B757E2">
              <w:rPr>
                <w:rFonts w:ascii="Arial" w:hAnsi="Arial" w:cs="Arial"/>
                <w:sz w:val="20"/>
                <w:szCs w:val="20"/>
              </w:rPr>
              <w:t xml:space="preserve"> naveo da ne raspolaže ovršnom ispravom</w:t>
            </w:r>
            <w:r w:rsidR="00F505A4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654CB" w:rsidR="00FC7AA7" w:rsidP="001962A8" w:rsidRDefault="00FC7AA7" w14:paraId="63F0818D" w14:textId="56C17C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896BD3" w:rsidP="001962A8" w:rsidRDefault="00896BD3" w14:paraId="1CA6FAA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33C01116" w14:textId="77777777">
        <w:tc>
          <w:tcPr>
            <w:tcW w:w="852" w:type="dxa"/>
          </w:tcPr>
          <w:p w:rsidRPr="00A654CB" w:rsidR="005C161F" w:rsidP="001962A8" w:rsidRDefault="005C161F" w14:paraId="6EA9C72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179.</w:t>
            </w:r>
          </w:p>
        </w:tc>
        <w:tc>
          <w:tcPr>
            <w:tcW w:w="1417" w:type="dxa"/>
          </w:tcPr>
          <w:p w:rsidRPr="005757E0" w:rsidR="005C161F" w:rsidP="001962A8" w:rsidRDefault="005C161F" w14:paraId="024A4D56" w14:textId="56565A31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432AD">
              <w:rPr>
                <w:rFonts w:ascii="Arial" w:hAnsi="Arial" w:cs="Arial"/>
                <w:sz w:val="20"/>
                <w:szCs w:val="20"/>
              </w:rPr>
              <w:t>HRVATSKA BANKA ZA OBNOVU I RAZVITAK</w:t>
            </w:r>
            <w:r w:rsidRPr="005432AD" w:rsidR="00896BD3">
              <w:rPr>
                <w:rFonts w:ascii="Arial" w:hAnsi="Arial" w:cs="Arial"/>
                <w:sz w:val="20"/>
                <w:szCs w:val="20"/>
              </w:rPr>
              <w:t xml:space="preserve"> (HBOR)</w:t>
            </w:r>
          </w:p>
        </w:tc>
        <w:tc>
          <w:tcPr>
            <w:tcW w:w="709" w:type="dxa"/>
          </w:tcPr>
          <w:p w:rsidRPr="00A654CB" w:rsidR="005C161F" w:rsidP="001962A8" w:rsidRDefault="005C161F" w14:paraId="77857C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26702280390</w:t>
            </w:r>
          </w:p>
        </w:tc>
        <w:tc>
          <w:tcPr>
            <w:tcW w:w="1134" w:type="dxa"/>
          </w:tcPr>
          <w:p w:rsidRPr="00A654CB" w:rsidR="005C161F" w:rsidP="001962A8" w:rsidRDefault="005C161F" w14:paraId="5712F81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Strossmayerov trg 9, 10000 Zagreb</w:t>
            </w:r>
          </w:p>
        </w:tc>
        <w:tc>
          <w:tcPr>
            <w:tcW w:w="1417" w:type="dxa"/>
          </w:tcPr>
          <w:p w:rsidRPr="00A654CB" w:rsidR="005C161F" w:rsidP="001962A8" w:rsidRDefault="005C161F" w14:paraId="0DC516F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126.240.544,08 kn</w:t>
            </w:r>
          </w:p>
        </w:tc>
        <w:tc>
          <w:tcPr>
            <w:tcW w:w="1110" w:type="dxa"/>
          </w:tcPr>
          <w:p w:rsidRPr="00A654CB" w:rsidR="005C161F" w:rsidP="001962A8" w:rsidRDefault="005C161F" w14:paraId="5D0F2F4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2A9511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3C3C46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85187F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AD9060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2CA61A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911861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052A15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D05214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8DBBA3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08322F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1E097B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Povjerenik </w:t>
            </w:r>
          </w:p>
        </w:tc>
        <w:tc>
          <w:tcPr>
            <w:tcW w:w="1158" w:type="dxa"/>
          </w:tcPr>
          <w:p w:rsidRPr="00A654CB" w:rsidR="005C161F" w:rsidP="001962A8" w:rsidRDefault="005C161F" w14:paraId="502A61B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36.001.844,72 kn</w:t>
            </w:r>
          </w:p>
          <w:p w:rsidRPr="00A654CB" w:rsidR="005C161F" w:rsidP="001962A8" w:rsidRDefault="005C161F" w14:paraId="04F36F8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A0AD49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C8AFF1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B6A26A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25A693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183C0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68152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A45ED6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7B2905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859463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3E7340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6C0764" w14:paraId="47C2A82F" w14:textId="7347E8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0764">
              <w:rPr>
                <w:rFonts w:ascii="Arial" w:hAnsi="Arial" w:cs="Arial"/>
                <w:sz w:val="20"/>
                <w:szCs w:val="20"/>
              </w:rPr>
              <w:t>36.001.844,72 kn</w:t>
            </w:r>
          </w:p>
        </w:tc>
        <w:tc>
          <w:tcPr>
            <w:tcW w:w="1403" w:type="dxa"/>
          </w:tcPr>
          <w:p w:rsidRPr="00A654CB" w:rsidR="005C161F" w:rsidP="001962A8" w:rsidRDefault="005C161F" w14:paraId="11BAF82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Osporeni iznos odnosi se na bankovnu garanciju koja nije protestirana te po istoj nije bilo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plaćanja.</w:t>
            </w:r>
          </w:p>
          <w:p w:rsidRPr="00A654CB" w:rsidR="005C161F" w:rsidP="001962A8" w:rsidRDefault="005C161F" w14:paraId="4CCECB4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96BD3" w:rsidP="001962A8" w:rsidRDefault="00896BD3" w14:paraId="23C8BC2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96BD3" w:rsidP="001962A8" w:rsidRDefault="00896BD3" w14:paraId="6B29801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4595E33" w14:textId="66E7F1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Vjerovnik nema nikakvu imovinskopravnu tražbinu prema dužniku po prijavljenoj tražbini u osporenom iznosu (čl. 35. st. 1 SZ-</w:t>
            </w:r>
            <w:r w:rsidRPr="00054173">
              <w:rPr>
                <w:rFonts w:ascii="Arial" w:hAnsi="Arial" w:cs="Arial"/>
                <w:sz w:val="20"/>
                <w:szCs w:val="20"/>
              </w:rPr>
              <w:t>a). Radi se o uvjetnoj tražbini koja proizlazi iz</w:t>
            </w:r>
            <w:r w:rsidRPr="00A654CB">
              <w:rPr>
                <w:rFonts w:ascii="Arial" w:hAnsi="Arial" w:cs="Arial"/>
                <w:sz w:val="20"/>
                <w:szCs w:val="20"/>
              </w:rPr>
              <w:t xml:space="preserve"> Ugovora o izdavanju garancije</w:t>
            </w:r>
          </w:p>
        </w:tc>
        <w:tc>
          <w:tcPr>
            <w:tcW w:w="247" w:type="dxa"/>
          </w:tcPr>
          <w:p w:rsidRPr="00A654CB" w:rsidR="005C161F" w:rsidP="001962A8" w:rsidRDefault="005C161F" w14:paraId="637FAA9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896BD3" w:rsidTr="001F5E81" w14:paraId="69D76A7E" w14:textId="77777777">
        <w:tc>
          <w:tcPr>
            <w:tcW w:w="852" w:type="dxa"/>
          </w:tcPr>
          <w:p w:rsidRPr="00A654CB" w:rsidR="00896BD3" w:rsidP="001962A8" w:rsidRDefault="00896BD3" w14:paraId="0A774E9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896BD3" w:rsidP="001962A8" w:rsidRDefault="00896BD3" w14:paraId="3D3E8DBA" w14:textId="0514D6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54974" w:rsidP="001962A8" w:rsidRDefault="00F54974" w14:paraId="0B751776" w14:textId="2611B7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5432AD" w:rsidR="00896BD3" w:rsidP="001962A8" w:rsidRDefault="00896BD3" w14:paraId="69D7C125" w14:textId="0A2C5A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32AD">
              <w:rPr>
                <w:rFonts w:ascii="Arial" w:hAnsi="Arial" w:cs="Arial"/>
                <w:sz w:val="20"/>
                <w:szCs w:val="20"/>
              </w:rPr>
              <w:t>Na upit suda ostaj</w:t>
            </w:r>
            <w:r w:rsidRPr="005432AD" w:rsidR="0056621D">
              <w:rPr>
                <w:rFonts w:ascii="Arial" w:hAnsi="Arial" w:cs="Arial"/>
                <w:sz w:val="20"/>
                <w:szCs w:val="20"/>
              </w:rPr>
              <w:t>u</w:t>
            </w:r>
            <w:r w:rsidRPr="005432AD">
              <w:rPr>
                <w:rFonts w:ascii="Arial" w:hAnsi="Arial" w:cs="Arial"/>
                <w:sz w:val="20"/>
                <w:szCs w:val="20"/>
              </w:rPr>
              <w:t xml:space="preserve"> li kod osporavanja izjavljuj</w:t>
            </w:r>
            <w:r w:rsidRPr="005432AD" w:rsidR="0056621D">
              <w:rPr>
                <w:rFonts w:ascii="Arial" w:hAnsi="Arial" w:cs="Arial"/>
                <w:sz w:val="20"/>
                <w:szCs w:val="20"/>
              </w:rPr>
              <w:t>u</w:t>
            </w:r>
            <w:r w:rsidRPr="005432AD">
              <w:rPr>
                <w:rFonts w:ascii="Arial" w:hAnsi="Arial" w:cs="Arial"/>
                <w:sz w:val="20"/>
                <w:szCs w:val="20"/>
              </w:rPr>
              <w:t xml:space="preserve"> da</w:t>
            </w:r>
            <w:r w:rsidR="00222C23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Pr="005432AD" w:rsidR="00F54974" w:rsidP="001962A8" w:rsidRDefault="00F54974" w14:paraId="1948AE02" w14:textId="14483C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54974" w:rsidP="001962A8" w:rsidRDefault="00EF53D6" w14:paraId="323A4738" w14:textId="487621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32AD">
              <w:rPr>
                <w:rFonts w:ascii="Arial" w:hAnsi="Arial" w:cs="Arial"/>
                <w:sz w:val="20"/>
                <w:szCs w:val="20"/>
              </w:rPr>
              <w:t>Iz prijave proizlazi da se o</w:t>
            </w:r>
            <w:r w:rsidRPr="005432AD" w:rsidR="00D80FEF">
              <w:rPr>
                <w:rFonts w:ascii="Arial" w:hAnsi="Arial" w:cs="Arial"/>
                <w:sz w:val="20"/>
                <w:szCs w:val="20"/>
              </w:rPr>
              <w:t>sporeni dio potraživanja t</w:t>
            </w:r>
            <w:r w:rsidRPr="005432AD" w:rsidR="00F54974">
              <w:rPr>
                <w:rFonts w:ascii="Arial" w:hAnsi="Arial" w:cs="Arial"/>
                <w:sz w:val="20"/>
                <w:szCs w:val="20"/>
              </w:rPr>
              <w:t>emelji se na</w:t>
            </w:r>
            <w:r w:rsidRPr="005432AD">
              <w:rPr>
                <w:rFonts w:ascii="Arial" w:hAnsi="Arial" w:cs="Arial"/>
                <w:sz w:val="20"/>
                <w:szCs w:val="20"/>
              </w:rPr>
              <w:t xml:space="preserve"> Ugo</w:t>
            </w:r>
            <w:r w:rsidRPr="005432AD" w:rsidR="00054173">
              <w:rPr>
                <w:rFonts w:ascii="Arial" w:hAnsi="Arial" w:cs="Arial"/>
                <w:sz w:val="20"/>
                <w:szCs w:val="20"/>
              </w:rPr>
              <w:t>voru o izdavanju garancije. V</w:t>
            </w:r>
            <w:r w:rsidRPr="005432AD">
              <w:rPr>
                <w:rFonts w:ascii="Arial" w:hAnsi="Arial" w:cs="Arial"/>
                <w:sz w:val="20"/>
                <w:szCs w:val="20"/>
              </w:rPr>
              <w:t xml:space="preserve">jerovnik </w:t>
            </w:r>
            <w:r w:rsidRPr="005432AD" w:rsidR="006D290C">
              <w:rPr>
                <w:rFonts w:ascii="Arial" w:hAnsi="Arial" w:cs="Arial"/>
                <w:sz w:val="20"/>
                <w:szCs w:val="20"/>
              </w:rPr>
              <w:t xml:space="preserve">je </w:t>
            </w:r>
            <w:r w:rsidRPr="005432AD">
              <w:rPr>
                <w:rFonts w:ascii="Arial" w:hAnsi="Arial" w:cs="Arial"/>
                <w:sz w:val="20"/>
                <w:szCs w:val="20"/>
              </w:rPr>
              <w:t>naveo da za taj dio potraživanja raspolaže ovršnom ispravom zadužnicom ovjerenom po javnoj bilježnici</w:t>
            </w:r>
            <w:r w:rsidRPr="005432AD" w:rsidR="006D290C">
              <w:rPr>
                <w:rFonts w:ascii="Arial" w:hAnsi="Arial" w:cs="Arial"/>
                <w:sz w:val="20"/>
                <w:szCs w:val="20"/>
              </w:rPr>
              <w:t xml:space="preserve"> pod brojem</w:t>
            </w:r>
            <w:r w:rsidRPr="005432AD">
              <w:rPr>
                <w:rFonts w:ascii="Arial" w:hAnsi="Arial" w:cs="Arial"/>
                <w:sz w:val="20"/>
                <w:szCs w:val="20"/>
              </w:rPr>
              <w:t xml:space="preserve"> OV-730/2021 od 22. veljače 2021. na iznos od 36.001,844,72 kn zajedno s kamatama, naknadama i troškovima po Ugovoru broj 1/2021 o i</w:t>
            </w:r>
            <w:r w:rsidRPr="005432AD" w:rsidR="00FA4DCA">
              <w:rPr>
                <w:rFonts w:ascii="Arial" w:hAnsi="Arial" w:cs="Arial"/>
                <w:sz w:val="20"/>
                <w:szCs w:val="20"/>
              </w:rPr>
              <w:t>zdavanju bankarske garancije</w:t>
            </w:r>
            <w:r w:rsidRPr="005432AD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654CB" w:rsidR="00896BD3" w:rsidP="001962A8" w:rsidRDefault="00896BD3" w14:paraId="112452CF" w14:textId="7868DC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896BD3" w:rsidP="001962A8" w:rsidRDefault="00896BD3" w14:paraId="3989784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00F1DBD5" w14:textId="77777777">
        <w:tc>
          <w:tcPr>
            <w:tcW w:w="852" w:type="dxa"/>
          </w:tcPr>
          <w:p w:rsidRPr="00A654CB" w:rsidR="005C161F" w:rsidP="001962A8" w:rsidRDefault="005C161F" w14:paraId="6A5C559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180.</w:t>
            </w:r>
          </w:p>
        </w:tc>
        <w:tc>
          <w:tcPr>
            <w:tcW w:w="1417" w:type="dxa"/>
          </w:tcPr>
          <w:p w:rsidRPr="00A654CB" w:rsidR="005C161F" w:rsidP="001962A8" w:rsidRDefault="005C161F" w14:paraId="734CE243" w14:textId="1E9BF5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HRVATSKA OSIGURAVAJUĆA KUĆA - dioničko društvo </w:t>
            </w:r>
          </w:p>
        </w:tc>
        <w:tc>
          <w:tcPr>
            <w:tcW w:w="709" w:type="dxa"/>
          </w:tcPr>
          <w:p w:rsidRPr="00A654CB" w:rsidR="005C161F" w:rsidP="001962A8" w:rsidRDefault="005C161F" w14:paraId="6791251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00432869176</w:t>
            </w:r>
          </w:p>
        </w:tc>
        <w:tc>
          <w:tcPr>
            <w:tcW w:w="1134" w:type="dxa"/>
          </w:tcPr>
          <w:p w:rsidRPr="00A654CB" w:rsidR="005C161F" w:rsidP="001962A8" w:rsidRDefault="005C161F" w14:paraId="4647D96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Capraška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ulica 6, 10000 Zagreb</w:t>
            </w:r>
          </w:p>
        </w:tc>
        <w:tc>
          <w:tcPr>
            <w:tcW w:w="1417" w:type="dxa"/>
          </w:tcPr>
          <w:p w:rsidRPr="00A654CB" w:rsidR="005C161F" w:rsidP="001962A8" w:rsidRDefault="005C161F" w14:paraId="4D6C81F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19.860,05 kn</w:t>
            </w:r>
          </w:p>
        </w:tc>
        <w:tc>
          <w:tcPr>
            <w:tcW w:w="1110" w:type="dxa"/>
          </w:tcPr>
          <w:p w:rsidRPr="00A654CB" w:rsidR="005C161F" w:rsidP="001962A8" w:rsidRDefault="005C161F" w14:paraId="56C38F8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2765952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F1860C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54550B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F364CB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12A6A0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331EB4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D1AE14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B4016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4A8A2E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47E027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13219F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A1B57E0" w14:textId="0384588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D014A" w:rsidP="001962A8" w:rsidRDefault="000D014A" w14:paraId="0744F762" w14:textId="7BD310E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0D014A" w:rsidP="001962A8" w:rsidRDefault="000D014A" w14:paraId="6B3BCDB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606ED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12E007B0" w14:textId="1840A8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12.104,41 k</w:t>
            </w:r>
            <w:r w:rsidRPr="00FA6740">
              <w:rPr>
                <w:rFonts w:ascii="Arial" w:hAnsi="Arial" w:cs="Arial"/>
                <w:sz w:val="20"/>
                <w:szCs w:val="20"/>
              </w:rPr>
              <w:t>n</w:t>
            </w:r>
            <w:r w:rsidRPr="00FA6740" w:rsidR="00A37B48">
              <w:t xml:space="preserve"> </w:t>
            </w:r>
            <w:r w:rsidRPr="00FA6740" w:rsidR="00A37B48">
              <w:rPr>
                <w:rFonts w:ascii="Arial" w:hAnsi="Arial" w:cs="Arial"/>
                <w:sz w:val="20"/>
                <w:szCs w:val="20"/>
              </w:rPr>
              <w:t xml:space="preserve">s time da je </w:t>
            </w:r>
            <w:r w:rsidRPr="00FA6740" w:rsidR="000D014A">
              <w:rPr>
                <w:rFonts w:ascii="Arial" w:hAnsi="Arial" w:cs="Arial"/>
                <w:sz w:val="20"/>
                <w:szCs w:val="20"/>
              </w:rPr>
              <w:t xml:space="preserve">naknadno </w:t>
            </w:r>
            <w:r w:rsidRPr="00FA6740" w:rsidR="00A37B48">
              <w:rPr>
                <w:rFonts w:ascii="Arial" w:hAnsi="Arial" w:cs="Arial"/>
                <w:sz w:val="20"/>
                <w:szCs w:val="20"/>
              </w:rPr>
              <w:t>otklonjeno</w:t>
            </w:r>
            <w:r w:rsidRPr="00FA6740" w:rsidR="000D014A">
              <w:rPr>
                <w:rFonts w:ascii="Arial" w:hAnsi="Arial" w:cs="Arial"/>
                <w:sz w:val="20"/>
                <w:szCs w:val="20"/>
              </w:rPr>
              <w:t xml:space="preserve"> osporavanje</w:t>
            </w:r>
            <w:r w:rsidRPr="00FA6740" w:rsidR="00A37B48">
              <w:rPr>
                <w:rFonts w:ascii="Arial" w:hAnsi="Arial" w:cs="Arial"/>
                <w:sz w:val="20"/>
                <w:szCs w:val="20"/>
              </w:rPr>
              <w:t xml:space="preserve"> za 5.489,87 kn t</w:t>
            </w:r>
            <w:r w:rsidRPr="00FA6740" w:rsidR="000D014A">
              <w:rPr>
                <w:rFonts w:ascii="Arial" w:hAnsi="Arial" w:cs="Arial"/>
                <w:sz w:val="20"/>
                <w:szCs w:val="20"/>
              </w:rPr>
              <w:t>ako da</w:t>
            </w:r>
            <w:r w:rsidRPr="00FA6740" w:rsidR="00A37B48">
              <w:rPr>
                <w:rFonts w:ascii="Arial" w:hAnsi="Arial" w:cs="Arial"/>
                <w:sz w:val="20"/>
                <w:szCs w:val="20"/>
              </w:rPr>
              <w:t xml:space="preserve"> ostaje kod osporavanja od 6.614,54 kn</w:t>
            </w:r>
          </w:p>
          <w:p w:rsidRPr="00A654CB" w:rsidR="005C161F" w:rsidP="001962A8" w:rsidRDefault="005C161F" w14:paraId="37939A9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43EE35D" w14:textId="066E8F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BA52A0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A48F2DB" w14:textId="7C99E8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12.104,41 kn</w:t>
            </w:r>
            <w:r w:rsidR="003A08E8">
              <w:rPr>
                <w:rFonts w:ascii="Arial" w:hAnsi="Arial" w:cs="Arial"/>
                <w:sz w:val="20"/>
                <w:szCs w:val="20"/>
              </w:rPr>
              <w:t xml:space="preserve"> s time da je otklonjeno za </w:t>
            </w:r>
            <w:r w:rsidRPr="003A08E8" w:rsidR="003A08E8">
              <w:rPr>
                <w:rFonts w:ascii="Arial" w:hAnsi="Arial" w:cs="Arial"/>
                <w:sz w:val="20"/>
                <w:szCs w:val="20"/>
              </w:rPr>
              <w:t>5.489,87 kuna</w:t>
            </w:r>
            <w:r w:rsidR="003A08E8">
              <w:t xml:space="preserve"> </w:t>
            </w:r>
            <w:r w:rsidRPr="003A08E8" w:rsidR="003A08E8">
              <w:rPr>
                <w:rFonts w:ascii="Arial" w:hAnsi="Arial" w:cs="Arial"/>
                <w:sz w:val="20"/>
                <w:szCs w:val="20"/>
              </w:rPr>
              <w:t xml:space="preserve">te ostaje kod osporavanja od </w:t>
            </w:r>
            <w:r w:rsidRPr="003A08E8" w:rsidR="003A08E8">
              <w:rPr>
                <w:rFonts w:ascii="Arial" w:hAnsi="Arial" w:cs="Arial"/>
                <w:sz w:val="20"/>
                <w:szCs w:val="20"/>
              </w:rPr>
              <w:lastRenderedPageBreak/>
              <w:t>6.614,54 kn.</w:t>
            </w:r>
          </w:p>
        </w:tc>
        <w:tc>
          <w:tcPr>
            <w:tcW w:w="1403" w:type="dxa"/>
          </w:tcPr>
          <w:p w:rsidRPr="00A654CB" w:rsidR="005C161F" w:rsidP="001962A8" w:rsidRDefault="005C161F" w14:paraId="4B997F8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Vjerovnik nema proknjiženu kompenzaciju u osporenom iznosu iz razdoblja prije otvaranja postupka.</w:t>
            </w:r>
          </w:p>
          <w:p w:rsidRPr="00A654CB" w:rsidR="005C161F" w:rsidP="001962A8" w:rsidRDefault="005C161F" w14:paraId="5ABDE17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1805FE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96BD3" w:rsidP="001962A8" w:rsidRDefault="00896BD3" w14:paraId="1417173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96BD3" w:rsidP="001962A8" w:rsidRDefault="00896BD3" w14:paraId="2B14A926" w14:textId="704F21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D014A" w:rsidP="001962A8" w:rsidRDefault="000D014A" w14:paraId="26D70E1F" w14:textId="23458B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D014A" w:rsidP="001962A8" w:rsidRDefault="000D014A" w14:paraId="3E11682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4EB5B62" w14:textId="54E332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Dužnik osporeni iznos nema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041DA9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896BD3" w:rsidTr="001F5E81" w14:paraId="3FFF69CE" w14:textId="77777777">
        <w:tc>
          <w:tcPr>
            <w:tcW w:w="852" w:type="dxa"/>
          </w:tcPr>
          <w:p w:rsidRPr="00A654CB" w:rsidR="00896BD3" w:rsidP="001962A8" w:rsidRDefault="00896BD3" w14:paraId="0AE61C3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896BD3" w:rsidR="00896BD3" w:rsidP="001962A8" w:rsidRDefault="00896BD3" w14:paraId="62E3675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96BD3" w:rsidP="001962A8" w:rsidRDefault="00896BD3" w14:paraId="51C9E08C" w14:textId="47C58E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6BD3">
              <w:rPr>
                <w:rFonts w:ascii="Arial" w:hAnsi="Arial" w:cs="Arial"/>
                <w:sz w:val="20"/>
                <w:szCs w:val="20"/>
              </w:rPr>
              <w:t>Na upit suda ostaj</w:t>
            </w:r>
            <w:r w:rsidR="00FA6740">
              <w:rPr>
                <w:rFonts w:ascii="Arial" w:hAnsi="Arial" w:cs="Arial"/>
                <w:sz w:val="20"/>
                <w:szCs w:val="20"/>
              </w:rPr>
              <w:t>u</w:t>
            </w:r>
            <w:r w:rsidRPr="00896BD3">
              <w:rPr>
                <w:rFonts w:ascii="Arial" w:hAnsi="Arial" w:cs="Arial"/>
                <w:sz w:val="20"/>
                <w:szCs w:val="20"/>
              </w:rPr>
              <w:t xml:space="preserve"> li kod osporavanja </w:t>
            </w:r>
            <w:r w:rsidR="000D014A">
              <w:rPr>
                <w:rFonts w:ascii="Arial" w:hAnsi="Arial" w:cs="Arial"/>
                <w:sz w:val="20"/>
                <w:szCs w:val="20"/>
              </w:rPr>
              <w:t xml:space="preserve">osporavatelji </w:t>
            </w:r>
            <w:r w:rsidRPr="00896BD3">
              <w:rPr>
                <w:rFonts w:ascii="Arial" w:hAnsi="Arial" w:cs="Arial"/>
                <w:sz w:val="20"/>
                <w:szCs w:val="20"/>
              </w:rPr>
              <w:t>izjavljuj</w:t>
            </w:r>
            <w:r w:rsidR="001F38A2">
              <w:rPr>
                <w:rFonts w:ascii="Arial" w:hAnsi="Arial" w:cs="Arial"/>
                <w:sz w:val="20"/>
                <w:szCs w:val="20"/>
              </w:rPr>
              <w:t>u</w:t>
            </w:r>
            <w:r w:rsidRPr="00896BD3">
              <w:rPr>
                <w:rFonts w:ascii="Arial" w:hAnsi="Arial" w:cs="Arial"/>
                <w:sz w:val="20"/>
                <w:szCs w:val="20"/>
              </w:rPr>
              <w:t xml:space="preserve"> da</w:t>
            </w:r>
            <w:r w:rsidR="00B55D73">
              <w:t xml:space="preserve"> </w:t>
            </w:r>
            <w:r w:rsidRPr="00B55D73" w:rsidR="00B55D73">
              <w:rPr>
                <w:rFonts w:ascii="Arial" w:hAnsi="Arial" w:cs="Arial"/>
                <w:sz w:val="20"/>
                <w:szCs w:val="20"/>
              </w:rPr>
              <w:t>otklanja</w:t>
            </w:r>
            <w:r w:rsidR="00A37B48">
              <w:rPr>
                <w:rFonts w:ascii="Arial" w:hAnsi="Arial" w:cs="Arial"/>
                <w:sz w:val="20"/>
                <w:szCs w:val="20"/>
              </w:rPr>
              <w:t>ju</w:t>
            </w:r>
            <w:r w:rsidRPr="00B55D73" w:rsidR="00B55D73">
              <w:rPr>
                <w:rFonts w:ascii="Arial" w:hAnsi="Arial" w:cs="Arial"/>
                <w:sz w:val="20"/>
                <w:szCs w:val="20"/>
              </w:rPr>
              <w:t xml:space="preserve"> djelomično osporavanj</w:t>
            </w:r>
            <w:r w:rsidR="00A37B48">
              <w:rPr>
                <w:rFonts w:ascii="Arial" w:hAnsi="Arial" w:cs="Arial"/>
                <w:sz w:val="20"/>
                <w:szCs w:val="20"/>
              </w:rPr>
              <w:t>e</w:t>
            </w:r>
            <w:r w:rsidR="000D014A">
              <w:rPr>
                <w:rFonts w:ascii="Arial" w:hAnsi="Arial" w:cs="Arial"/>
                <w:sz w:val="20"/>
                <w:szCs w:val="20"/>
              </w:rPr>
              <w:t xml:space="preserve"> tražbine</w:t>
            </w:r>
            <w:r w:rsidRPr="00B55D73" w:rsidR="00B55D73">
              <w:rPr>
                <w:rFonts w:ascii="Arial" w:hAnsi="Arial" w:cs="Arial"/>
                <w:sz w:val="20"/>
                <w:szCs w:val="20"/>
              </w:rPr>
              <w:t xml:space="preserve"> za iznos od 5.489,87 kuna te </w:t>
            </w:r>
            <w:r w:rsidR="000D014A">
              <w:rPr>
                <w:rFonts w:ascii="Arial" w:hAnsi="Arial" w:cs="Arial"/>
                <w:sz w:val="20"/>
                <w:szCs w:val="20"/>
              </w:rPr>
              <w:t xml:space="preserve">da </w:t>
            </w:r>
            <w:r w:rsidRPr="00B55D73" w:rsidR="00B55D73">
              <w:rPr>
                <w:rFonts w:ascii="Arial" w:hAnsi="Arial" w:cs="Arial"/>
                <w:sz w:val="20"/>
                <w:szCs w:val="20"/>
              </w:rPr>
              <w:t>ostaj</w:t>
            </w:r>
            <w:r w:rsidR="000D014A">
              <w:rPr>
                <w:rFonts w:ascii="Arial" w:hAnsi="Arial" w:cs="Arial"/>
                <w:sz w:val="20"/>
                <w:szCs w:val="20"/>
              </w:rPr>
              <w:t>u</w:t>
            </w:r>
            <w:r w:rsidRPr="00B55D73" w:rsidR="00B55D73">
              <w:rPr>
                <w:rFonts w:ascii="Arial" w:hAnsi="Arial" w:cs="Arial"/>
                <w:sz w:val="20"/>
                <w:szCs w:val="20"/>
              </w:rPr>
              <w:t xml:space="preserve"> kod osporavanja od 6.614,54 kn.</w:t>
            </w:r>
          </w:p>
          <w:p w:rsidR="00DA2C28" w:rsidP="001962A8" w:rsidRDefault="00DA2C28" w14:paraId="72E5EC65" w14:textId="4ADEA0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A2C28" w:rsidP="001962A8" w:rsidRDefault="00810E93" w14:paraId="2B020B45" w14:textId="06AD47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0E93">
              <w:rPr>
                <w:rFonts w:ascii="Arial" w:hAnsi="Arial" w:cs="Arial"/>
                <w:sz w:val="20"/>
                <w:szCs w:val="20"/>
              </w:rPr>
              <w:t xml:space="preserve">Iz prijave proizlazi da se tražbina temelji </w:t>
            </w:r>
            <w:r w:rsidR="00DA2C28">
              <w:rPr>
                <w:rFonts w:ascii="Arial" w:hAnsi="Arial" w:cs="Arial"/>
                <w:sz w:val="20"/>
                <w:szCs w:val="20"/>
              </w:rPr>
              <w:t>na izvacima iz poslovnih knjiga i obračunu kamata te je sam vjerovnik naveo da ne raspolaže ovršnom ispravom.</w:t>
            </w:r>
          </w:p>
          <w:p w:rsidRPr="00A654CB" w:rsidR="00896BD3" w:rsidP="001962A8" w:rsidRDefault="00896BD3" w14:paraId="1D8BC7B5" w14:textId="40888E5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896BD3" w:rsidP="001962A8" w:rsidRDefault="00896BD3" w14:paraId="1679214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3A8E07FE" w14:textId="77777777">
        <w:tc>
          <w:tcPr>
            <w:tcW w:w="852" w:type="dxa"/>
          </w:tcPr>
          <w:p w:rsidRPr="00A654CB" w:rsidR="005C161F" w:rsidP="001962A8" w:rsidRDefault="005C161F" w14:paraId="598B31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181.</w:t>
            </w:r>
          </w:p>
        </w:tc>
        <w:tc>
          <w:tcPr>
            <w:tcW w:w="1417" w:type="dxa"/>
          </w:tcPr>
          <w:p w:rsidRPr="00A654CB" w:rsidR="005C161F" w:rsidP="001962A8" w:rsidRDefault="005C161F" w14:paraId="4C09151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HRVATSKA RADIOTELEVIZIJA</w:t>
            </w:r>
          </w:p>
        </w:tc>
        <w:tc>
          <w:tcPr>
            <w:tcW w:w="709" w:type="dxa"/>
          </w:tcPr>
          <w:p w:rsidRPr="00A654CB" w:rsidR="005C161F" w:rsidP="001962A8" w:rsidRDefault="005C161F" w14:paraId="137C084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68419124305</w:t>
            </w:r>
          </w:p>
        </w:tc>
        <w:tc>
          <w:tcPr>
            <w:tcW w:w="1134" w:type="dxa"/>
          </w:tcPr>
          <w:p w:rsidRPr="00A654CB" w:rsidR="005C161F" w:rsidP="001962A8" w:rsidRDefault="005C161F" w14:paraId="1856403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Prisavlje 3, 10000 Zagreb</w:t>
            </w:r>
          </w:p>
        </w:tc>
        <w:tc>
          <w:tcPr>
            <w:tcW w:w="1417" w:type="dxa"/>
          </w:tcPr>
          <w:p w:rsidRPr="00A654CB" w:rsidR="005C161F" w:rsidP="001962A8" w:rsidRDefault="005C161F" w14:paraId="3FEB6A0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32.751,20 kn</w:t>
            </w:r>
          </w:p>
        </w:tc>
        <w:tc>
          <w:tcPr>
            <w:tcW w:w="1110" w:type="dxa"/>
          </w:tcPr>
          <w:p w:rsidRPr="00A654CB" w:rsidR="005C161F" w:rsidP="001962A8" w:rsidRDefault="005C161F" w14:paraId="45508BA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</w:tc>
        <w:tc>
          <w:tcPr>
            <w:tcW w:w="1158" w:type="dxa"/>
          </w:tcPr>
          <w:p w:rsidRPr="00A654CB" w:rsidR="005C161F" w:rsidP="001962A8" w:rsidRDefault="005C161F" w14:paraId="3E09729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32.751,20 kn</w:t>
            </w:r>
          </w:p>
        </w:tc>
        <w:tc>
          <w:tcPr>
            <w:tcW w:w="1403" w:type="dxa"/>
          </w:tcPr>
          <w:p w:rsidRPr="00A654CB" w:rsidR="005C161F" w:rsidP="001962A8" w:rsidRDefault="005C161F" w14:paraId="0B7DA8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Dio tražbine je predmet sudskog postupka koji je u tijeku, a dio tražbine je podmiren.</w:t>
            </w:r>
          </w:p>
        </w:tc>
        <w:tc>
          <w:tcPr>
            <w:tcW w:w="247" w:type="dxa"/>
          </w:tcPr>
          <w:p w:rsidRPr="00A654CB" w:rsidR="005C161F" w:rsidP="001962A8" w:rsidRDefault="005C161F" w14:paraId="6EC299A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896BD3" w:rsidTr="001F5E81" w14:paraId="46B67BFE" w14:textId="77777777">
        <w:tc>
          <w:tcPr>
            <w:tcW w:w="852" w:type="dxa"/>
          </w:tcPr>
          <w:p w:rsidRPr="00A654CB" w:rsidR="00896BD3" w:rsidP="001962A8" w:rsidRDefault="00896BD3" w14:paraId="3689A75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896BD3" w:rsidR="00896BD3" w:rsidP="001962A8" w:rsidRDefault="00896BD3" w14:paraId="29EA6A4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96BD3" w:rsidP="001962A8" w:rsidRDefault="00896BD3" w14:paraId="744B11F8" w14:textId="4AC787E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6BD3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FA6740">
              <w:rPr>
                <w:rFonts w:ascii="Arial" w:hAnsi="Arial" w:cs="Arial"/>
                <w:sz w:val="20"/>
                <w:szCs w:val="20"/>
              </w:rPr>
              <w:t xml:space="preserve"> ostaje.</w:t>
            </w:r>
          </w:p>
          <w:p w:rsidR="00896BD3" w:rsidP="001962A8" w:rsidRDefault="00896BD3" w14:paraId="799E552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7678D" w:rsidP="001962A8" w:rsidRDefault="00810E93" w14:paraId="5A3EFCE8" w14:textId="7F6AEA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t xml:space="preserve"> </w:t>
            </w:r>
            <w:r w:rsidRPr="00810E93">
              <w:rPr>
                <w:rFonts w:ascii="Arial" w:hAnsi="Arial" w:cs="Arial"/>
                <w:sz w:val="20"/>
                <w:szCs w:val="20"/>
              </w:rPr>
              <w:t xml:space="preserve">Iz prijave proizlazi da se tražbina temelji 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="00E76F02">
              <w:rPr>
                <w:rFonts w:ascii="Arial" w:hAnsi="Arial" w:cs="Arial"/>
                <w:sz w:val="20"/>
                <w:szCs w:val="20"/>
              </w:rPr>
              <w:t xml:space="preserve">ačunima </w:t>
            </w:r>
            <w:r w:rsidR="001A45E0">
              <w:rPr>
                <w:rFonts w:ascii="Arial" w:hAnsi="Arial" w:cs="Arial"/>
                <w:sz w:val="20"/>
                <w:szCs w:val="20"/>
              </w:rPr>
              <w:t>i</w:t>
            </w:r>
            <w:r w:rsidR="00E76F02">
              <w:rPr>
                <w:rFonts w:ascii="Arial" w:hAnsi="Arial" w:cs="Arial"/>
                <w:sz w:val="20"/>
                <w:szCs w:val="20"/>
              </w:rPr>
              <w:t xml:space="preserve"> rješenju o ovrsi </w:t>
            </w:r>
            <w:r w:rsidR="00945672">
              <w:rPr>
                <w:rFonts w:ascii="Arial" w:hAnsi="Arial" w:cs="Arial"/>
                <w:sz w:val="20"/>
                <w:szCs w:val="20"/>
              </w:rPr>
              <w:t xml:space="preserve">od 24. veljače 2022. </w:t>
            </w:r>
            <w:r w:rsidR="00E76F02">
              <w:rPr>
                <w:rFonts w:ascii="Arial" w:hAnsi="Arial" w:cs="Arial"/>
                <w:sz w:val="20"/>
                <w:szCs w:val="20"/>
              </w:rPr>
              <w:t>koji je donio javni bilje</w:t>
            </w:r>
            <w:r w:rsidR="007E23C4">
              <w:rPr>
                <w:rFonts w:ascii="Arial" w:hAnsi="Arial" w:cs="Arial"/>
                <w:sz w:val="20"/>
                <w:szCs w:val="20"/>
              </w:rPr>
              <w:t xml:space="preserve">žnik Ivan </w:t>
            </w:r>
            <w:proofErr w:type="spellStart"/>
            <w:r w:rsidR="007E23C4">
              <w:rPr>
                <w:rFonts w:ascii="Arial" w:hAnsi="Arial" w:cs="Arial"/>
                <w:sz w:val="20"/>
                <w:szCs w:val="20"/>
              </w:rPr>
              <w:t>Adžija</w:t>
            </w:r>
            <w:proofErr w:type="spellEnd"/>
            <w:r w:rsidR="00F54974">
              <w:rPr>
                <w:rFonts w:ascii="Arial" w:hAnsi="Arial" w:cs="Arial"/>
                <w:sz w:val="20"/>
                <w:szCs w:val="20"/>
              </w:rPr>
              <w:t>,</w:t>
            </w:r>
            <w:r w:rsidR="007E23C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45672">
              <w:rPr>
                <w:rFonts w:ascii="Arial" w:hAnsi="Arial" w:cs="Arial"/>
                <w:sz w:val="20"/>
                <w:szCs w:val="20"/>
              </w:rPr>
              <w:t>a koj</w:t>
            </w:r>
            <w:r w:rsidR="00F54974">
              <w:rPr>
                <w:rFonts w:ascii="Arial" w:hAnsi="Arial" w:cs="Arial"/>
                <w:sz w:val="20"/>
                <w:szCs w:val="20"/>
              </w:rPr>
              <w:t>e</w:t>
            </w:r>
            <w:r w:rsidR="00945672">
              <w:rPr>
                <w:rFonts w:ascii="Arial" w:hAnsi="Arial" w:cs="Arial"/>
                <w:sz w:val="20"/>
                <w:szCs w:val="20"/>
              </w:rPr>
              <w:t xml:space="preserve"> se odnosi na</w:t>
            </w:r>
            <w:r w:rsidR="00F54974">
              <w:rPr>
                <w:rFonts w:ascii="Arial" w:hAnsi="Arial" w:cs="Arial"/>
                <w:sz w:val="20"/>
                <w:szCs w:val="20"/>
              </w:rPr>
              <w:t xml:space="preserve"> tražbinu </w:t>
            </w:r>
            <w:r w:rsidR="006D290C">
              <w:rPr>
                <w:rFonts w:ascii="Arial" w:hAnsi="Arial" w:cs="Arial"/>
                <w:sz w:val="20"/>
                <w:szCs w:val="20"/>
              </w:rPr>
              <w:t>u iznosu</w:t>
            </w:r>
            <w:r w:rsidR="00945672">
              <w:rPr>
                <w:rFonts w:ascii="Arial" w:hAnsi="Arial" w:cs="Arial"/>
                <w:sz w:val="20"/>
                <w:szCs w:val="20"/>
              </w:rPr>
              <w:t xml:space="preserve"> od 13.920,00 kn sa zateznim kamatama</w:t>
            </w:r>
            <w:r w:rsidR="006F2ADB">
              <w:rPr>
                <w:rFonts w:ascii="Arial" w:hAnsi="Arial" w:cs="Arial"/>
                <w:sz w:val="20"/>
                <w:szCs w:val="20"/>
              </w:rPr>
              <w:t xml:space="preserve">. Iz rješenja </w:t>
            </w:r>
            <w:r w:rsidR="00661CE3">
              <w:rPr>
                <w:rFonts w:ascii="Arial" w:hAnsi="Arial" w:cs="Arial"/>
                <w:sz w:val="20"/>
                <w:szCs w:val="20"/>
              </w:rPr>
              <w:t xml:space="preserve"> proizlazi da na njemu nije o</w:t>
            </w:r>
            <w:r w:rsidR="001A45E0">
              <w:rPr>
                <w:rFonts w:ascii="Arial" w:hAnsi="Arial" w:cs="Arial"/>
                <w:sz w:val="20"/>
                <w:szCs w:val="20"/>
              </w:rPr>
              <w:t>t</w:t>
            </w:r>
            <w:r w:rsidR="00661CE3">
              <w:rPr>
                <w:rFonts w:ascii="Arial" w:hAnsi="Arial" w:cs="Arial"/>
                <w:sz w:val="20"/>
                <w:szCs w:val="20"/>
              </w:rPr>
              <w:t>isnuta po</w:t>
            </w:r>
            <w:r w:rsidR="00945672">
              <w:rPr>
                <w:rFonts w:ascii="Arial" w:hAnsi="Arial" w:cs="Arial"/>
                <w:sz w:val="20"/>
                <w:szCs w:val="20"/>
              </w:rPr>
              <w:t>tvrda pravomoćnosti i ovršnosti.</w:t>
            </w:r>
            <w:r w:rsidR="009A75F3">
              <w:rPr>
                <w:rFonts w:ascii="Arial" w:hAnsi="Arial" w:cs="Arial"/>
                <w:sz w:val="20"/>
                <w:szCs w:val="20"/>
              </w:rPr>
              <w:t xml:space="preserve"> Štoviše</w:t>
            </w:r>
            <w:r w:rsidR="006F2ADB">
              <w:rPr>
                <w:rFonts w:ascii="Arial" w:hAnsi="Arial" w:cs="Arial"/>
                <w:sz w:val="20"/>
                <w:szCs w:val="20"/>
              </w:rPr>
              <w:t>,</w:t>
            </w:r>
            <w:r w:rsidR="009A75F3">
              <w:rPr>
                <w:rFonts w:ascii="Arial" w:hAnsi="Arial" w:cs="Arial"/>
                <w:sz w:val="20"/>
                <w:szCs w:val="20"/>
              </w:rPr>
              <w:t xml:space="preserve"> na temelju uvida u </w:t>
            </w:r>
            <w:proofErr w:type="spellStart"/>
            <w:r w:rsidR="009A75F3">
              <w:rPr>
                <w:rFonts w:ascii="Arial" w:hAnsi="Arial" w:cs="Arial"/>
                <w:sz w:val="20"/>
                <w:szCs w:val="20"/>
              </w:rPr>
              <w:t>eSpi</w:t>
            </w:r>
            <w:r w:rsidR="006F2ADB">
              <w:rPr>
                <w:rFonts w:ascii="Arial" w:hAnsi="Arial" w:cs="Arial"/>
                <w:sz w:val="20"/>
                <w:szCs w:val="20"/>
              </w:rPr>
              <w:t>s</w:t>
            </w:r>
            <w:proofErr w:type="spellEnd"/>
            <w:r w:rsidR="006F2A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A75F3">
              <w:rPr>
                <w:rFonts w:ascii="Arial" w:hAnsi="Arial" w:cs="Arial"/>
                <w:sz w:val="20"/>
                <w:szCs w:val="20"/>
              </w:rPr>
              <w:t>utvrđen</w:t>
            </w:r>
            <w:r w:rsidR="000F6D0F">
              <w:rPr>
                <w:rFonts w:ascii="Arial" w:hAnsi="Arial" w:cs="Arial"/>
                <w:sz w:val="20"/>
                <w:szCs w:val="20"/>
              </w:rPr>
              <w:t>o</w:t>
            </w:r>
            <w:r w:rsidR="006F2ADB">
              <w:rPr>
                <w:rFonts w:ascii="Arial" w:hAnsi="Arial" w:cs="Arial"/>
                <w:sz w:val="20"/>
                <w:szCs w:val="20"/>
              </w:rPr>
              <w:t xml:space="preserve"> je </w:t>
            </w:r>
            <w:r w:rsidR="009A75F3">
              <w:rPr>
                <w:rFonts w:ascii="Arial" w:hAnsi="Arial" w:cs="Arial"/>
                <w:sz w:val="20"/>
                <w:szCs w:val="20"/>
              </w:rPr>
              <w:t>da je dužnik</w:t>
            </w:r>
            <w:r w:rsidR="00E94AAC">
              <w:rPr>
                <w:rFonts w:ascii="Arial" w:hAnsi="Arial" w:cs="Arial"/>
                <w:sz w:val="20"/>
                <w:szCs w:val="20"/>
              </w:rPr>
              <w:t xml:space="preserve"> zaprimio rješenje 1. ožujka 2022. te je</w:t>
            </w:r>
            <w:r w:rsidR="009A75F3">
              <w:rPr>
                <w:rFonts w:ascii="Arial" w:hAnsi="Arial" w:cs="Arial"/>
                <w:sz w:val="20"/>
                <w:szCs w:val="20"/>
              </w:rPr>
              <w:t xml:space="preserve"> izjavio </w:t>
            </w:r>
            <w:r w:rsidR="00E94AAC">
              <w:rPr>
                <w:rFonts w:ascii="Arial" w:hAnsi="Arial" w:cs="Arial"/>
                <w:sz w:val="20"/>
                <w:szCs w:val="20"/>
              </w:rPr>
              <w:t xml:space="preserve">9. ožujka 2022. pravovremeni </w:t>
            </w:r>
            <w:r w:rsidR="009A75F3">
              <w:rPr>
                <w:rFonts w:ascii="Arial" w:hAnsi="Arial" w:cs="Arial"/>
                <w:sz w:val="20"/>
                <w:szCs w:val="20"/>
              </w:rPr>
              <w:t xml:space="preserve">prigovor protiv rješenja o ovrsi te se postupak nastavio voditi pod brojem </w:t>
            </w:r>
            <w:proofErr w:type="spellStart"/>
            <w:r w:rsidR="00E94AAC">
              <w:rPr>
                <w:rFonts w:ascii="Arial" w:hAnsi="Arial" w:cs="Arial"/>
                <w:sz w:val="20"/>
                <w:szCs w:val="20"/>
              </w:rPr>
              <w:t>Povrv</w:t>
            </w:r>
            <w:proofErr w:type="spellEnd"/>
            <w:r w:rsidR="00E94AAC">
              <w:rPr>
                <w:rFonts w:ascii="Arial" w:hAnsi="Arial" w:cs="Arial"/>
                <w:sz w:val="20"/>
                <w:szCs w:val="20"/>
              </w:rPr>
              <w:t>-315/2022, tako da se ne radi o ovršnoj ispravi.</w:t>
            </w:r>
          </w:p>
          <w:p w:rsidRPr="00A654CB" w:rsidR="00E76F02" w:rsidP="001962A8" w:rsidRDefault="00E76F02" w14:paraId="20A8E886" w14:textId="69BB87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896BD3" w:rsidP="001962A8" w:rsidRDefault="00896BD3" w14:paraId="0AED252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67B93D0D" w14:textId="77777777">
        <w:tc>
          <w:tcPr>
            <w:tcW w:w="852" w:type="dxa"/>
          </w:tcPr>
          <w:p w:rsidRPr="00A654CB" w:rsidR="005C161F" w:rsidP="001962A8" w:rsidRDefault="005C161F" w14:paraId="75D5713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183.</w:t>
            </w:r>
          </w:p>
        </w:tc>
        <w:tc>
          <w:tcPr>
            <w:tcW w:w="1417" w:type="dxa"/>
          </w:tcPr>
          <w:p w:rsidRPr="00A654CB" w:rsidR="005C161F" w:rsidP="001962A8" w:rsidRDefault="005C161F" w14:paraId="186531E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HRVATSKE AUTOCESTE društvo s ograničenom odgovornošću, za upravljanje, građenje i održavanje autocesta</w:t>
            </w:r>
          </w:p>
        </w:tc>
        <w:tc>
          <w:tcPr>
            <w:tcW w:w="709" w:type="dxa"/>
          </w:tcPr>
          <w:p w:rsidRPr="00A654CB" w:rsidR="005C161F" w:rsidP="001962A8" w:rsidRDefault="005C161F" w14:paraId="7D39677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57500462912</w:t>
            </w:r>
          </w:p>
        </w:tc>
        <w:tc>
          <w:tcPr>
            <w:tcW w:w="1134" w:type="dxa"/>
          </w:tcPr>
          <w:p w:rsidRPr="00A654CB" w:rsidR="005C161F" w:rsidP="001962A8" w:rsidRDefault="005C161F" w14:paraId="1E43A25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Širolina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ulica 4, 10000 Zagreb</w:t>
            </w:r>
          </w:p>
        </w:tc>
        <w:tc>
          <w:tcPr>
            <w:tcW w:w="1417" w:type="dxa"/>
          </w:tcPr>
          <w:p w:rsidRPr="00FA4DCA" w:rsidR="001F38A2" w:rsidP="001962A8" w:rsidRDefault="002F54F9" w14:paraId="1B2F5B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4DCA">
              <w:rPr>
                <w:rFonts w:ascii="Arial" w:hAnsi="Arial" w:cs="Arial"/>
                <w:sz w:val="20"/>
                <w:szCs w:val="20"/>
              </w:rPr>
              <w:t>1.101.369,92</w:t>
            </w:r>
            <w:r w:rsidRPr="00FA4DCA" w:rsidR="0056621D">
              <w:rPr>
                <w:rFonts w:ascii="Arial" w:hAnsi="Arial" w:cs="Arial"/>
                <w:sz w:val="20"/>
                <w:szCs w:val="20"/>
              </w:rPr>
              <w:t xml:space="preserve"> kn</w:t>
            </w:r>
            <w:r w:rsidRPr="00FA4DCA" w:rsidR="001F38A2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:rsidRPr="00FA4DCA" w:rsidR="002D0C61" w:rsidP="001962A8" w:rsidRDefault="00FA4DCA" w14:paraId="64861CAC" w14:textId="635021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FA4DCA" w:rsidR="001F38A2">
              <w:rPr>
                <w:rFonts w:ascii="Arial" w:hAnsi="Arial" w:cs="Arial"/>
                <w:sz w:val="20"/>
                <w:szCs w:val="20"/>
              </w:rPr>
              <w:t xml:space="preserve">a ne 1.101.369,62 kn kao što je to FINA pogrešno zbrojila,  jer je </w:t>
            </w:r>
            <w:r w:rsidRPr="00FA4DCA" w:rsidR="008E769B">
              <w:rPr>
                <w:rFonts w:ascii="Arial" w:hAnsi="Arial" w:cs="Arial"/>
                <w:sz w:val="20"/>
                <w:szCs w:val="20"/>
              </w:rPr>
              <w:t>vjerovnik po prvoj prijavi prijavio iznose od</w:t>
            </w:r>
            <w:r w:rsidRPr="00FA4DCA" w:rsidR="00085091">
              <w:rPr>
                <w:rFonts w:ascii="Arial" w:hAnsi="Arial" w:cs="Arial"/>
                <w:sz w:val="20"/>
                <w:szCs w:val="20"/>
              </w:rPr>
              <w:t xml:space="preserve"> 2.651,76 kn i</w:t>
            </w:r>
            <w:r w:rsidRPr="00FA4DCA" w:rsidR="005D1F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A4DCA" w:rsidR="00085091">
              <w:rPr>
                <w:rFonts w:ascii="Arial" w:hAnsi="Arial" w:cs="Arial"/>
                <w:sz w:val="20"/>
                <w:szCs w:val="20"/>
              </w:rPr>
              <w:t>929.718,16 kn</w:t>
            </w:r>
            <w:r w:rsidRPr="00FA4DCA" w:rsidR="005D1F0D">
              <w:rPr>
                <w:rFonts w:ascii="Arial" w:hAnsi="Arial" w:cs="Arial"/>
                <w:sz w:val="20"/>
                <w:szCs w:val="20"/>
              </w:rPr>
              <w:t xml:space="preserve"> što iznosi </w:t>
            </w:r>
            <w:r w:rsidRPr="00FA4DCA" w:rsidR="008E769B">
              <w:rPr>
                <w:rFonts w:ascii="Arial" w:hAnsi="Arial" w:cs="Arial"/>
                <w:sz w:val="20"/>
                <w:szCs w:val="20"/>
              </w:rPr>
              <w:t xml:space="preserve">932.369,92 kn, a ne 932.369,62 kn, a </w:t>
            </w:r>
            <w:r w:rsidRPr="00FA4DCA" w:rsidR="00085091">
              <w:rPr>
                <w:rFonts w:ascii="Arial" w:hAnsi="Arial" w:cs="Arial"/>
                <w:sz w:val="20"/>
                <w:szCs w:val="20"/>
              </w:rPr>
              <w:t xml:space="preserve"> po drugoj prijavi 169.000,00 kn </w:t>
            </w:r>
            <w:r w:rsidRPr="00FA4DCA" w:rsidR="008E769B">
              <w:rPr>
                <w:rFonts w:ascii="Arial" w:hAnsi="Arial" w:cs="Arial"/>
                <w:sz w:val="20"/>
                <w:szCs w:val="20"/>
              </w:rPr>
              <w:t>pa ukupan zbroj iznosi</w:t>
            </w:r>
            <w:r w:rsidRPr="00FA4DCA" w:rsidR="00085091">
              <w:rPr>
                <w:rFonts w:ascii="Arial" w:hAnsi="Arial" w:cs="Arial"/>
                <w:sz w:val="20"/>
                <w:szCs w:val="20"/>
              </w:rPr>
              <w:t xml:space="preserve"> 1.101.369,92</w:t>
            </w:r>
            <w:r w:rsidRPr="00FA4DCA" w:rsidR="008E769B">
              <w:rPr>
                <w:rFonts w:ascii="Arial" w:hAnsi="Arial" w:cs="Arial"/>
                <w:sz w:val="20"/>
                <w:szCs w:val="20"/>
              </w:rPr>
              <w:t xml:space="preserve"> kn, a ne 1.101.369,62 kn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2A6A83" w:rsidP="001962A8" w:rsidRDefault="002A6A83" w14:paraId="1D721D4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2A6A83" w:rsidP="001962A8" w:rsidRDefault="002A6A83" w14:paraId="23B8AB1E" w14:textId="760602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Pr="00A654CB" w:rsidR="005C161F" w:rsidP="001962A8" w:rsidRDefault="005C161F" w14:paraId="7E8975D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7A7B829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F4CC21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EBE452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4705C9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59DAC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CE9F72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6BC443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F91440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2EC734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4101D0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936570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4B59E4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686EC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126269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FA440C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B561A2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135969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FE0066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063C4C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E80510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BB1010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177B7C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8D2589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89D3FBE" w14:textId="36CA70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6621D" w:rsidP="001962A8" w:rsidRDefault="0056621D" w14:paraId="0F4DC0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3A3404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8E5BEF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30DC7F3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331.770,88 kn</w:t>
            </w:r>
          </w:p>
          <w:p w:rsidRPr="00A654CB" w:rsidR="005C161F" w:rsidP="001962A8" w:rsidRDefault="005C161F" w14:paraId="16087D1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EB4236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FBF729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E9C304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8F5AFD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467E2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061DFA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5CE7D5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DAB1A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820597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C156D9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D19421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D0A6F3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4593D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E8D3AB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B128E5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1EB963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5EEAA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00CE76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A15F8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7F2607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86B779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31813A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DB74D8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C27108A" w14:textId="34DF97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6621D" w:rsidP="001962A8" w:rsidRDefault="0056621D" w14:paraId="00C75D9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1B2415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E81A43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331.770,88 kn</w:t>
            </w:r>
          </w:p>
        </w:tc>
        <w:tc>
          <w:tcPr>
            <w:tcW w:w="1403" w:type="dxa"/>
          </w:tcPr>
          <w:p w:rsidRPr="00A654CB" w:rsidR="005C161F" w:rsidP="001962A8" w:rsidRDefault="005C161F" w14:paraId="0E848967" w14:textId="25EEB5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Osporava se tražbina u navedenom dijelu jer je iznos dobivenog avansa djelomično  zatvoren u iznosu od 162.770,88 kn, kao i iznos koji se potražuje za vozilo u iznosu od 169.000,00 kn.</w:t>
            </w:r>
            <w:r w:rsidR="005C6F92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A654CB">
              <w:rPr>
                <w:rFonts w:ascii="Arial" w:hAnsi="Arial" w:cs="Arial"/>
                <w:sz w:val="20"/>
                <w:szCs w:val="20"/>
              </w:rPr>
              <w:t xml:space="preserve">Osporava se izlučno pravo na vozilo marke Renault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Megane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jer isto ne proizlazi iz sporazuma.</w:t>
            </w:r>
            <w:r w:rsidR="005C6F92">
              <w:rPr>
                <w:rFonts w:ascii="Arial" w:hAnsi="Arial" w:cs="Arial"/>
                <w:sz w:val="20"/>
                <w:szCs w:val="20"/>
              </w:rPr>
              <w:t>)</w:t>
            </w:r>
          </w:p>
          <w:p w:rsidRPr="00A654CB" w:rsidR="005C161F" w:rsidP="001962A8" w:rsidRDefault="005C161F" w14:paraId="0D97DE3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6353E8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3AD54C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Dužnik osporeni iznos nema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7B9A40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896BD3" w:rsidTr="001F5E81" w14:paraId="3D492457" w14:textId="77777777">
        <w:tc>
          <w:tcPr>
            <w:tcW w:w="852" w:type="dxa"/>
          </w:tcPr>
          <w:p w:rsidRPr="00A654CB" w:rsidR="00896BD3" w:rsidP="001962A8" w:rsidRDefault="00896BD3" w14:paraId="395D62D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896BD3" w:rsidR="00896BD3" w:rsidP="001962A8" w:rsidRDefault="00896BD3" w14:paraId="19B173E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96BD3" w:rsidP="001962A8" w:rsidRDefault="00896BD3" w14:paraId="3D978FC3" w14:textId="03DFAF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6BD3">
              <w:rPr>
                <w:rFonts w:ascii="Arial" w:hAnsi="Arial" w:cs="Arial"/>
                <w:sz w:val="20"/>
                <w:szCs w:val="20"/>
              </w:rPr>
              <w:t>Na upit suda ostaj</w:t>
            </w:r>
            <w:r>
              <w:rPr>
                <w:rFonts w:ascii="Arial" w:hAnsi="Arial" w:cs="Arial"/>
                <w:sz w:val="20"/>
                <w:szCs w:val="20"/>
              </w:rPr>
              <w:t xml:space="preserve">u </w:t>
            </w:r>
            <w:r w:rsidRPr="00896BD3">
              <w:rPr>
                <w:rFonts w:ascii="Arial" w:hAnsi="Arial" w:cs="Arial"/>
                <w:sz w:val="20"/>
                <w:szCs w:val="20"/>
              </w:rPr>
              <w:t xml:space="preserve"> li kod osporavanja izjavljuj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896BD3">
              <w:rPr>
                <w:rFonts w:ascii="Arial" w:hAnsi="Arial" w:cs="Arial"/>
                <w:sz w:val="20"/>
                <w:szCs w:val="20"/>
              </w:rPr>
              <w:t xml:space="preserve"> da</w:t>
            </w:r>
            <w:r w:rsidR="00065AEC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50187D" w:rsidP="001962A8" w:rsidRDefault="0050187D" w14:paraId="305677C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0187D" w:rsidP="001962A8" w:rsidRDefault="0050187D" w14:paraId="297CF6BD" w14:textId="0A9609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Povjerenica pojašnjava da se o</w:t>
            </w:r>
            <w:r w:rsidRPr="0050187D">
              <w:rPr>
                <w:rFonts w:ascii="Arial" w:hAnsi="Arial" w:cs="Arial"/>
                <w:sz w:val="20"/>
                <w:szCs w:val="20"/>
              </w:rPr>
              <w:t>spore</w:t>
            </w:r>
            <w:r w:rsidR="00870C45">
              <w:rPr>
                <w:rFonts w:ascii="Arial" w:hAnsi="Arial" w:cs="Arial"/>
                <w:sz w:val="20"/>
                <w:szCs w:val="20"/>
              </w:rPr>
              <w:t>ni dio tražbine</w:t>
            </w:r>
            <w:r w:rsidRPr="0050187D">
              <w:rPr>
                <w:rFonts w:ascii="Arial" w:hAnsi="Arial" w:cs="Arial"/>
                <w:sz w:val="20"/>
                <w:szCs w:val="20"/>
              </w:rPr>
              <w:t xml:space="preserve"> na zatvoreni dio uplaćenog avansa u iznosu od 162.770,88 kuna i potraživanje za </w:t>
            </w:r>
            <w:r>
              <w:rPr>
                <w:rFonts w:ascii="Arial" w:hAnsi="Arial" w:cs="Arial"/>
                <w:sz w:val="20"/>
                <w:szCs w:val="20"/>
              </w:rPr>
              <w:t>vozilo u iznosu od 169.000,00 kn</w:t>
            </w:r>
            <w:r w:rsidRPr="0050187D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757E0" w:rsidP="001962A8" w:rsidRDefault="005757E0" w14:paraId="1F098E99" w14:textId="4CB033E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757E0" w:rsidP="001962A8" w:rsidRDefault="00810E93" w14:paraId="1EC4518E" w14:textId="7265BD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0E93">
              <w:rPr>
                <w:rFonts w:ascii="Arial" w:hAnsi="Arial" w:cs="Arial"/>
                <w:sz w:val="20"/>
                <w:szCs w:val="20"/>
              </w:rPr>
              <w:t>Iz prijave proizlazi</w:t>
            </w:r>
            <w:r w:rsidR="00116B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10450">
              <w:rPr>
                <w:rFonts w:ascii="Arial" w:hAnsi="Arial" w:cs="Arial"/>
                <w:sz w:val="20"/>
                <w:szCs w:val="20"/>
              </w:rPr>
              <w:t>da se o</w:t>
            </w:r>
            <w:r w:rsidRPr="00085091" w:rsidR="002752E8">
              <w:rPr>
                <w:rFonts w:ascii="Arial" w:hAnsi="Arial" w:cs="Arial"/>
                <w:sz w:val="20"/>
                <w:szCs w:val="20"/>
              </w:rPr>
              <w:t>sporeni dio potraživanja</w:t>
            </w:r>
            <w:r w:rsidRPr="00085091" w:rsidR="002D0C61">
              <w:rPr>
                <w:rFonts w:ascii="Arial" w:hAnsi="Arial" w:cs="Arial"/>
                <w:sz w:val="20"/>
                <w:szCs w:val="20"/>
              </w:rPr>
              <w:t xml:space="preserve"> po prvoj prijavi </w:t>
            </w:r>
            <w:r w:rsidRPr="00085091" w:rsidR="002752E8">
              <w:rPr>
                <w:rFonts w:ascii="Arial" w:hAnsi="Arial" w:cs="Arial"/>
                <w:sz w:val="20"/>
                <w:szCs w:val="20"/>
              </w:rPr>
              <w:t>t</w:t>
            </w:r>
            <w:r w:rsidRPr="00085091" w:rsidR="005757E0">
              <w:rPr>
                <w:rFonts w:ascii="Arial" w:hAnsi="Arial" w:cs="Arial"/>
                <w:sz w:val="20"/>
                <w:szCs w:val="20"/>
              </w:rPr>
              <w:t>emelji</w:t>
            </w:r>
            <w:r w:rsidR="00F10450">
              <w:rPr>
                <w:rFonts w:ascii="Arial" w:hAnsi="Arial" w:cs="Arial"/>
                <w:sz w:val="20"/>
                <w:szCs w:val="20"/>
              </w:rPr>
              <w:t xml:space="preserve"> se</w:t>
            </w:r>
            <w:r w:rsidRPr="00085091" w:rsidR="005757E0">
              <w:rPr>
                <w:rFonts w:ascii="Arial" w:hAnsi="Arial" w:cs="Arial"/>
                <w:sz w:val="20"/>
                <w:szCs w:val="20"/>
              </w:rPr>
              <w:t xml:space="preserve"> na</w:t>
            </w:r>
            <w:r w:rsidR="002D0C6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E3D5C">
              <w:rPr>
                <w:rFonts w:ascii="Arial" w:hAnsi="Arial" w:cs="Arial"/>
                <w:sz w:val="20"/>
                <w:szCs w:val="20"/>
              </w:rPr>
              <w:t>u</w:t>
            </w:r>
            <w:r w:rsidR="002D0C61">
              <w:rPr>
                <w:rFonts w:ascii="Arial" w:hAnsi="Arial" w:cs="Arial"/>
                <w:sz w:val="20"/>
                <w:szCs w:val="20"/>
              </w:rPr>
              <w:t>govoru, računu potvrdi o is</w:t>
            </w:r>
            <w:r w:rsidR="00085091">
              <w:rPr>
                <w:rFonts w:ascii="Arial" w:hAnsi="Arial" w:cs="Arial"/>
                <w:sz w:val="20"/>
                <w:szCs w:val="20"/>
              </w:rPr>
              <w:t>p</w:t>
            </w:r>
            <w:r w:rsidR="002D0C61">
              <w:rPr>
                <w:rFonts w:ascii="Arial" w:hAnsi="Arial" w:cs="Arial"/>
                <w:sz w:val="20"/>
                <w:szCs w:val="20"/>
              </w:rPr>
              <w:t xml:space="preserve">lati avansa i </w:t>
            </w:r>
            <w:r w:rsidR="00085091">
              <w:rPr>
                <w:rFonts w:ascii="Arial" w:hAnsi="Arial" w:cs="Arial"/>
                <w:sz w:val="20"/>
                <w:szCs w:val="20"/>
              </w:rPr>
              <w:t>i</w:t>
            </w:r>
            <w:r w:rsidR="002D0C61">
              <w:rPr>
                <w:rFonts w:ascii="Arial" w:hAnsi="Arial" w:cs="Arial"/>
                <w:sz w:val="20"/>
                <w:szCs w:val="20"/>
              </w:rPr>
              <w:t>zvodu otvorenih stavki</w:t>
            </w:r>
            <w:r w:rsidR="00F10450">
              <w:rPr>
                <w:rFonts w:ascii="Arial" w:hAnsi="Arial" w:cs="Arial"/>
                <w:sz w:val="20"/>
                <w:szCs w:val="20"/>
              </w:rPr>
              <w:t>,</w:t>
            </w:r>
            <w:r w:rsidR="002752E8">
              <w:rPr>
                <w:rFonts w:ascii="Arial" w:hAnsi="Arial" w:cs="Arial"/>
                <w:sz w:val="20"/>
                <w:szCs w:val="20"/>
              </w:rPr>
              <w:t xml:space="preserve"> a </w:t>
            </w:r>
            <w:r w:rsidR="00F10450">
              <w:rPr>
                <w:rFonts w:ascii="Arial" w:hAnsi="Arial" w:cs="Arial"/>
                <w:sz w:val="20"/>
                <w:szCs w:val="20"/>
              </w:rPr>
              <w:t xml:space="preserve">osporeni </w:t>
            </w:r>
            <w:r w:rsidR="002752E8">
              <w:rPr>
                <w:rFonts w:ascii="Arial" w:hAnsi="Arial" w:cs="Arial"/>
                <w:sz w:val="20"/>
                <w:szCs w:val="20"/>
              </w:rPr>
              <w:t>dio od 169.000,00 kn</w:t>
            </w:r>
            <w:r w:rsidR="00F10450">
              <w:rPr>
                <w:rFonts w:ascii="Arial" w:hAnsi="Arial" w:cs="Arial"/>
                <w:sz w:val="20"/>
                <w:szCs w:val="20"/>
              </w:rPr>
              <w:t xml:space="preserve"> po drugoj prijavi</w:t>
            </w:r>
            <w:r w:rsidR="002752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10450">
              <w:rPr>
                <w:rFonts w:ascii="Arial" w:hAnsi="Arial" w:cs="Arial"/>
                <w:sz w:val="20"/>
                <w:szCs w:val="20"/>
              </w:rPr>
              <w:t xml:space="preserve">temelji se </w:t>
            </w:r>
            <w:r w:rsidR="002752E8">
              <w:rPr>
                <w:rFonts w:ascii="Arial" w:hAnsi="Arial" w:cs="Arial"/>
                <w:sz w:val="20"/>
                <w:szCs w:val="20"/>
              </w:rPr>
              <w:t>na Ugovoru ev</w:t>
            </w:r>
            <w:r w:rsidR="00085091">
              <w:rPr>
                <w:rFonts w:ascii="Arial" w:hAnsi="Arial" w:cs="Arial"/>
                <w:sz w:val="20"/>
                <w:szCs w:val="20"/>
              </w:rPr>
              <w:t>.</w:t>
            </w:r>
            <w:r w:rsidR="002752E8">
              <w:rPr>
                <w:rFonts w:ascii="Arial" w:hAnsi="Arial" w:cs="Arial"/>
                <w:sz w:val="20"/>
                <w:szCs w:val="20"/>
              </w:rPr>
              <w:t xml:space="preserve"> broj J69/21 i Sporazumu 1 od 27. listopada 2021.</w:t>
            </w:r>
            <w:r w:rsidR="00F10450">
              <w:rPr>
                <w:rFonts w:ascii="Arial" w:hAnsi="Arial" w:cs="Arial"/>
                <w:sz w:val="20"/>
                <w:szCs w:val="20"/>
              </w:rPr>
              <w:t xml:space="preserve"> Proizlazi da je </w:t>
            </w:r>
            <w:r w:rsidR="002752E8">
              <w:rPr>
                <w:rFonts w:ascii="Arial" w:hAnsi="Arial" w:cs="Arial"/>
                <w:sz w:val="20"/>
                <w:szCs w:val="20"/>
              </w:rPr>
              <w:t xml:space="preserve">vjerovnik </w:t>
            </w:r>
            <w:r w:rsidR="002D0C61">
              <w:rPr>
                <w:rFonts w:ascii="Arial" w:hAnsi="Arial" w:cs="Arial"/>
                <w:sz w:val="20"/>
                <w:szCs w:val="20"/>
              </w:rPr>
              <w:t xml:space="preserve">u </w:t>
            </w:r>
            <w:r w:rsidR="00F10450">
              <w:rPr>
                <w:rFonts w:ascii="Arial" w:hAnsi="Arial" w:cs="Arial"/>
                <w:sz w:val="20"/>
                <w:szCs w:val="20"/>
              </w:rPr>
              <w:t>obje prijave</w:t>
            </w:r>
            <w:r w:rsidR="002D0C61">
              <w:rPr>
                <w:rFonts w:ascii="Arial" w:hAnsi="Arial" w:cs="Arial"/>
                <w:sz w:val="20"/>
                <w:szCs w:val="20"/>
              </w:rPr>
              <w:t xml:space="preserve"> nav</w:t>
            </w:r>
            <w:r w:rsidR="00F10450">
              <w:rPr>
                <w:rFonts w:ascii="Arial" w:hAnsi="Arial" w:cs="Arial"/>
                <w:sz w:val="20"/>
                <w:szCs w:val="20"/>
              </w:rPr>
              <w:t>eo</w:t>
            </w:r>
            <w:r w:rsidR="002D0C61">
              <w:rPr>
                <w:rFonts w:ascii="Arial" w:hAnsi="Arial" w:cs="Arial"/>
                <w:sz w:val="20"/>
                <w:szCs w:val="20"/>
              </w:rPr>
              <w:t xml:space="preserve"> da </w:t>
            </w:r>
            <w:r w:rsidR="002752E8">
              <w:rPr>
                <w:rFonts w:ascii="Arial" w:hAnsi="Arial" w:cs="Arial"/>
                <w:sz w:val="20"/>
                <w:szCs w:val="20"/>
              </w:rPr>
              <w:t>ne</w:t>
            </w:r>
            <w:r w:rsidR="002D0C61">
              <w:rPr>
                <w:rFonts w:ascii="Arial" w:hAnsi="Arial" w:cs="Arial"/>
                <w:sz w:val="20"/>
                <w:szCs w:val="20"/>
              </w:rPr>
              <w:t xml:space="preserve"> raspolaže</w:t>
            </w:r>
            <w:r w:rsidR="002752E8">
              <w:rPr>
                <w:rFonts w:ascii="Arial" w:hAnsi="Arial" w:cs="Arial"/>
                <w:sz w:val="20"/>
                <w:szCs w:val="20"/>
              </w:rPr>
              <w:t xml:space="preserve"> ovršn</w:t>
            </w:r>
            <w:r w:rsidR="002D0C61">
              <w:rPr>
                <w:rFonts w:ascii="Arial" w:hAnsi="Arial" w:cs="Arial"/>
                <w:sz w:val="20"/>
                <w:szCs w:val="20"/>
              </w:rPr>
              <w:t xml:space="preserve">im </w:t>
            </w:r>
            <w:r w:rsidR="002752E8">
              <w:rPr>
                <w:rFonts w:ascii="Arial" w:hAnsi="Arial" w:cs="Arial"/>
                <w:sz w:val="20"/>
                <w:szCs w:val="20"/>
              </w:rPr>
              <w:t>isprav</w:t>
            </w:r>
            <w:r w:rsidR="002D0C61">
              <w:rPr>
                <w:rFonts w:ascii="Arial" w:hAnsi="Arial" w:cs="Arial"/>
                <w:sz w:val="20"/>
                <w:szCs w:val="20"/>
              </w:rPr>
              <w:t>ama</w:t>
            </w:r>
            <w:r w:rsidR="0056621D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654CB" w:rsidR="00896BD3" w:rsidP="001962A8" w:rsidRDefault="00896BD3" w14:paraId="6B7FADCF" w14:textId="2C8D23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896BD3" w:rsidP="001962A8" w:rsidRDefault="00896BD3" w14:paraId="1C3BCD8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2EAFA5BE" w14:textId="77777777">
        <w:tc>
          <w:tcPr>
            <w:tcW w:w="852" w:type="dxa"/>
          </w:tcPr>
          <w:p w:rsidRPr="00A654CB" w:rsidR="005C161F" w:rsidP="001962A8" w:rsidRDefault="005C161F" w14:paraId="486819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189.</w:t>
            </w:r>
          </w:p>
        </w:tc>
        <w:tc>
          <w:tcPr>
            <w:tcW w:w="1417" w:type="dxa"/>
          </w:tcPr>
          <w:p w:rsidRPr="00A654CB" w:rsidR="005C161F" w:rsidP="001962A8" w:rsidRDefault="005C161F" w14:paraId="5C9CA9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HUNAN VALIN XIANGTAN IRON AND STEEL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Co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.,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Ltd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Pr="00A654CB" w:rsidR="005C161F" w:rsidP="001962A8" w:rsidRDefault="005C161F" w14:paraId="011C8EE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3FA2A7E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Gangcheng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Road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Yuetang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District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, x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Xiangtan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Hunan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Kina</w:t>
            </w:r>
          </w:p>
        </w:tc>
        <w:tc>
          <w:tcPr>
            <w:tcW w:w="1417" w:type="dxa"/>
          </w:tcPr>
          <w:p w:rsidRPr="00A654CB" w:rsidR="005C161F" w:rsidP="001962A8" w:rsidRDefault="005C161F" w14:paraId="5E112CE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26.241.709,80 kn</w:t>
            </w:r>
          </w:p>
        </w:tc>
        <w:tc>
          <w:tcPr>
            <w:tcW w:w="1110" w:type="dxa"/>
          </w:tcPr>
          <w:p w:rsidRPr="00A654CB" w:rsidR="005C161F" w:rsidP="001962A8" w:rsidRDefault="005C161F" w14:paraId="53F47E3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</w:tc>
        <w:tc>
          <w:tcPr>
            <w:tcW w:w="1158" w:type="dxa"/>
          </w:tcPr>
          <w:p w:rsidRPr="00A654CB" w:rsidR="005C161F" w:rsidP="001962A8" w:rsidRDefault="005C161F" w14:paraId="659C190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26.241.709,80 kn</w:t>
            </w:r>
          </w:p>
        </w:tc>
        <w:tc>
          <w:tcPr>
            <w:tcW w:w="1403" w:type="dxa"/>
          </w:tcPr>
          <w:p w:rsidRPr="00A654CB" w:rsidR="005C161F" w:rsidP="001962A8" w:rsidRDefault="005C161F" w14:paraId="307992E3" w14:textId="612239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Tražbina je predmet </w:t>
            </w:r>
            <w:r w:rsidRPr="00215492">
              <w:rPr>
                <w:rFonts w:ascii="Arial" w:hAnsi="Arial" w:cs="Arial"/>
                <w:sz w:val="20"/>
                <w:szCs w:val="20"/>
              </w:rPr>
              <w:t>arbitražnog postupka</w:t>
            </w:r>
            <w:r w:rsidRPr="00215492" w:rsidR="00215492">
              <w:rPr>
                <w:rFonts w:ascii="Arial" w:hAnsi="Arial" w:cs="Arial"/>
                <w:sz w:val="20"/>
                <w:szCs w:val="20"/>
              </w:rPr>
              <w:t xml:space="preserve"> 23128/GR/PAR</w:t>
            </w:r>
            <w:r w:rsidRPr="00215492">
              <w:rPr>
                <w:rFonts w:ascii="Arial" w:hAnsi="Arial" w:cs="Arial"/>
                <w:sz w:val="20"/>
                <w:szCs w:val="20"/>
              </w:rPr>
              <w:t xml:space="preserve"> u kojem postoji protutužba dužnika.</w:t>
            </w:r>
          </w:p>
        </w:tc>
        <w:tc>
          <w:tcPr>
            <w:tcW w:w="247" w:type="dxa"/>
          </w:tcPr>
          <w:p w:rsidRPr="00A654CB" w:rsidR="005C161F" w:rsidP="001962A8" w:rsidRDefault="005C161F" w14:paraId="4304EAC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896BD3" w:rsidTr="001F5E81" w14:paraId="0B381838" w14:textId="77777777">
        <w:tc>
          <w:tcPr>
            <w:tcW w:w="852" w:type="dxa"/>
          </w:tcPr>
          <w:p w:rsidRPr="00A654CB" w:rsidR="00896BD3" w:rsidP="001962A8" w:rsidRDefault="00896BD3" w14:paraId="0006A97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896BD3" w:rsidR="00896BD3" w:rsidP="001962A8" w:rsidRDefault="00896BD3" w14:paraId="723B21C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96BD3" w:rsidP="001962A8" w:rsidRDefault="00A07B10" w14:paraId="48974DF9" w14:textId="0A9885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 upit suda</w:t>
            </w:r>
            <w:r w:rsidR="00797F61">
              <w:rPr>
                <w:rFonts w:ascii="Arial" w:hAnsi="Arial" w:cs="Arial"/>
                <w:sz w:val="20"/>
                <w:szCs w:val="20"/>
              </w:rPr>
              <w:t xml:space="preserve"> dužniku </w:t>
            </w:r>
            <w:r w:rsidRPr="00896BD3" w:rsidR="00896BD3">
              <w:rPr>
                <w:rFonts w:ascii="Arial" w:hAnsi="Arial" w:cs="Arial"/>
                <w:sz w:val="20"/>
                <w:szCs w:val="20"/>
              </w:rPr>
              <w:t>ostaje li kod osporavanja izjavljuje da</w:t>
            </w:r>
            <w:r>
              <w:rPr>
                <w:rFonts w:ascii="Arial" w:hAnsi="Arial" w:cs="Arial"/>
                <w:sz w:val="20"/>
                <w:szCs w:val="20"/>
              </w:rPr>
              <w:t xml:space="preserve"> ostaje.</w:t>
            </w:r>
          </w:p>
          <w:p w:rsidR="00BD1346" w:rsidP="001962A8" w:rsidRDefault="00BD1346" w14:paraId="1AC81B26" w14:textId="09C64A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C7807" w:rsidP="001962A8" w:rsidRDefault="00BD1346" w14:paraId="751BA34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 prijave i ispravka prijave</w:t>
            </w:r>
            <w:r w:rsidR="00797F61">
              <w:rPr>
                <w:rFonts w:ascii="Arial" w:hAnsi="Arial" w:cs="Arial"/>
                <w:sz w:val="20"/>
                <w:szCs w:val="20"/>
              </w:rPr>
              <w:t xml:space="preserve"> tražbine</w:t>
            </w:r>
            <w:r>
              <w:rPr>
                <w:rFonts w:ascii="Arial" w:hAnsi="Arial" w:cs="Arial"/>
                <w:sz w:val="20"/>
                <w:szCs w:val="20"/>
              </w:rPr>
              <w:t xml:space="preserve"> proizlazi da se</w:t>
            </w:r>
            <w:r w:rsidR="00BB099F">
              <w:rPr>
                <w:rFonts w:ascii="Arial" w:hAnsi="Arial" w:cs="Arial"/>
                <w:sz w:val="20"/>
                <w:szCs w:val="20"/>
              </w:rPr>
              <w:t xml:space="preserve"> tražbina</w:t>
            </w:r>
            <w:r>
              <w:rPr>
                <w:rFonts w:ascii="Arial" w:hAnsi="Arial" w:cs="Arial"/>
                <w:sz w:val="20"/>
                <w:szCs w:val="20"/>
              </w:rPr>
              <w:t xml:space="preserve"> temelji na ugovoru i da je vjerovnik naveo da ne raspolaže ovršnom ispravom.</w:t>
            </w:r>
            <w:r w:rsidR="00DB104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75E4B" w:rsidP="001962A8" w:rsidRDefault="00E75E4B" w14:paraId="3160F71A" w14:textId="667A18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Nadalje, iz podneska vjerovnika od 14. rujna 2022. proizlazi da je navedeno da je arbitražni postupak pred ICC Zurich okončan sklapanjem nagodbe između vjerovnika i dužnika</w:t>
            </w:r>
            <w:r w:rsidR="00DB1045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04828">
              <w:rPr>
                <w:rFonts w:ascii="Arial" w:hAnsi="Arial" w:cs="Arial"/>
                <w:sz w:val="20"/>
                <w:szCs w:val="20"/>
              </w:rPr>
              <w:t xml:space="preserve">a ugovor o nagodbi je ICC arbitražni tribunal potvrdio konačnim arbitražnim pravorijekom –Konačnom sporazumnom odlukom od 3. svibnja 2022. </w:t>
            </w:r>
            <w:r w:rsidR="00947DD8">
              <w:rPr>
                <w:rFonts w:ascii="Arial" w:hAnsi="Arial" w:cs="Arial"/>
                <w:sz w:val="20"/>
                <w:szCs w:val="20"/>
              </w:rPr>
              <w:t xml:space="preserve">i da je dužnik dužan isplatiti 3.700.000,00 USD  te da se sve uzajamne tražbine vjerovnika i dužnika </w:t>
            </w:r>
            <w:r w:rsidRPr="007D2A96" w:rsidR="00947DD8">
              <w:rPr>
                <w:rFonts w:ascii="Arial" w:hAnsi="Arial" w:cs="Arial"/>
                <w:sz w:val="20"/>
                <w:szCs w:val="20"/>
              </w:rPr>
              <w:t>odbacuju,</w:t>
            </w:r>
            <w:r w:rsidRPr="007D2A96" w:rsidR="009B4E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D2A96" w:rsidR="00947DD8">
              <w:rPr>
                <w:rFonts w:ascii="Arial" w:hAnsi="Arial" w:cs="Arial"/>
                <w:sz w:val="20"/>
                <w:szCs w:val="20"/>
              </w:rPr>
              <w:t xml:space="preserve">kao i da </w:t>
            </w:r>
            <w:proofErr w:type="spellStart"/>
            <w:r w:rsidRPr="007D2A96" w:rsidR="009B4E29">
              <w:rPr>
                <w:rFonts w:ascii="Arial" w:hAnsi="Arial" w:cs="Arial"/>
                <w:sz w:val="20"/>
                <w:szCs w:val="20"/>
              </w:rPr>
              <w:t>protu</w:t>
            </w:r>
            <w:r w:rsidRPr="007D2A96" w:rsidR="00947DD8">
              <w:rPr>
                <w:rFonts w:ascii="Arial" w:hAnsi="Arial" w:cs="Arial"/>
                <w:sz w:val="20"/>
                <w:szCs w:val="20"/>
              </w:rPr>
              <w:t>tražbina</w:t>
            </w:r>
            <w:proofErr w:type="spellEnd"/>
            <w:r w:rsidRPr="007D2A96" w:rsidR="00947DD8">
              <w:rPr>
                <w:rFonts w:ascii="Arial" w:hAnsi="Arial" w:cs="Arial"/>
                <w:sz w:val="20"/>
                <w:szCs w:val="20"/>
              </w:rPr>
              <w:t xml:space="preserve"> dužnika </w:t>
            </w:r>
            <w:r w:rsidRPr="007D2A96" w:rsidR="009B4E29">
              <w:rPr>
                <w:rFonts w:ascii="Arial" w:hAnsi="Arial" w:cs="Arial"/>
                <w:sz w:val="20"/>
                <w:szCs w:val="20"/>
              </w:rPr>
              <w:t>nije predmet arbitražnog postupka.</w:t>
            </w:r>
          </w:p>
          <w:p w:rsidR="00DB1045" w:rsidP="001962A8" w:rsidRDefault="00DB1045" w14:paraId="214D202D" w14:textId="26D834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B1045" w:rsidP="001962A8" w:rsidRDefault="00DB1045" w14:paraId="4F552218" w14:textId="401B14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7B10">
              <w:rPr>
                <w:rFonts w:ascii="Arial" w:hAnsi="Arial" w:cs="Arial"/>
                <w:sz w:val="20"/>
                <w:szCs w:val="20"/>
              </w:rPr>
              <w:t>Na upit suda dužnik</w:t>
            </w:r>
            <w:r w:rsidRPr="00A07B10" w:rsidR="00A07B10">
              <w:rPr>
                <w:rFonts w:ascii="Arial" w:hAnsi="Arial" w:cs="Arial"/>
                <w:sz w:val="20"/>
                <w:szCs w:val="20"/>
              </w:rPr>
              <w:t>u je li okončan arbit</w:t>
            </w:r>
            <w:r w:rsidR="00A07B10">
              <w:rPr>
                <w:rFonts w:ascii="Arial" w:hAnsi="Arial" w:cs="Arial"/>
                <w:sz w:val="20"/>
                <w:szCs w:val="20"/>
              </w:rPr>
              <w:t>ražni postupak izjavljuje da je s time da ističe da nije proveden postupka priznanja navedene odluke sukladno ZRSZ</w:t>
            </w:r>
            <w:r w:rsidR="00FC7807">
              <w:rPr>
                <w:rFonts w:ascii="Arial" w:hAnsi="Arial" w:cs="Arial"/>
                <w:sz w:val="20"/>
                <w:szCs w:val="20"/>
              </w:rPr>
              <w:t>-a</w:t>
            </w:r>
            <w:r w:rsidR="00A07B10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654CB" w:rsidR="00896BD3" w:rsidP="001962A8" w:rsidRDefault="00896BD3" w14:paraId="508F27E6" w14:textId="05E34A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896BD3" w:rsidP="001962A8" w:rsidRDefault="00896BD3" w14:paraId="1EFA811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50B50C18" w14:textId="77777777">
        <w:tc>
          <w:tcPr>
            <w:tcW w:w="852" w:type="dxa"/>
          </w:tcPr>
          <w:p w:rsidRPr="00A654CB" w:rsidR="005C161F" w:rsidP="001962A8" w:rsidRDefault="005C161F" w14:paraId="23762E8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190.</w:t>
            </w:r>
          </w:p>
        </w:tc>
        <w:tc>
          <w:tcPr>
            <w:tcW w:w="1417" w:type="dxa"/>
          </w:tcPr>
          <w:p w:rsidRPr="00A654CB" w:rsidR="005C161F" w:rsidP="001962A8" w:rsidRDefault="005C161F" w14:paraId="07E30BD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HYSEA SRL</w:t>
            </w:r>
          </w:p>
        </w:tc>
        <w:tc>
          <w:tcPr>
            <w:tcW w:w="709" w:type="dxa"/>
          </w:tcPr>
          <w:p w:rsidRPr="00A654CB" w:rsidR="005C161F" w:rsidP="001962A8" w:rsidRDefault="005C161F" w14:paraId="2C491B8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0BB2ED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Via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Palu 34,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frazione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Zoppe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, 31020 San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Vendemiano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Italija</w:t>
            </w:r>
          </w:p>
        </w:tc>
        <w:tc>
          <w:tcPr>
            <w:tcW w:w="1417" w:type="dxa"/>
          </w:tcPr>
          <w:p w:rsidRPr="00A654CB" w:rsidR="005C161F" w:rsidP="001962A8" w:rsidRDefault="005C161F" w14:paraId="6A3FDCF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12.778.343,80 kn</w:t>
            </w:r>
          </w:p>
        </w:tc>
        <w:tc>
          <w:tcPr>
            <w:tcW w:w="1110" w:type="dxa"/>
          </w:tcPr>
          <w:p w:rsidRPr="00A654CB" w:rsidR="005C161F" w:rsidP="001962A8" w:rsidRDefault="005C161F" w14:paraId="2F0C984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</w:tc>
        <w:tc>
          <w:tcPr>
            <w:tcW w:w="1158" w:type="dxa"/>
          </w:tcPr>
          <w:p w:rsidRPr="00A654CB" w:rsidR="005C161F" w:rsidP="001962A8" w:rsidRDefault="005C161F" w14:paraId="113A4CC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12.778.343,80 kn</w:t>
            </w:r>
          </w:p>
        </w:tc>
        <w:tc>
          <w:tcPr>
            <w:tcW w:w="1403" w:type="dxa"/>
          </w:tcPr>
          <w:p w:rsidRPr="00A654CB" w:rsidR="005C161F" w:rsidP="001962A8" w:rsidRDefault="005C161F" w14:paraId="04A16E7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Predmet ugovora je naknadno reklamirao krajnji kupac.</w:t>
            </w:r>
          </w:p>
        </w:tc>
        <w:tc>
          <w:tcPr>
            <w:tcW w:w="247" w:type="dxa"/>
          </w:tcPr>
          <w:p w:rsidRPr="00A654CB" w:rsidR="005C161F" w:rsidP="001962A8" w:rsidRDefault="005C161F" w14:paraId="4017160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896BD3" w:rsidTr="001F5E81" w14:paraId="4F3B7F89" w14:textId="77777777">
        <w:tc>
          <w:tcPr>
            <w:tcW w:w="852" w:type="dxa"/>
          </w:tcPr>
          <w:p w:rsidRPr="00A654CB" w:rsidR="00896BD3" w:rsidP="001962A8" w:rsidRDefault="00896BD3" w14:paraId="0FCE75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896BD3" w:rsidR="00896BD3" w:rsidP="001962A8" w:rsidRDefault="00896BD3" w14:paraId="1E87463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96BD3" w:rsidP="001962A8" w:rsidRDefault="00896BD3" w14:paraId="0E00FCD2" w14:textId="1465F55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6BD3">
              <w:rPr>
                <w:rFonts w:ascii="Arial" w:hAnsi="Arial" w:cs="Arial"/>
                <w:sz w:val="20"/>
                <w:szCs w:val="20"/>
              </w:rPr>
              <w:t xml:space="preserve">Na upit suda ostaje li kod osporavanja </w:t>
            </w:r>
            <w:r w:rsidR="00C771AF">
              <w:rPr>
                <w:rFonts w:ascii="Arial" w:hAnsi="Arial" w:cs="Arial"/>
                <w:sz w:val="20"/>
                <w:szCs w:val="20"/>
              </w:rPr>
              <w:t xml:space="preserve">dužnik </w:t>
            </w:r>
            <w:r w:rsidRPr="00896BD3">
              <w:rPr>
                <w:rFonts w:ascii="Arial" w:hAnsi="Arial" w:cs="Arial"/>
                <w:sz w:val="20"/>
                <w:szCs w:val="20"/>
              </w:rPr>
              <w:t>izjavljuje da</w:t>
            </w:r>
            <w:r w:rsidR="00941B36">
              <w:rPr>
                <w:rFonts w:ascii="Arial" w:hAnsi="Arial" w:cs="Arial"/>
                <w:sz w:val="20"/>
                <w:szCs w:val="20"/>
              </w:rPr>
              <w:t xml:space="preserve"> ostaje.</w:t>
            </w:r>
          </w:p>
          <w:p w:rsidR="0090137B" w:rsidP="001962A8" w:rsidRDefault="0090137B" w14:paraId="56331456" w14:textId="00A010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02A90" w:rsidP="001962A8" w:rsidRDefault="00116B89" w14:paraId="51A3B0EE" w14:textId="2C3771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6B89">
              <w:rPr>
                <w:rFonts w:ascii="Arial" w:hAnsi="Arial" w:cs="Arial"/>
                <w:sz w:val="20"/>
                <w:szCs w:val="20"/>
              </w:rPr>
              <w:t>Iz prijave proizlazi da se tražbina temelji</w:t>
            </w:r>
            <w:r w:rsidR="0090137B">
              <w:rPr>
                <w:rFonts w:ascii="Arial" w:hAnsi="Arial" w:cs="Arial"/>
                <w:sz w:val="20"/>
                <w:szCs w:val="20"/>
              </w:rPr>
              <w:t xml:space="preserve"> na ugovorima, konto karticama i računima, što proizlazi iz prijave i isprava uz nju te je sam vjerovnik naveo da</w:t>
            </w:r>
            <w:r w:rsidR="00FC7807">
              <w:rPr>
                <w:rFonts w:ascii="Arial" w:hAnsi="Arial" w:cs="Arial"/>
                <w:sz w:val="20"/>
                <w:szCs w:val="20"/>
              </w:rPr>
              <w:t xml:space="preserve"> ne raspolaže ovršnom ispravom.</w:t>
            </w:r>
          </w:p>
          <w:p w:rsidR="00F02A90" w:rsidP="001962A8" w:rsidRDefault="00F02A90" w14:paraId="70A32CB4" w14:textId="36B009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Punomoćnica vjerovnika izjavljuje da osporava kao neosnovane razloge</w:t>
            </w:r>
            <w:r w:rsidR="00FC7807">
              <w:rPr>
                <w:rFonts w:ascii="Arial" w:hAnsi="Arial" w:cs="Arial"/>
                <w:sz w:val="20"/>
                <w:szCs w:val="20"/>
              </w:rPr>
              <w:t xml:space="preserve"> osporavanja</w:t>
            </w:r>
            <w:r>
              <w:rPr>
                <w:rFonts w:ascii="Arial" w:hAnsi="Arial" w:cs="Arial"/>
                <w:sz w:val="20"/>
                <w:szCs w:val="20"/>
              </w:rPr>
              <w:t xml:space="preserve"> koje je dužnik naveo te smatra da je razlog</w:t>
            </w:r>
            <w:r w:rsidR="00C771AF">
              <w:rPr>
                <w:rFonts w:ascii="Arial" w:hAnsi="Arial" w:cs="Arial"/>
                <w:sz w:val="20"/>
                <w:szCs w:val="20"/>
              </w:rPr>
              <w:t xml:space="preserve"> osporavanja</w:t>
            </w:r>
            <w:r>
              <w:rPr>
                <w:rFonts w:ascii="Arial" w:hAnsi="Arial" w:cs="Arial"/>
                <w:sz w:val="20"/>
                <w:szCs w:val="20"/>
              </w:rPr>
              <w:t xml:space="preserve"> paušalan.</w:t>
            </w:r>
          </w:p>
          <w:p w:rsidRPr="00A654CB" w:rsidR="00896BD3" w:rsidP="001962A8" w:rsidRDefault="00896BD3" w14:paraId="74DD4B3D" w14:textId="4C9869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896BD3" w:rsidP="001962A8" w:rsidRDefault="00896BD3" w14:paraId="689C4CC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360FDAC6" w14:textId="77777777">
        <w:tc>
          <w:tcPr>
            <w:tcW w:w="852" w:type="dxa"/>
          </w:tcPr>
          <w:p w:rsidRPr="00A654CB" w:rsidR="005C161F" w:rsidP="001962A8" w:rsidRDefault="005C161F" w14:paraId="4C9DD0B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192.</w:t>
            </w:r>
          </w:p>
        </w:tc>
        <w:tc>
          <w:tcPr>
            <w:tcW w:w="1417" w:type="dxa"/>
          </w:tcPr>
          <w:p w:rsidRPr="00A654CB" w:rsidR="005C161F" w:rsidP="001962A8" w:rsidRDefault="005C161F" w14:paraId="5D5D71D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HŽ INFRASTRUKTURA d.o.o. za upravljanje, održavanje i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izgradnju željezničke infrastrukture</w:t>
            </w:r>
          </w:p>
        </w:tc>
        <w:tc>
          <w:tcPr>
            <w:tcW w:w="709" w:type="dxa"/>
          </w:tcPr>
          <w:p w:rsidRPr="00A654CB" w:rsidR="005C161F" w:rsidP="001962A8" w:rsidRDefault="005C161F" w14:paraId="64E64CF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39901919995</w:t>
            </w:r>
          </w:p>
        </w:tc>
        <w:tc>
          <w:tcPr>
            <w:tcW w:w="1134" w:type="dxa"/>
          </w:tcPr>
          <w:p w:rsidRPr="00A654CB" w:rsidR="005C161F" w:rsidP="001962A8" w:rsidRDefault="005C161F" w14:paraId="7224124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Mihanovićeva ulica 12, 10000 Zagreb</w:t>
            </w:r>
          </w:p>
        </w:tc>
        <w:tc>
          <w:tcPr>
            <w:tcW w:w="1417" w:type="dxa"/>
          </w:tcPr>
          <w:p w:rsidRPr="00A654CB" w:rsidR="005C161F" w:rsidP="001962A8" w:rsidRDefault="005C161F" w14:paraId="6CDDE02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3.718.084,66 kn</w:t>
            </w:r>
          </w:p>
        </w:tc>
        <w:tc>
          <w:tcPr>
            <w:tcW w:w="1110" w:type="dxa"/>
          </w:tcPr>
          <w:p w:rsidRPr="00A654CB" w:rsidR="005C161F" w:rsidP="001962A8" w:rsidRDefault="005C161F" w14:paraId="16ECC7A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14B528C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4E9B6C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515C66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F68927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9C8AD0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2A3143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54AD1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262670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4182E0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EAB51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D5EF4D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EE307A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6A9C37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9BCD41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C208B9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797B33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1C20D0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5DD58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7A5EA5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131B512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3.709.317,16 kn</w:t>
            </w:r>
          </w:p>
          <w:p w:rsidRPr="00A654CB" w:rsidR="005C161F" w:rsidP="001962A8" w:rsidRDefault="005C161F" w14:paraId="1A05780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EDA47C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6FFC58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D4A97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1A3DFB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6C99EB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FDA66F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8ABCF3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2395C8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D9E8D7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6A4F3F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12FB18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DBB6D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A5A1F5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E711B3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42D887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1D9DAC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62E5E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B1F958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5B8E3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3.709.317,16 kn</w:t>
            </w:r>
          </w:p>
        </w:tc>
        <w:tc>
          <w:tcPr>
            <w:tcW w:w="1403" w:type="dxa"/>
          </w:tcPr>
          <w:p w:rsidRPr="00A654CB" w:rsidR="005C161F" w:rsidP="001962A8" w:rsidRDefault="005C161F" w14:paraId="0101E4D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Dio osporene tražbine od 164.487,06 kn predmet je sudskog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postupka koji je u tijeku, a ostatak tražbine odnosi se na uvjetne tražbine po zadužnicama predane kao sredstvo osiguranja, a za iste ne postoji tražbina.</w:t>
            </w:r>
          </w:p>
          <w:p w:rsidRPr="00A654CB" w:rsidR="005C161F" w:rsidP="001962A8" w:rsidRDefault="005C161F" w14:paraId="40B5EDC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E6F5F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1A536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Navedeni iznos dužnik nema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2A23AF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896BD3" w:rsidTr="001F5E81" w14:paraId="436789B5" w14:textId="77777777">
        <w:tc>
          <w:tcPr>
            <w:tcW w:w="852" w:type="dxa"/>
          </w:tcPr>
          <w:p w:rsidRPr="00A654CB" w:rsidR="00896BD3" w:rsidP="001962A8" w:rsidRDefault="00896BD3" w14:paraId="6B2F82D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896BD3" w:rsidR="00896BD3" w:rsidP="001962A8" w:rsidRDefault="00896BD3" w14:paraId="2FD3417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96BD3" w:rsidP="001962A8" w:rsidRDefault="00896BD3" w14:paraId="1584989D" w14:textId="1E436B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6BD3">
              <w:rPr>
                <w:rFonts w:ascii="Arial" w:hAnsi="Arial" w:cs="Arial"/>
                <w:sz w:val="20"/>
                <w:szCs w:val="20"/>
              </w:rPr>
              <w:t>Na upit suda ostaj</w:t>
            </w:r>
            <w:r w:rsidR="00A85FD7">
              <w:rPr>
                <w:rFonts w:ascii="Arial" w:hAnsi="Arial" w:cs="Arial"/>
                <w:sz w:val="20"/>
                <w:szCs w:val="20"/>
              </w:rPr>
              <w:t>u</w:t>
            </w:r>
            <w:r w:rsidRPr="00896BD3">
              <w:rPr>
                <w:rFonts w:ascii="Arial" w:hAnsi="Arial" w:cs="Arial"/>
                <w:sz w:val="20"/>
                <w:szCs w:val="20"/>
              </w:rPr>
              <w:t xml:space="preserve"> li kod osporavanja izjavljuj</w:t>
            </w:r>
            <w:r w:rsidR="00A85FD7">
              <w:rPr>
                <w:rFonts w:ascii="Arial" w:hAnsi="Arial" w:cs="Arial"/>
                <w:sz w:val="20"/>
                <w:szCs w:val="20"/>
              </w:rPr>
              <w:t>u</w:t>
            </w:r>
            <w:r w:rsidRPr="00896BD3">
              <w:rPr>
                <w:rFonts w:ascii="Arial" w:hAnsi="Arial" w:cs="Arial"/>
                <w:sz w:val="20"/>
                <w:szCs w:val="20"/>
              </w:rPr>
              <w:t xml:space="preserve"> da</w:t>
            </w:r>
            <w:r w:rsidR="00004A4C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982D9E" w:rsidP="001962A8" w:rsidRDefault="00982D9E" w14:paraId="50CB2A61" w14:textId="1D25B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82D9E" w:rsidP="001962A8" w:rsidRDefault="00982D9E" w14:paraId="4A45EA66" w14:textId="6D47BB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Povjerenica pojašnjava da se o</w:t>
            </w:r>
            <w:r w:rsidRPr="00982D9E">
              <w:rPr>
                <w:rFonts w:ascii="Arial" w:hAnsi="Arial" w:cs="Arial"/>
                <w:sz w:val="20"/>
                <w:szCs w:val="20"/>
              </w:rPr>
              <w:t>sporeni dio tražbine odnosi se na penale koji su predmet sudskog spora i nisu evidentirane u poslovnim knjigama u iznosu od 164.487,06 kuna, a ostatak se odnosi na uvjetnu tražbinu po izdanim zadužnicama koje su predane kao sredstvo osiguranja po ugovorima i za koje ne postoji tražbina</w:t>
            </w:r>
            <w:r w:rsidR="0096603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37102" w:rsidP="001962A8" w:rsidRDefault="00737102" w14:paraId="087459A0" w14:textId="729EFC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A562A" w:rsidP="001962A8" w:rsidRDefault="005175C9" w14:paraId="692350E4" w14:textId="49D816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Iz prijave </w:t>
            </w:r>
            <w:r w:rsidR="0056621D">
              <w:rPr>
                <w:rFonts w:ascii="Arial" w:hAnsi="Arial" w:cs="Arial"/>
                <w:sz w:val="20"/>
                <w:szCs w:val="20"/>
              </w:rPr>
              <w:t xml:space="preserve">tražbine </w:t>
            </w:r>
            <w:r>
              <w:rPr>
                <w:rFonts w:ascii="Arial" w:hAnsi="Arial" w:cs="Arial"/>
                <w:sz w:val="20"/>
                <w:szCs w:val="20"/>
              </w:rPr>
              <w:t>proizlazi da se tražbina temelji na računima</w:t>
            </w:r>
            <w:r w:rsidR="00252561">
              <w:rPr>
                <w:rFonts w:ascii="Arial" w:hAnsi="Arial" w:cs="Arial"/>
                <w:sz w:val="20"/>
                <w:szCs w:val="20"/>
              </w:rPr>
              <w:t>, obračunima kamata i dvije zadužnice OV-</w:t>
            </w:r>
            <w:r w:rsidR="001A562A">
              <w:rPr>
                <w:rFonts w:ascii="Arial" w:hAnsi="Arial" w:cs="Arial"/>
                <w:sz w:val="20"/>
                <w:szCs w:val="20"/>
              </w:rPr>
              <w:t xml:space="preserve">701/17 i </w:t>
            </w:r>
            <w:proofErr w:type="spellStart"/>
            <w:r w:rsidR="001A562A">
              <w:rPr>
                <w:rFonts w:ascii="Arial" w:hAnsi="Arial" w:cs="Arial"/>
                <w:sz w:val="20"/>
                <w:szCs w:val="20"/>
              </w:rPr>
              <w:t>Ov</w:t>
            </w:r>
            <w:proofErr w:type="spellEnd"/>
            <w:r w:rsidR="001A562A">
              <w:rPr>
                <w:rFonts w:ascii="Arial" w:hAnsi="Arial" w:cs="Arial"/>
                <w:sz w:val="20"/>
                <w:szCs w:val="20"/>
              </w:rPr>
              <w:t>-702/17 obje od 8. veljače 2017.,</w:t>
            </w:r>
            <w:r w:rsidR="00F66E8C">
              <w:rPr>
                <w:rFonts w:ascii="Arial" w:hAnsi="Arial" w:cs="Arial"/>
                <w:sz w:val="20"/>
                <w:szCs w:val="20"/>
              </w:rPr>
              <w:t xml:space="preserve"> prva na iznos od 1.021.220,41 kn i druga na iznos od 1.838.112,79 kn</w:t>
            </w:r>
          </w:p>
          <w:p w:rsidR="001A562A" w:rsidP="001962A8" w:rsidRDefault="001A562A" w14:paraId="4679E05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37102" w:rsidP="001962A8" w:rsidRDefault="00EC6167" w14:paraId="58564993" w14:textId="557122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Utvrđuje se da je vjerovnik na</w:t>
            </w:r>
            <w:r w:rsidRPr="0056386F" w:rsidR="001E0060">
              <w:rPr>
                <w:rFonts w:ascii="Arial" w:hAnsi="Arial" w:cs="Arial"/>
                <w:sz w:val="20"/>
                <w:szCs w:val="20"/>
              </w:rPr>
              <w:t xml:space="preserve"> upit suda odnose li se </w:t>
            </w:r>
            <w:r w:rsidRPr="0056386F" w:rsidR="00DA034E">
              <w:rPr>
                <w:rFonts w:ascii="Arial" w:hAnsi="Arial" w:cs="Arial"/>
                <w:sz w:val="20"/>
                <w:szCs w:val="20"/>
              </w:rPr>
              <w:t xml:space="preserve">zadužnice na </w:t>
            </w:r>
            <w:r w:rsidRPr="0056386F" w:rsidR="001E0060">
              <w:rPr>
                <w:rFonts w:ascii="Arial" w:hAnsi="Arial" w:cs="Arial"/>
                <w:sz w:val="20"/>
                <w:szCs w:val="20"/>
              </w:rPr>
              <w:t xml:space="preserve">dio </w:t>
            </w:r>
            <w:r w:rsidRPr="0056386F" w:rsidR="0056621D">
              <w:rPr>
                <w:rFonts w:ascii="Arial" w:hAnsi="Arial" w:cs="Arial"/>
                <w:sz w:val="20"/>
                <w:szCs w:val="20"/>
              </w:rPr>
              <w:t>tražbine</w:t>
            </w:r>
            <w:r w:rsidRPr="0056386F" w:rsidR="00C12B4A">
              <w:rPr>
                <w:rFonts w:ascii="Arial" w:hAnsi="Arial" w:cs="Arial"/>
                <w:sz w:val="20"/>
                <w:szCs w:val="20"/>
              </w:rPr>
              <w:t xml:space="preserve"> koje dospijeva nakon otvaranja </w:t>
            </w:r>
            <w:proofErr w:type="spellStart"/>
            <w:r w:rsidRPr="0056386F" w:rsidR="00C12B4A">
              <w:rPr>
                <w:rFonts w:ascii="Arial" w:hAnsi="Arial" w:cs="Arial"/>
                <w:sz w:val="20"/>
                <w:szCs w:val="20"/>
              </w:rPr>
              <w:t>predstečajnog</w:t>
            </w:r>
            <w:proofErr w:type="spellEnd"/>
            <w:r w:rsidRPr="0056386F" w:rsidR="00C12B4A">
              <w:rPr>
                <w:rFonts w:ascii="Arial" w:hAnsi="Arial" w:cs="Arial"/>
                <w:sz w:val="20"/>
                <w:szCs w:val="20"/>
              </w:rPr>
              <w:t xml:space="preserve"> postupka</w:t>
            </w:r>
            <w:r w:rsidRPr="0056386F" w:rsidR="001E0060">
              <w:rPr>
                <w:rFonts w:ascii="Arial" w:hAnsi="Arial" w:cs="Arial"/>
                <w:sz w:val="20"/>
                <w:szCs w:val="20"/>
              </w:rPr>
              <w:t xml:space="preserve"> u iznosu od </w:t>
            </w:r>
            <w:r w:rsidRPr="0056386F" w:rsidR="00DA034E">
              <w:rPr>
                <w:rFonts w:ascii="Arial" w:hAnsi="Arial" w:cs="Arial"/>
                <w:sz w:val="20"/>
                <w:szCs w:val="20"/>
              </w:rPr>
              <w:t xml:space="preserve"> 3.064.395,76 kn</w:t>
            </w:r>
            <w:r w:rsidRPr="0056386F" w:rsidR="00C12B4A">
              <w:rPr>
                <w:rFonts w:ascii="Arial" w:hAnsi="Arial" w:cs="Arial"/>
                <w:sz w:val="20"/>
                <w:szCs w:val="20"/>
              </w:rPr>
              <w:t xml:space="preserve"> tj. na njegov dio</w:t>
            </w:r>
            <w:r w:rsidRPr="0056386F" w:rsidR="00DA034E">
              <w:rPr>
                <w:rFonts w:ascii="Arial" w:hAnsi="Arial" w:cs="Arial"/>
                <w:sz w:val="20"/>
                <w:szCs w:val="20"/>
              </w:rPr>
              <w:t xml:space="preserve"> ili na dospjeli dio </w:t>
            </w:r>
            <w:r w:rsidRPr="0056386F" w:rsidR="0056621D">
              <w:rPr>
                <w:rFonts w:ascii="Arial" w:hAnsi="Arial" w:cs="Arial"/>
                <w:sz w:val="20"/>
                <w:szCs w:val="20"/>
              </w:rPr>
              <w:t>tražbine</w:t>
            </w:r>
            <w:r w:rsidRPr="0056386F" w:rsidR="00DA034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6386F" w:rsidR="000E049D">
              <w:rPr>
                <w:rFonts w:ascii="Arial" w:hAnsi="Arial" w:cs="Arial"/>
                <w:sz w:val="20"/>
                <w:szCs w:val="20"/>
              </w:rPr>
              <w:t xml:space="preserve"> i dio nedospjel</w:t>
            </w:r>
            <w:r w:rsidRPr="0056386F" w:rsidR="0056621D">
              <w:rPr>
                <w:rFonts w:ascii="Arial" w:hAnsi="Arial" w:cs="Arial"/>
                <w:sz w:val="20"/>
                <w:szCs w:val="20"/>
              </w:rPr>
              <w:t>e</w:t>
            </w:r>
            <w:r w:rsidRPr="0056386F" w:rsidR="000F6D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6386F" w:rsidR="0056621D">
              <w:rPr>
                <w:rFonts w:ascii="Arial" w:hAnsi="Arial" w:cs="Arial"/>
                <w:sz w:val="20"/>
                <w:szCs w:val="20"/>
              </w:rPr>
              <w:t>tražbine</w:t>
            </w:r>
            <w:r w:rsidRPr="0056386F" w:rsidR="002876C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5492">
              <w:rPr>
                <w:rFonts w:ascii="Arial" w:hAnsi="Arial" w:cs="Arial"/>
                <w:sz w:val="20"/>
                <w:szCs w:val="20"/>
              </w:rPr>
              <w:t>te</w:t>
            </w:r>
            <w:r w:rsidRPr="0056386F" w:rsidR="001962A8">
              <w:rPr>
                <w:rFonts w:ascii="Arial" w:hAnsi="Arial" w:cs="Arial"/>
                <w:sz w:val="20"/>
                <w:szCs w:val="20"/>
              </w:rPr>
              <w:t xml:space="preserve"> koji </w:t>
            </w:r>
            <w:r w:rsidRPr="0056386F" w:rsidR="000F6D0F">
              <w:rPr>
                <w:rFonts w:ascii="Arial" w:hAnsi="Arial" w:cs="Arial"/>
                <w:sz w:val="20"/>
                <w:szCs w:val="20"/>
              </w:rPr>
              <w:t xml:space="preserve">dio </w:t>
            </w:r>
            <w:r w:rsidRPr="0056386F" w:rsidR="00C12B4A">
              <w:rPr>
                <w:rFonts w:ascii="Arial" w:hAnsi="Arial" w:cs="Arial"/>
                <w:sz w:val="20"/>
                <w:szCs w:val="20"/>
              </w:rPr>
              <w:t xml:space="preserve"> jer</w:t>
            </w:r>
            <w:r w:rsidRPr="0056386F" w:rsidR="001962A8">
              <w:rPr>
                <w:rFonts w:ascii="Arial" w:hAnsi="Arial" w:cs="Arial"/>
                <w:sz w:val="20"/>
                <w:szCs w:val="20"/>
              </w:rPr>
              <w:t xml:space="preserve"> su zadužnice</w:t>
            </w:r>
            <w:r w:rsidRPr="0056386F" w:rsidR="00C12B4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6386F" w:rsidR="000E04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6386F" w:rsidR="00C40A06">
              <w:rPr>
                <w:rFonts w:ascii="Arial" w:hAnsi="Arial" w:cs="Arial"/>
                <w:sz w:val="20"/>
                <w:szCs w:val="20"/>
              </w:rPr>
              <w:t>ovršn</w:t>
            </w:r>
            <w:r w:rsidRPr="0056386F" w:rsidR="001962A8">
              <w:rPr>
                <w:rFonts w:ascii="Arial" w:hAnsi="Arial" w:cs="Arial"/>
                <w:sz w:val="20"/>
                <w:szCs w:val="20"/>
              </w:rPr>
              <w:t>e</w:t>
            </w:r>
            <w:r w:rsidRPr="0056386F" w:rsidR="00C40A06">
              <w:rPr>
                <w:rFonts w:ascii="Arial" w:hAnsi="Arial" w:cs="Arial"/>
                <w:sz w:val="20"/>
                <w:szCs w:val="20"/>
              </w:rPr>
              <w:t xml:space="preserve"> isprav</w:t>
            </w:r>
            <w:r w:rsidRPr="0056386F" w:rsidR="001962A8">
              <w:rPr>
                <w:rFonts w:ascii="Arial" w:hAnsi="Arial" w:cs="Arial"/>
                <w:sz w:val="20"/>
                <w:szCs w:val="20"/>
              </w:rPr>
              <w:t>e</w:t>
            </w:r>
            <w:r w:rsidRPr="0056386F" w:rsidR="00C40A06">
              <w:rPr>
                <w:rFonts w:ascii="Arial" w:hAnsi="Arial" w:cs="Arial"/>
                <w:sz w:val="20"/>
                <w:szCs w:val="20"/>
              </w:rPr>
              <w:t xml:space="preserve"> za </w:t>
            </w:r>
            <w:r w:rsidRPr="0056386F" w:rsidR="00B34100">
              <w:rPr>
                <w:rFonts w:ascii="Arial" w:hAnsi="Arial" w:cs="Arial"/>
                <w:sz w:val="20"/>
                <w:szCs w:val="20"/>
              </w:rPr>
              <w:t>2.859.333,20</w:t>
            </w:r>
            <w:r w:rsidRPr="0056386F" w:rsidR="001962A8">
              <w:rPr>
                <w:rFonts w:ascii="Arial" w:hAnsi="Arial" w:cs="Arial"/>
                <w:sz w:val="20"/>
                <w:szCs w:val="20"/>
              </w:rPr>
              <w:t xml:space="preserve"> kn i za kamate</w:t>
            </w:r>
            <w:r w:rsidRPr="0056386F" w:rsidR="00521F22">
              <w:rPr>
                <w:rFonts w:ascii="Arial" w:hAnsi="Arial" w:cs="Arial"/>
                <w:sz w:val="20"/>
                <w:szCs w:val="20"/>
              </w:rPr>
              <w:t xml:space="preserve"> u podnesku od 15.</w:t>
            </w:r>
            <w:r w:rsidR="007B5E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6386F" w:rsidR="00521F22">
              <w:rPr>
                <w:rFonts w:ascii="Arial" w:hAnsi="Arial" w:cs="Arial"/>
                <w:sz w:val="20"/>
                <w:szCs w:val="20"/>
              </w:rPr>
              <w:t>rujna 2022. naveo</w:t>
            </w:r>
            <w:r w:rsidRPr="00EC6167" w:rsidR="00521F2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da se</w:t>
            </w:r>
            <w:r w:rsidR="0056386F">
              <w:rPr>
                <w:rFonts w:ascii="Arial" w:hAnsi="Arial" w:cs="Arial"/>
                <w:sz w:val="20"/>
                <w:szCs w:val="20"/>
              </w:rPr>
              <w:t xml:space="preserve"> potraživanje prijavljeno u ovom postupku odnosi na ugovorna kazne, </w:t>
            </w:r>
            <w:proofErr w:type="spellStart"/>
            <w:r w:rsidR="0056386F">
              <w:rPr>
                <w:rFonts w:ascii="Arial" w:hAnsi="Arial" w:cs="Arial"/>
                <w:sz w:val="20"/>
                <w:szCs w:val="20"/>
              </w:rPr>
              <w:t>dangubnine</w:t>
            </w:r>
            <w:proofErr w:type="spellEnd"/>
            <w:r w:rsidR="0056386F">
              <w:rPr>
                <w:rFonts w:ascii="Arial" w:hAnsi="Arial" w:cs="Arial"/>
                <w:sz w:val="20"/>
                <w:szCs w:val="20"/>
              </w:rPr>
              <w:t xml:space="preserve"> i kamate i da nije osiguran</w:t>
            </w:r>
            <w:r w:rsidR="00DB1045">
              <w:rPr>
                <w:rFonts w:ascii="Arial" w:hAnsi="Arial" w:cs="Arial"/>
                <w:sz w:val="20"/>
                <w:szCs w:val="20"/>
              </w:rPr>
              <w:t>o</w:t>
            </w:r>
            <w:r w:rsidR="0056386F">
              <w:rPr>
                <w:rFonts w:ascii="Arial" w:hAnsi="Arial" w:cs="Arial"/>
                <w:sz w:val="20"/>
                <w:szCs w:val="20"/>
              </w:rPr>
              <w:t xml:space="preserve"> predmetnim zadužnicama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B5EBE" w:rsidP="001962A8" w:rsidRDefault="007B5EBE" w14:paraId="703FD326" w14:textId="5B944D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E1A2F" w:rsidP="001962A8" w:rsidRDefault="007B5EBE" w14:paraId="071DF4E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Punomoćnica vjerovnika izjavljuje da smatra da i dalje nejasan razlog osporav</w:t>
            </w:r>
            <w:r w:rsidR="00A45E07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nja s osnova ugovora kazne i vagonske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dangubnine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9E1A2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E1A2F" w:rsidP="001962A8" w:rsidRDefault="009E1A2F" w14:paraId="4CBC8DF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B5EBE" w:rsidP="001962A8" w:rsidRDefault="009E1A2F" w14:paraId="637566ED" w14:textId="25B8EE0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Nadalje povjerenica izjavljuje da će se naknadno očitovati o broju računa po koj</w:t>
            </w:r>
            <w:r w:rsidR="00C771AF">
              <w:rPr>
                <w:rFonts w:ascii="Arial" w:hAnsi="Arial" w:cs="Arial"/>
                <w:sz w:val="20"/>
                <w:szCs w:val="20"/>
              </w:rPr>
              <w:t>em</w:t>
            </w:r>
            <w:r>
              <w:rPr>
                <w:rFonts w:ascii="Arial" w:hAnsi="Arial" w:cs="Arial"/>
                <w:sz w:val="20"/>
                <w:szCs w:val="20"/>
              </w:rPr>
              <w:t xml:space="preserve"> se osporava tražbina.</w:t>
            </w:r>
          </w:p>
          <w:p w:rsidRPr="00A654CB" w:rsidR="00CC6C16" w:rsidP="001962A8" w:rsidRDefault="00CC6C16" w14:paraId="7477FA53" w14:textId="588211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896BD3" w:rsidP="001962A8" w:rsidRDefault="00896BD3" w14:paraId="39CB32C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41BC4CB2" w14:textId="77777777">
        <w:tc>
          <w:tcPr>
            <w:tcW w:w="852" w:type="dxa"/>
          </w:tcPr>
          <w:p w:rsidRPr="00A654CB" w:rsidR="005C161F" w:rsidP="001962A8" w:rsidRDefault="005C161F" w14:paraId="1948B6A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200.</w:t>
            </w:r>
          </w:p>
        </w:tc>
        <w:tc>
          <w:tcPr>
            <w:tcW w:w="1417" w:type="dxa"/>
          </w:tcPr>
          <w:p w:rsidRPr="00A654CB" w:rsidR="005C161F" w:rsidP="001962A8" w:rsidRDefault="005C161F" w14:paraId="1593B42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INOVACIJE I RAZVOJ društvo s ograničenom odgovornošću za usluge</w:t>
            </w:r>
          </w:p>
        </w:tc>
        <w:tc>
          <w:tcPr>
            <w:tcW w:w="709" w:type="dxa"/>
          </w:tcPr>
          <w:p w:rsidRPr="00A654CB" w:rsidR="005C161F" w:rsidP="001962A8" w:rsidRDefault="005C161F" w14:paraId="5E74133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16395694522</w:t>
            </w:r>
          </w:p>
        </w:tc>
        <w:tc>
          <w:tcPr>
            <w:tcW w:w="1134" w:type="dxa"/>
          </w:tcPr>
          <w:p w:rsidRPr="00A654CB" w:rsidR="005C161F" w:rsidP="001962A8" w:rsidRDefault="005C161F" w14:paraId="261107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Savska cesta 1A, 10000 Zagreb</w:t>
            </w:r>
          </w:p>
        </w:tc>
        <w:tc>
          <w:tcPr>
            <w:tcW w:w="1417" w:type="dxa"/>
          </w:tcPr>
          <w:p w:rsidRPr="00A654CB" w:rsidR="005C161F" w:rsidP="001962A8" w:rsidRDefault="005C161F" w14:paraId="7655FAF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1.861.559,92 kn</w:t>
            </w:r>
          </w:p>
        </w:tc>
        <w:tc>
          <w:tcPr>
            <w:tcW w:w="1110" w:type="dxa"/>
          </w:tcPr>
          <w:p w:rsidRPr="00A654CB" w:rsidR="005C161F" w:rsidP="001962A8" w:rsidRDefault="005C161F" w14:paraId="5B8AD6C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785EC83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734C99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F2682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3651CA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90A1DD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427D11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68E4A1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BBCED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9FCD4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3816C0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71B146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4EA798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245F0A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02E667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F1D288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CA9ED8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E0A76B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7742FE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F5F60F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918346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209F4E9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1.861.559,92 kn</w:t>
            </w:r>
          </w:p>
          <w:p w:rsidRPr="00A654CB" w:rsidR="005C161F" w:rsidP="001962A8" w:rsidRDefault="005C161F" w14:paraId="1A97351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5DCE10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5B2181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C542EC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493A0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E80186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335D89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3C35EF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91F0D7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75438A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50DBE1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B41B83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345039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9A7FAD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C4E15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AAAB0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137B08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07D31B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1D938A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55E6E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2C4E170" w14:textId="006D6C8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1.261.559,92 kn</w:t>
            </w:r>
            <w:r w:rsidR="00785FFA">
              <w:rPr>
                <w:rFonts w:ascii="Arial" w:hAnsi="Arial" w:cs="Arial"/>
                <w:sz w:val="20"/>
                <w:szCs w:val="20"/>
              </w:rPr>
              <w:t xml:space="preserve"> s time da otklanja osporavanje za 19.284,36 kn te ostaje kod osporavanja od 1.242.275,56 kn</w:t>
            </w:r>
          </w:p>
        </w:tc>
        <w:tc>
          <w:tcPr>
            <w:tcW w:w="1403" w:type="dxa"/>
          </w:tcPr>
          <w:p w:rsidRPr="00A654CB" w:rsidR="005C161F" w:rsidP="001962A8" w:rsidRDefault="005C161F" w14:paraId="26093C9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Tražbina je predmet sudskog postupka koji je u tijeku i kamata na tu tražbinu. Za iznos od 1.331.672,50 kn vjerovnik ne raspolaže ovršnom ispravom, a iznos od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529.887,42 kn dužnik nema iskazan u poslovnim knjigama.</w:t>
            </w:r>
          </w:p>
          <w:p w:rsidRPr="00A654CB" w:rsidR="005C161F" w:rsidP="001962A8" w:rsidRDefault="005C161F" w14:paraId="4B66B00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3B7D5E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E9692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Osporeni iznos dužnik nema iskazan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6170DC3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1942E5" w:rsidTr="001F5E81" w14:paraId="18250A70" w14:textId="77777777">
        <w:tc>
          <w:tcPr>
            <w:tcW w:w="852" w:type="dxa"/>
          </w:tcPr>
          <w:p w:rsidRPr="00A654CB" w:rsidR="001942E5" w:rsidP="001962A8" w:rsidRDefault="001942E5" w14:paraId="6E1AB2F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1942E5" w:rsidR="001942E5" w:rsidP="001962A8" w:rsidRDefault="001942E5" w14:paraId="69AB7DB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942E5" w:rsidP="001962A8" w:rsidRDefault="001942E5" w14:paraId="6AAB34A5" w14:textId="21C92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42E5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A146AA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82564D" w:rsidP="001962A8" w:rsidRDefault="0082564D" w14:paraId="09650292" w14:textId="03205B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2564D" w:rsidP="0082564D" w:rsidRDefault="0082564D" w14:paraId="0B623941" w14:textId="3F868C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 izjavljuje da d</w:t>
            </w:r>
            <w:r w:rsidRPr="0082564D">
              <w:rPr>
                <w:rFonts w:ascii="Arial" w:hAnsi="Arial" w:cs="Arial"/>
                <w:sz w:val="20"/>
                <w:szCs w:val="20"/>
              </w:rPr>
              <w:t>užnik nema knjižene račune broj 17/1/</w:t>
            </w:r>
            <w:proofErr w:type="spellStart"/>
            <w:r w:rsidRPr="0082564D">
              <w:rPr>
                <w:rFonts w:ascii="Arial" w:hAnsi="Arial" w:cs="Arial"/>
                <w:sz w:val="20"/>
                <w:szCs w:val="20"/>
              </w:rPr>
              <w:t>1</w:t>
            </w:r>
            <w:proofErr w:type="spellEnd"/>
            <w:r w:rsidRPr="0082564D">
              <w:rPr>
                <w:rFonts w:ascii="Arial" w:hAnsi="Arial" w:cs="Arial"/>
                <w:sz w:val="20"/>
                <w:szCs w:val="20"/>
              </w:rPr>
              <w:t xml:space="preserve"> od 15.09.2021. u iznosu od 361.415,00 kuna i 16/1/</w:t>
            </w:r>
            <w:proofErr w:type="spellStart"/>
            <w:r w:rsidRPr="0082564D">
              <w:rPr>
                <w:rFonts w:ascii="Arial" w:hAnsi="Arial" w:cs="Arial"/>
                <w:sz w:val="20"/>
                <w:szCs w:val="20"/>
              </w:rPr>
              <w:t>1</w:t>
            </w:r>
            <w:proofErr w:type="spellEnd"/>
            <w:r w:rsidRPr="0082564D">
              <w:rPr>
                <w:rFonts w:ascii="Arial" w:hAnsi="Arial" w:cs="Arial"/>
                <w:sz w:val="20"/>
                <w:szCs w:val="20"/>
              </w:rPr>
              <w:t xml:space="preserve"> u iznosu od 370.257,50 kuna te račun od 08.04.2022 br. 17/1/</w:t>
            </w:r>
            <w:proofErr w:type="spellStart"/>
            <w:r w:rsidRPr="0082564D">
              <w:rPr>
                <w:rFonts w:ascii="Arial" w:hAnsi="Arial" w:cs="Arial"/>
                <w:sz w:val="20"/>
                <w:szCs w:val="20"/>
              </w:rPr>
              <w:t>1</w:t>
            </w:r>
            <w:proofErr w:type="spellEnd"/>
            <w:r w:rsidRPr="0082564D">
              <w:rPr>
                <w:rFonts w:ascii="Arial" w:hAnsi="Arial" w:cs="Arial"/>
                <w:sz w:val="20"/>
                <w:szCs w:val="20"/>
              </w:rPr>
              <w:t xml:space="preserve"> u iznosu od 500.000,00 kuna. Osporava se i prijavljena kamata koja se odnosi na te </w:t>
            </w:r>
            <w:r>
              <w:rPr>
                <w:rFonts w:ascii="Arial" w:hAnsi="Arial" w:cs="Arial"/>
                <w:sz w:val="20"/>
                <w:szCs w:val="20"/>
              </w:rPr>
              <w:t xml:space="preserve">račune u iznosu od 10.603,06 kn, dok otklanja </w:t>
            </w:r>
            <w:r w:rsidRPr="0082564D" w:rsidR="00B0714E">
              <w:rPr>
                <w:rFonts w:ascii="Arial" w:hAnsi="Arial" w:cs="Arial"/>
                <w:sz w:val="20"/>
                <w:szCs w:val="20"/>
              </w:rPr>
              <w:t>osporavanje u iznosu od 19.284,36 kn koji se odnosi na kamate po priznatim računima.</w:t>
            </w:r>
          </w:p>
          <w:p w:rsidR="009C5BA1" w:rsidP="001962A8" w:rsidRDefault="009C5BA1" w14:paraId="0C443FAF" w14:textId="73FEAA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942E5" w:rsidP="001962A8" w:rsidRDefault="00DB1045" w14:paraId="1A933466" w14:textId="2408EC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Iz prijave proizlazi da </w:t>
            </w:r>
            <w:r w:rsidRPr="009C5BA1" w:rsidR="009C5BA1">
              <w:rPr>
                <w:rFonts w:ascii="Arial" w:hAnsi="Arial" w:cs="Arial"/>
                <w:sz w:val="20"/>
                <w:szCs w:val="20"/>
              </w:rPr>
              <w:t>se</w:t>
            </w:r>
            <w:r>
              <w:rPr>
                <w:rFonts w:ascii="Arial" w:hAnsi="Arial" w:cs="Arial"/>
                <w:sz w:val="20"/>
                <w:szCs w:val="20"/>
              </w:rPr>
              <w:t xml:space="preserve"> temelji na</w:t>
            </w:r>
            <w:r w:rsidRPr="009C5BA1" w:rsidR="009C5BA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C5BA1">
              <w:rPr>
                <w:rFonts w:ascii="Arial" w:hAnsi="Arial" w:cs="Arial"/>
                <w:sz w:val="20"/>
                <w:szCs w:val="20"/>
              </w:rPr>
              <w:t xml:space="preserve">izvodu i </w:t>
            </w:r>
            <w:r w:rsidR="00BB099F">
              <w:rPr>
                <w:rFonts w:ascii="Arial" w:hAnsi="Arial" w:cs="Arial"/>
                <w:sz w:val="20"/>
                <w:szCs w:val="20"/>
              </w:rPr>
              <w:t xml:space="preserve">računima </w:t>
            </w:r>
            <w:r w:rsidR="006F2ADB">
              <w:rPr>
                <w:rFonts w:ascii="Arial" w:hAnsi="Arial" w:cs="Arial"/>
                <w:sz w:val="20"/>
                <w:szCs w:val="20"/>
              </w:rPr>
              <w:t>te</w:t>
            </w:r>
            <w:r w:rsidR="00BB099F">
              <w:rPr>
                <w:rFonts w:ascii="Arial" w:hAnsi="Arial" w:cs="Arial"/>
                <w:sz w:val="20"/>
                <w:szCs w:val="20"/>
              </w:rPr>
              <w:t xml:space="preserve"> rješenju o ovrsi na temelju vjerodostojne isprave</w:t>
            </w:r>
            <w:r w:rsidRPr="009C5BA1" w:rsidR="009C5BA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51577">
              <w:rPr>
                <w:rFonts w:ascii="Arial" w:hAnsi="Arial" w:cs="Arial"/>
                <w:sz w:val="20"/>
                <w:szCs w:val="20"/>
              </w:rPr>
              <w:t xml:space="preserve">broj </w:t>
            </w:r>
            <w:proofErr w:type="spellStart"/>
            <w:r w:rsidR="00251577">
              <w:rPr>
                <w:rFonts w:ascii="Arial" w:hAnsi="Arial" w:cs="Arial"/>
                <w:sz w:val="20"/>
                <w:szCs w:val="20"/>
              </w:rPr>
              <w:t>Ovrv</w:t>
            </w:r>
            <w:proofErr w:type="spellEnd"/>
            <w:r w:rsidR="00251577">
              <w:rPr>
                <w:rFonts w:ascii="Arial" w:hAnsi="Arial" w:cs="Arial"/>
                <w:sz w:val="20"/>
                <w:szCs w:val="20"/>
              </w:rPr>
              <w:t>-</w:t>
            </w:r>
            <w:r w:rsidR="009C5BA1">
              <w:rPr>
                <w:rFonts w:ascii="Arial" w:hAnsi="Arial" w:cs="Arial"/>
                <w:sz w:val="20"/>
                <w:szCs w:val="20"/>
              </w:rPr>
              <w:t>4616</w:t>
            </w:r>
            <w:r w:rsidR="003F6901">
              <w:rPr>
                <w:rFonts w:ascii="Arial" w:hAnsi="Arial" w:cs="Arial"/>
                <w:sz w:val="20"/>
                <w:szCs w:val="20"/>
              </w:rPr>
              <w:t>/22 od 4. travnja 2022.</w:t>
            </w:r>
            <w:r w:rsidRPr="009C5BA1" w:rsidR="009C5BA1">
              <w:rPr>
                <w:rFonts w:ascii="Arial" w:hAnsi="Arial" w:cs="Arial"/>
                <w:sz w:val="20"/>
                <w:szCs w:val="20"/>
              </w:rPr>
              <w:t xml:space="preserve"> koj</w:t>
            </w:r>
            <w:r w:rsidR="006F2ADB">
              <w:rPr>
                <w:rFonts w:ascii="Arial" w:hAnsi="Arial" w:cs="Arial"/>
                <w:sz w:val="20"/>
                <w:szCs w:val="20"/>
              </w:rPr>
              <w:t>e</w:t>
            </w:r>
            <w:r w:rsidRPr="009C5BA1" w:rsidR="009C5BA1">
              <w:rPr>
                <w:rFonts w:ascii="Arial" w:hAnsi="Arial" w:cs="Arial"/>
                <w:sz w:val="20"/>
                <w:szCs w:val="20"/>
              </w:rPr>
              <w:t xml:space="preserve"> je donio javni bilježnik </w:t>
            </w:r>
            <w:r w:rsidR="003F6901">
              <w:rPr>
                <w:rFonts w:ascii="Arial" w:hAnsi="Arial" w:cs="Arial"/>
                <w:sz w:val="20"/>
                <w:szCs w:val="20"/>
              </w:rPr>
              <w:t>Marina Babić</w:t>
            </w:r>
            <w:r w:rsidR="00997B35">
              <w:rPr>
                <w:rFonts w:ascii="Arial" w:hAnsi="Arial" w:cs="Arial"/>
                <w:sz w:val="20"/>
                <w:szCs w:val="20"/>
              </w:rPr>
              <w:t>. Iako je vjerovnik naveo</w:t>
            </w:r>
            <w:r w:rsidR="00A759C6">
              <w:rPr>
                <w:rFonts w:ascii="Arial" w:hAnsi="Arial" w:cs="Arial"/>
                <w:sz w:val="20"/>
                <w:szCs w:val="20"/>
              </w:rPr>
              <w:t xml:space="preserve"> da raspolaže ovršnom ispravom u odnosu na tražbinu u</w:t>
            </w:r>
            <w:r w:rsidR="00997B35">
              <w:rPr>
                <w:rFonts w:ascii="Arial" w:hAnsi="Arial" w:cs="Arial"/>
                <w:sz w:val="20"/>
                <w:szCs w:val="20"/>
              </w:rPr>
              <w:t xml:space="preserve"> iznos</w:t>
            </w:r>
            <w:r w:rsidR="00A759C6">
              <w:rPr>
                <w:rFonts w:ascii="Arial" w:hAnsi="Arial" w:cs="Arial"/>
                <w:sz w:val="20"/>
                <w:szCs w:val="20"/>
              </w:rPr>
              <w:t>u</w:t>
            </w:r>
            <w:r w:rsidR="00997B35">
              <w:rPr>
                <w:rFonts w:ascii="Arial" w:hAnsi="Arial" w:cs="Arial"/>
                <w:sz w:val="20"/>
                <w:szCs w:val="20"/>
              </w:rPr>
              <w:t xml:space="preserve"> od 1.331.672,50 kn i </w:t>
            </w:r>
            <w:r>
              <w:rPr>
                <w:rFonts w:ascii="Arial" w:hAnsi="Arial" w:cs="Arial"/>
                <w:sz w:val="20"/>
                <w:szCs w:val="20"/>
              </w:rPr>
              <w:t>pri tome se pozvao na navedeno</w:t>
            </w:r>
            <w:r w:rsidR="00997B35">
              <w:rPr>
                <w:rFonts w:ascii="Arial" w:hAnsi="Arial" w:cs="Arial"/>
                <w:sz w:val="20"/>
                <w:szCs w:val="20"/>
              </w:rPr>
              <w:t xml:space="preserve"> rješenje o ovrsi </w:t>
            </w:r>
            <w:r w:rsidRPr="009C5BA1" w:rsidR="009C5BA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97B35" w:rsidR="00997B35">
              <w:rPr>
                <w:rFonts w:ascii="Arial" w:hAnsi="Arial" w:cs="Arial"/>
                <w:sz w:val="20"/>
                <w:szCs w:val="20"/>
              </w:rPr>
              <w:t xml:space="preserve">na </w:t>
            </w:r>
            <w:r w:rsidR="00997B35">
              <w:rPr>
                <w:rFonts w:ascii="Arial" w:hAnsi="Arial" w:cs="Arial"/>
                <w:sz w:val="20"/>
                <w:szCs w:val="20"/>
              </w:rPr>
              <w:t>njemu</w:t>
            </w:r>
            <w:r w:rsidRPr="00997B35" w:rsidR="00997B35">
              <w:rPr>
                <w:rFonts w:ascii="Arial" w:hAnsi="Arial" w:cs="Arial"/>
                <w:sz w:val="20"/>
                <w:szCs w:val="20"/>
              </w:rPr>
              <w:t xml:space="preserve"> nije otisnuta potvrda pravomoćnosti i ovršnosti</w:t>
            </w:r>
            <w:r w:rsidR="006F2ADB">
              <w:rPr>
                <w:rFonts w:ascii="Arial" w:hAnsi="Arial" w:cs="Arial"/>
                <w:sz w:val="20"/>
                <w:szCs w:val="20"/>
              </w:rPr>
              <w:t>.</w:t>
            </w:r>
            <w:r w:rsidRPr="00997B35" w:rsidR="00997B3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370D9" w:rsidR="009C5BA1">
              <w:rPr>
                <w:rFonts w:ascii="Arial" w:hAnsi="Arial" w:cs="Arial"/>
                <w:sz w:val="20"/>
                <w:szCs w:val="20"/>
              </w:rPr>
              <w:t>Štoviše</w:t>
            </w:r>
            <w:r w:rsidR="00251577">
              <w:rPr>
                <w:rFonts w:ascii="Arial" w:hAnsi="Arial" w:cs="Arial"/>
                <w:sz w:val="20"/>
                <w:szCs w:val="20"/>
              </w:rPr>
              <w:t xml:space="preserve">, na temelju uvida u </w:t>
            </w:r>
            <w:proofErr w:type="spellStart"/>
            <w:r w:rsidR="00251577">
              <w:rPr>
                <w:rFonts w:ascii="Arial" w:hAnsi="Arial" w:cs="Arial"/>
                <w:sz w:val="20"/>
                <w:szCs w:val="20"/>
              </w:rPr>
              <w:t>eSpis</w:t>
            </w:r>
            <w:proofErr w:type="spellEnd"/>
            <w:r w:rsidRPr="000370D9" w:rsidR="009C5BA1">
              <w:rPr>
                <w:rFonts w:ascii="Arial" w:hAnsi="Arial" w:cs="Arial"/>
                <w:sz w:val="20"/>
                <w:szCs w:val="20"/>
              </w:rPr>
              <w:t xml:space="preserve"> utvrđeno </w:t>
            </w:r>
            <w:r w:rsidR="00251577">
              <w:rPr>
                <w:rFonts w:ascii="Arial" w:hAnsi="Arial" w:cs="Arial"/>
                <w:sz w:val="20"/>
                <w:szCs w:val="20"/>
              </w:rPr>
              <w:t xml:space="preserve">je </w:t>
            </w:r>
            <w:r w:rsidRPr="000370D9" w:rsidR="009C5BA1">
              <w:rPr>
                <w:rFonts w:ascii="Arial" w:hAnsi="Arial" w:cs="Arial"/>
                <w:sz w:val="20"/>
                <w:szCs w:val="20"/>
              </w:rPr>
              <w:t>da je dužnik zaprimio rješenje 1</w:t>
            </w:r>
            <w:r w:rsidRPr="000370D9" w:rsidR="00F76B56">
              <w:rPr>
                <w:rFonts w:ascii="Arial" w:hAnsi="Arial" w:cs="Arial"/>
                <w:sz w:val="20"/>
                <w:szCs w:val="20"/>
              </w:rPr>
              <w:t>4. travnja</w:t>
            </w:r>
            <w:r w:rsidR="004D768A">
              <w:rPr>
                <w:rFonts w:ascii="Arial" w:hAnsi="Arial" w:cs="Arial"/>
                <w:sz w:val="20"/>
                <w:szCs w:val="20"/>
              </w:rPr>
              <w:t xml:space="preserve"> 2022. te je </w:t>
            </w:r>
            <w:r w:rsidRPr="000370D9" w:rsidR="001F5E58">
              <w:rPr>
                <w:rFonts w:ascii="Arial" w:hAnsi="Arial" w:cs="Arial"/>
                <w:sz w:val="20"/>
                <w:szCs w:val="20"/>
              </w:rPr>
              <w:t>19. travnja</w:t>
            </w:r>
            <w:r w:rsidRPr="000370D9" w:rsidR="009C5BA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370D9" w:rsidR="00F76B56">
              <w:rPr>
                <w:rFonts w:ascii="Arial" w:hAnsi="Arial" w:cs="Arial"/>
                <w:sz w:val="20"/>
                <w:szCs w:val="20"/>
              </w:rPr>
              <w:t xml:space="preserve">2022. </w:t>
            </w:r>
            <w:r w:rsidR="004D768A">
              <w:rPr>
                <w:rFonts w:ascii="Arial" w:hAnsi="Arial" w:cs="Arial"/>
                <w:sz w:val="20"/>
                <w:szCs w:val="20"/>
              </w:rPr>
              <w:t xml:space="preserve"> podnio </w:t>
            </w:r>
            <w:r w:rsidRPr="000370D9" w:rsidR="009C5BA1">
              <w:rPr>
                <w:rFonts w:ascii="Arial" w:hAnsi="Arial" w:cs="Arial"/>
                <w:sz w:val="20"/>
                <w:szCs w:val="20"/>
              </w:rPr>
              <w:t xml:space="preserve">pravovremeni prigovor protiv rješenja o ovrsi </w:t>
            </w:r>
            <w:r w:rsidR="004D768A">
              <w:rPr>
                <w:rFonts w:ascii="Arial" w:hAnsi="Arial" w:cs="Arial"/>
                <w:sz w:val="20"/>
                <w:szCs w:val="20"/>
              </w:rPr>
              <w:t xml:space="preserve">pa </w:t>
            </w:r>
            <w:r w:rsidRPr="000370D9" w:rsidR="009C5BA1">
              <w:rPr>
                <w:rFonts w:ascii="Arial" w:hAnsi="Arial" w:cs="Arial"/>
                <w:sz w:val="20"/>
                <w:szCs w:val="20"/>
              </w:rPr>
              <w:t>se postupak nastavio</w:t>
            </w:r>
            <w:r w:rsidR="004D768A">
              <w:rPr>
                <w:rFonts w:ascii="Arial" w:hAnsi="Arial" w:cs="Arial"/>
                <w:sz w:val="20"/>
                <w:szCs w:val="20"/>
              </w:rPr>
              <w:t xml:space="preserve"> pred Općinskim sudom u Novom Zagrebu </w:t>
            </w:r>
            <w:r w:rsidRPr="000370D9" w:rsidR="009C5BA1">
              <w:rPr>
                <w:rFonts w:ascii="Arial" w:hAnsi="Arial" w:cs="Arial"/>
                <w:sz w:val="20"/>
                <w:szCs w:val="20"/>
              </w:rPr>
              <w:t xml:space="preserve"> pod brojem </w:t>
            </w:r>
            <w:proofErr w:type="spellStart"/>
            <w:r w:rsidRPr="000370D9" w:rsidR="009C5BA1">
              <w:rPr>
                <w:rFonts w:ascii="Arial" w:hAnsi="Arial" w:cs="Arial"/>
                <w:sz w:val="20"/>
                <w:szCs w:val="20"/>
              </w:rPr>
              <w:t>Povrv</w:t>
            </w:r>
            <w:proofErr w:type="spellEnd"/>
            <w:r w:rsidRPr="000370D9" w:rsidR="009C5BA1">
              <w:rPr>
                <w:rFonts w:ascii="Arial" w:hAnsi="Arial" w:cs="Arial"/>
                <w:sz w:val="20"/>
                <w:szCs w:val="20"/>
              </w:rPr>
              <w:t>-</w:t>
            </w:r>
            <w:r w:rsidRPr="000370D9" w:rsidR="001F5E58">
              <w:rPr>
                <w:rFonts w:ascii="Arial" w:hAnsi="Arial" w:cs="Arial"/>
                <w:sz w:val="20"/>
                <w:szCs w:val="20"/>
              </w:rPr>
              <w:t>340/2022</w:t>
            </w:r>
            <w:r w:rsidRPr="000370D9" w:rsidR="009C5BA1">
              <w:rPr>
                <w:rFonts w:ascii="Arial" w:hAnsi="Arial" w:cs="Arial"/>
                <w:sz w:val="20"/>
                <w:szCs w:val="20"/>
              </w:rPr>
              <w:t>, tako da se ne radi o ovršnoj ispravi</w:t>
            </w:r>
            <w:r w:rsidRPr="009C5BA1" w:rsidR="009C5BA1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654CB" w:rsidR="00F505A4" w:rsidP="001962A8" w:rsidRDefault="00F505A4" w14:paraId="736C0B5F" w14:textId="04F087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1942E5" w:rsidP="001962A8" w:rsidRDefault="001942E5" w14:paraId="12FD3D4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508FC802" w14:textId="77777777">
        <w:tc>
          <w:tcPr>
            <w:tcW w:w="852" w:type="dxa"/>
          </w:tcPr>
          <w:p w:rsidRPr="00A654CB" w:rsidR="005C161F" w:rsidP="001962A8" w:rsidRDefault="005C161F" w14:paraId="6FD71D0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</w:t>
            </w:r>
          </w:p>
        </w:tc>
        <w:tc>
          <w:tcPr>
            <w:tcW w:w="1417" w:type="dxa"/>
          </w:tcPr>
          <w:p w:rsidRPr="00A654CB" w:rsidR="005C161F" w:rsidP="001962A8" w:rsidRDefault="005C161F" w14:paraId="2A81A9F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INOVAPRO društvo s ograničenom odgovornošću za projektiranje, inženjering i konzalting</w:t>
            </w:r>
          </w:p>
        </w:tc>
        <w:tc>
          <w:tcPr>
            <w:tcW w:w="709" w:type="dxa"/>
          </w:tcPr>
          <w:p w:rsidRPr="00A654CB" w:rsidR="005C161F" w:rsidP="001962A8" w:rsidRDefault="005C161F" w14:paraId="4B62AF3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75232829086</w:t>
            </w:r>
          </w:p>
        </w:tc>
        <w:tc>
          <w:tcPr>
            <w:tcW w:w="1134" w:type="dxa"/>
          </w:tcPr>
          <w:p w:rsidRPr="00A654CB" w:rsidR="005C161F" w:rsidP="001962A8" w:rsidRDefault="005C161F" w14:paraId="23E8B1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Bani 73, 10010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Buzin</w:t>
            </w:r>
            <w:proofErr w:type="spellEnd"/>
          </w:p>
        </w:tc>
        <w:tc>
          <w:tcPr>
            <w:tcW w:w="1417" w:type="dxa"/>
          </w:tcPr>
          <w:p w:rsidRPr="00A654CB" w:rsidR="005C161F" w:rsidP="001962A8" w:rsidRDefault="005C161F" w14:paraId="30E260F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590.352,60 kn</w:t>
            </w:r>
          </w:p>
        </w:tc>
        <w:tc>
          <w:tcPr>
            <w:tcW w:w="1110" w:type="dxa"/>
          </w:tcPr>
          <w:p w:rsidRPr="00A654CB" w:rsidR="005C161F" w:rsidP="001962A8" w:rsidRDefault="005C161F" w14:paraId="77AEDE7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1942E5" w:rsidP="001962A8" w:rsidRDefault="001942E5" w14:paraId="01137B8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FE7685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1B9A8DC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1.442,02 kn</w:t>
            </w:r>
          </w:p>
          <w:p w:rsidRPr="00A654CB" w:rsidR="005C161F" w:rsidP="001962A8" w:rsidRDefault="005C161F" w14:paraId="133DB96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1942E5" w:rsidP="001962A8" w:rsidRDefault="001942E5" w14:paraId="0830040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E544ED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1.442,02 kn</w:t>
            </w:r>
          </w:p>
        </w:tc>
        <w:tc>
          <w:tcPr>
            <w:tcW w:w="1403" w:type="dxa"/>
          </w:tcPr>
          <w:p w:rsidRPr="00A654CB" w:rsidR="005C161F" w:rsidP="001962A8" w:rsidRDefault="005C161F" w14:paraId="0361BDF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Pogrešan obračun kamata.</w:t>
            </w:r>
          </w:p>
          <w:p w:rsidRPr="00A654CB" w:rsidR="005C161F" w:rsidP="001962A8" w:rsidRDefault="005C161F" w14:paraId="32608E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D3D65F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Krivo obračunata kamata.</w:t>
            </w:r>
          </w:p>
        </w:tc>
        <w:tc>
          <w:tcPr>
            <w:tcW w:w="247" w:type="dxa"/>
          </w:tcPr>
          <w:p w:rsidRPr="00A654CB" w:rsidR="005C161F" w:rsidP="001962A8" w:rsidRDefault="005C161F" w14:paraId="777EA51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1942E5" w:rsidTr="001F5E81" w14:paraId="666F2212" w14:textId="77777777">
        <w:tc>
          <w:tcPr>
            <w:tcW w:w="852" w:type="dxa"/>
          </w:tcPr>
          <w:p w:rsidR="001942E5" w:rsidP="001962A8" w:rsidRDefault="001942E5" w14:paraId="22F8634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1942E5" w:rsidR="001942E5" w:rsidP="001962A8" w:rsidRDefault="001942E5" w14:paraId="47A6AB9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942E5" w:rsidP="001962A8" w:rsidRDefault="001942E5" w14:paraId="0FBFE7B4" w14:textId="1CC203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42E5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B0714E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CB08EF" w:rsidP="001962A8" w:rsidRDefault="00CB08EF" w14:paraId="4221BE2A" w14:textId="23893B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08EF" w:rsidP="001962A8" w:rsidRDefault="00116B89" w14:paraId="62AE5414" w14:textId="2CC84C3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6B89">
              <w:rPr>
                <w:rFonts w:ascii="Arial" w:hAnsi="Arial" w:cs="Arial"/>
                <w:sz w:val="20"/>
                <w:szCs w:val="20"/>
              </w:rPr>
              <w:t xml:space="preserve">Iz prijave proizlazi da se tražbina temelji </w:t>
            </w:r>
            <w:r w:rsidR="00CB08EF">
              <w:rPr>
                <w:rFonts w:ascii="Arial" w:hAnsi="Arial" w:cs="Arial"/>
                <w:sz w:val="20"/>
                <w:szCs w:val="20"/>
              </w:rPr>
              <w:t>na računu i kartici partnera te je sam vjerovnik naveo d</w:t>
            </w:r>
            <w:r w:rsidR="00BB099F">
              <w:rPr>
                <w:rFonts w:ascii="Arial" w:hAnsi="Arial" w:cs="Arial"/>
                <w:sz w:val="20"/>
                <w:szCs w:val="20"/>
              </w:rPr>
              <w:t>a ne raspolaže ovršnom ispravom.</w:t>
            </w:r>
          </w:p>
          <w:p w:rsidRPr="00A654CB" w:rsidR="001942E5" w:rsidP="001962A8" w:rsidRDefault="001942E5" w14:paraId="4AF45A8D" w14:textId="03F602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1942E5" w:rsidP="001962A8" w:rsidRDefault="001942E5" w14:paraId="1B42A2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586D0F40" w14:textId="77777777">
        <w:tc>
          <w:tcPr>
            <w:tcW w:w="852" w:type="dxa"/>
          </w:tcPr>
          <w:p w:rsidRPr="00A654CB" w:rsidR="005C161F" w:rsidP="001962A8" w:rsidRDefault="005C161F" w14:paraId="36F8C3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</w:t>
            </w:r>
          </w:p>
        </w:tc>
        <w:tc>
          <w:tcPr>
            <w:tcW w:w="1417" w:type="dxa"/>
          </w:tcPr>
          <w:p w:rsidR="005C161F" w:rsidP="001962A8" w:rsidRDefault="005C161F" w14:paraId="055F8E35" w14:textId="7F4C5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INPOS,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Tehnična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trgovina na debelo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drobno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d</w:t>
            </w:r>
            <w:r w:rsidR="00215492">
              <w:rPr>
                <w:rFonts w:ascii="Arial" w:hAnsi="Arial" w:cs="Arial"/>
                <w:sz w:val="20"/>
                <w:szCs w:val="20"/>
              </w:rPr>
              <w:t>.</w:t>
            </w:r>
            <w:r w:rsidRPr="00A654CB">
              <w:rPr>
                <w:rFonts w:ascii="Arial" w:hAnsi="Arial" w:cs="Arial"/>
                <w:sz w:val="20"/>
                <w:szCs w:val="20"/>
              </w:rPr>
              <w:t>o</w:t>
            </w:r>
            <w:r w:rsidR="00215492">
              <w:rPr>
                <w:rFonts w:ascii="Arial" w:hAnsi="Arial" w:cs="Arial"/>
                <w:sz w:val="20"/>
                <w:szCs w:val="20"/>
              </w:rPr>
              <w:t>.</w:t>
            </w:r>
            <w:r w:rsidRPr="00A654CB">
              <w:rPr>
                <w:rFonts w:ascii="Arial" w:hAnsi="Arial" w:cs="Arial"/>
                <w:sz w:val="20"/>
                <w:szCs w:val="20"/>
              </w:rPr>
              <w:t>o</w:t>
            </w:r>
            <w:r w:rsidR="002919AC">
              <w:rPr>
                <w:rFonts w:ascii="Arial" w:hAnsi="Arial" w:cs="Arial"/>
                <w:sz w:val="20"/>
                <w:szCs w:val="20"/>
              </w:rPr>
              <w:t xml:space="preserve"> preneseno </w:t>
            </w:r>
          </w:p>
          <w:p w:rsidR="00215492" w:rsidP="001962A8" w:rsidRDefault="002919AC" w14:paraId="6C59A16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 </w:t>
            </w:r>
          </w:p>
          <w:p w:rsidR="00215492" w:rsidP="001962A8" w:rsidRDefault="00215492" w14:paraId="5E6D799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2919AC" w:rsidP="001962A8" w:rsidRDefault="002919AC" w14:paraId="00647602" w14:textId="442F5BE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ZAVORAV</w:t>
            </w:r>
            <w:r w:rsidR="000542A8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LNICA TRIGLAV d.d.</w:t>
            </w:r>
            <w:r w:rsidR="00784631">
              <w:rPr>
                <w:rFonts w:ascii="Arial" w:hAnsi="Arial" w:cs="Arial"/>
                <w:sz w:val="20"/>
                <w:szCs w:val="20"/>
              </w:rPr>
              <w:t xml:space="preserve"> dio u iznosu od 217.287,44 kn</w:t>
            </w:r>
          </w:p>
        </w:tc>
        <w:tc>
          <w:tcPr>
            <w:tcW w:w="709" w:type="dxa"/>
          </w:tcPr>
          <w:p w:rsidRPr="00A654CB" w:rsidR="005C161F" w:rsidP="001962A8" w:rsidRDefault="005C161F" w14:paraId="290FEA5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           </w:t>
            </w:r>
          </w:p>
        </w:tc>
        <w:tc>
          <w:tcPr>
            <w:tcW w:w="1134" w:type="dxa"/>
          </w:tcPr>
          <w:p w:rsidR="005C161F" w:rsidP="001962A8" w:rsidRDefault="005C161F" w14:paraId="62BD69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Opekarniška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cesta 2, 3000 Celje, Slovenija</w:t>
            </w:r>
          </w:p>
          <w:p w:rsidR="002919AC" w:rsidP="001962A8" w:rsidRDefault="002919AC" w14:paraId="5342309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919AC" w:rsidP="001962A8" w:rsidRDefault="002919AC" w14:paraId="698B98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2919AC" w:rsidP="001962A8" w:rsidRDefault="002919AC" w14:paraId="629DED9D" w14:textId="0E257D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Slovenija, Ljubljana,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Miklovšičeva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cesta 19</w:t>
            </w:r>
          </w:p>
        </w:tc>
        <w:tc>
          <w:tcPr>
            <w:tcW w:w="1417" w:type="dxa"/>
          </w:tcPr>
          <w:p w:rsidRPr="00784631" w:rsidR="00784631" w:rsidP="00784631" w:rsidRDefault="005C161F" w14:paraId="0EEEA77D" w14:textId="414F90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266.114,29 kn</w:t>
            </w:r>
            <w:r w:rsidR="00784631">
              <w:t xml:space="preserve"> </w:t>
            </w:r>
            <w:r w:rsidRPr="00784631" w:rsidR="00784631">
              <w:rPr>
                <w:rFonts w:ascii="Arial" w:hAnsi="Arial" w:cs="Arial"/>
              </w:rPr>
              <w:t>s</w:t>
            </w:r>
            <w:r w:rsidR="00784631">
              <w:t xml:space="preserve"> time da je </w:t>
            </w:r>
            <w:r w:rsidRPr="00784631" w:rsidR="00784631">
              <w:rPr>
                <w:rFonts w:ascii="Arial" w:hAnsi="Arial" w:cs="Arial"/>
                <w:sz w:val="20"/>
                <w:szCs w:val="20"/>
              </w:rPr>
              <w:t xml:space="preserve">na </w:t>
            </w:r>
          </w:p>
          <w:p w:rsidRPr="00784631" w:rsidR="00784631" w:rsidP="00784631" w:rsidRDefault="00784631" w14:paraId="749C242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784631" w:rsidRDefault="00784631" w14:paraId="5FB17860" w14:textId="1D5870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4631">
              <w:rPr>
                <w:rFonts w:ascii="Arial" w:hAnsi="Arial" w:cs="Arial"/>
                <w:sz w:val="20"/>
                <w:szCs w:val="20"/>
              </w:rPr>
              <w:t xml:space="preserve">ZAVORAVLNICA TRIGLAV </w:t>
            </w:r>
            <w:r w:rsidRPr="00784631">
              <w:rPr>
                <w:rFonts w:ascii="Arial" w:hAnsi="Arial" w:cs="Arial"/>
                <w:sz w:val="20"/>
                <w:szCs w:val="20"/>
              </w:rPr>
              <w:lastRenderedPageBreak/>
              <w:t xml:space="preserve">d.d. </w:t>
            </w:r>
            <w:r>
              <w:rPr>
                <w:rFonts w:ascii="Arial" w:hAnsi="Arial" w:cs="Arial"/>
                <w:sz w:val="20"/>
                <w:szCs w:val="20"/>
              </w:rPr>
              <w:t xml:space="preserve">prenesen </w:t>
            </w:r>
            <w:r w:rsidRPr="00784631">
              <w:rPr>
                <w:rFonts w:ascii="Arial" w:hAnsi="Arial" w:cs="Arial"/>
                <w:sz w:val="20"/>
                <w:szCs w:val="20"/>
              </w:rPr>
              <w:t>dio</w:t>
            </w:r>
            <w:r>
              <w:rPr>
                <w:rFonts w:ascii="Arial" w:hAnsi="Arial" w:cs="Arial"/>
                <w:sz w:val="20"/>
                <w:szCs w:val="20"/>
              </w:rPr>
              <w:t xml:space="preserve"> tražbine</w:t>
            </w:r>
            <w:r w:rsidRPr="00784631">
              <w:rPr>
                <w:rFonts w:ascii="Arial" w:hAnsi="Arial" w:cs="Arial"/>
                <w:sz w:val="20"/>
                <w:szCs w:val="20"/>
              </w:rPr>
              <w:t xml:space="preserve"> u iznosu od 217.287,44 kn</w:t>
            </w:r>
          </w:p>
        </w:tc>
        <w:tc>
          <w:tcPr>
            <w:tcW w:w="1110" w:type="dxa"/>
          </w:tcPr>
          <w:p w:rsidRPr="00A654CB" w:rsidR="005C161F" w:rsidP="001962A8" w:rsidRDefault="005C161F" w14:paraId="3663DAA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DIV GRUPA d.o.o.</w:t>
            </w:r>
          </w:p>
        </w:tc>
        <w:tc>
          <w:tcPr>
            <w:tcW w:w="1158" w:type="dxa"/>
          </w:tcPr>
          <w:p w:rsidRPr="00A654CB" w:rsidR="005C161F" w:rsidP="001962A8" w:rsidRDefault="005C161F" w14:paraId="2FC757F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266.114,29 kn</w:t>
            </w:r>
          </w:p>
        </w:tc>
        <w:tc>
          <w:tcPr>
            <w:tcW w:w="1403" w:type="dxa"/>
          </w:tcPr>
          <w:p w:rsidRPr="00A654CB" w:rsidR="005C161F" w:rsidP="001962A8" w:rsidRDefault="005C161F" w14:paraId="0D8558EC" w14:textId="502891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Tražbina je predmet sudskog postupka koji je u tijeku i kamatama na tu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tražbinu. Vjerovnik nema ovršnu ispravu, budući je rješenje o ovrsi stavljeno van snage sudskim rješenjem.</w:t>
            </w:r>
            <w:r w:rsidR="001942E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654CB">
              <w:rPr>
                <w:rFonts w:ascii="Arial" w:hAnsi="Arial" w:cs="Arial"/>
                <w:sz w:val="20"/>
                <w:szCs w:val="20"/>
              </w:rPr>
              <w:t>Vjerovnik je tra</w:t>
            </w:r>
            <w:r>
              <w:rPr>
                <w:rFonts w:ascii="Arial" w:hAnsi="Arial" w:cs="Arial"/>
                <w:sz w:val="20"/>
                <w:szCs w:val="20"/>
              </w:rPr>
              <w:t>žbinu naplatio putem osiguranja</w:t>
            </w:r>
          </w:p>
        </w:tc>
        <w:tc>
          <w:tcPr>
            <w:tcW w:w="247" w:type="dxa"/>
          </w:tcPr>
          <w:p w:rsidRPr="00A654CB" w:rsidR="005C161F" w:rsidP="001962A8" w:rsidRDefault="005C161F" w14:paraId="4FB11B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1942E5" w:rsidTr="001F5E81" w14:paraId="4CA7A118" w14:textId="77777777">
        <w:tc>
          <w:tcPr>
            <w:tcW w:w="852" w:type="dxa"/>
          </w:tcPr>
          <w:p w:rsidR="001942E5" w:rsidP="001962A8" w:rsidRDefault="001942E5" w14:paraId="70ADC7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1942E5" w:rsidP="001962A8" w:rsidRDefault="001942E5" w14:paraId="744A5E52" w14:textId="2E727A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84631" w:rsidP="001962A8" w:rsidRDefault="00784631" w14:paraId="78C4835A" w14:textId="67E6A6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Punomoćnik vjerovnika da je </w:t>
            </w:r>
            <w:r w:rsidRPr="00784631">
              <w:rPr>
                <w:rFonts w:ascii="Arial" w:hAnsi="Arial" w:cs="Arial"/>
                <w:sz w:val="20"/>
                <w:szCs w:val="20"/>
              </w:rPr>
              <w:t>ZAVORAV</w:t>
            </w:r>
            <w:r w:rsidR="000542A8">
              <w:rPr>
                <w:rFonts w:ascii="Arial" w:hAnsi="Arial" w:cs="Arial"/>
                <w:sz w:val="20"/>
                <w:szCs w:val="20"/>
              </w:rPr>
              <w:t>A</w:t>
            </w:r>
            <w:r w:rsidRPr="00784631">
              <w:rPr>
                <w:rFonts w:ascii="Arial" w:hAnsi="Arial" w:cs="Arial"/>
                <w:sz w:val="20"/>
                <w:szCs w:val="20"/>
              </w:rPr>
              <w:t>LNICA TRIGLAV d.d. prenesen dio tražbine u iznosu od 217.287,44 kn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1942E5" w:rsidR="00784631" w:rsidP="001962A8" w:rsidRDefault="00784631" w14:paraId="21FC45D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942E5" w:rsidP="001962A8" w:rsidRDefault="001942E5" w14:paraId="2CCE2BBA" w14:textId="2CDA0C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42E5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0542A8">
              <w:rPr>
                <w:rFonts w:ascii="Arial" w:hAnsi="Arial" w:cs="Arial"/>
                <w:sz w:val="20"/>
                <w:szCs w:val="20"/>
              </w:rPr>
              <w:t xml:space="preserve"> ostaje.</w:t>
            </w:r>
          </w:p>
          <w:p w:rsidR="00251577" w:rsidP="001962A8" w:rsidRDefault="00251577" w14:paraId="7118F537" w14:textId="65843C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B1045" w:rsidP="001962A8" w:rsidRDefault="00116B89" w14:paraId="76B16163" w14:textId="4C8340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6B89">
              <w:rPr>
                <w:rFonts w:ascii="Arial" w:hAnsi="Arial" w:cs="Arial"/>
                <w:sz w:val="20"/>
                <w:szCs w:val="20"/>
              </w:rPr>
              <w:t xml:space="preserve">Iz prijave proizlazi da se tražbina temelji </w:t>
            </w:r>
            <w:r w:rsidR="006F2ADB">
              <w:rPr>
                <w:rFonts w:ascii="Arial" w:hAnsi="Arial" w:cs="Arial"/>
                <w:sz w:val="20"/>
                <w:szCs w:val="20"/>
              </w:rPr>
              <w:t xml:space="preserve">na </w:t>
            </w:r>
            <w:r w:rsidRPr="00251577" w:rsidR="00251577">
              <w:rPr>
                <w:rFonts w:ascii="Arial" w:hAnsi="Arial" w:cs="Arial"/>
                <w:sz w:val="20"/>
                <w:szCs w:val="20"/>
              </w:rPr>
              <w:t xml:space="preserve"> izvodu</w:t>
            </w:r>
            <w:r w:rsidR="00251577">
              <w:rPr>
                <w:rFonts w:ascii="Arial" w:hAnsi="Arial" w:cs="Arial"/>
                <w:sz w:val="20"/>
                <w:szCs w:val="20"/>
              </w:rPr>
              <w:t xml:space="preserve"> i računima </w:t>
            </w:r>
            <w:r w:rsidR="006F2ADB">
              <w:rPr>
                <w:rFonts w:ascii="Arial" w:hAnsi="Arial" w:cs="Arial"/>
                <w:sz w:val="20"/>
                <w:szCs w:val="20"/>
              </w:rPr>
              <w:t xml:space="preserve">te </w:t>
            </w:r>
            <w:r w:rsidR="00251577">
              <w:rPr>
                <w:rFonts w:ascii="Arial" w:hAnsi="Arial" w:cs="Arial"/>
                <w:sz w:val="20"/>
                <w:szCs w:val="20"/>
              </w:rPr>
              <w:t xml:space="preserve">rješenju o ovrsi </w:t>
            </w:r>
            <w:r w:rsidR="00BB099F">
              <w:rPr>
                <w:rFonts w:ascii="Arial" w:hAnsi="Arial" w:cs="Arial"/>
                <w:sz w:val="20"/>
                <w:szCs w:val="20"/>
              </w:rPr>
              <w:t>broj</w:t>
            </w:r>
            <w:r w:rsidRPr="00251577" w:rsidR="0025157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E0370">
              <w:rPr>
                <w:rFonts w:ascii="Arial" w:hAnsi="Arial" w:cs="Arial"/>
                <w:sz w:val="20"/>
                <w:szCs w:val="20"/>
              </w:rPr>
              <w:t>Ovrv</w:t>
            </w:r>
            <w:proofErr w:type="spellEnd"/>
            <w:r w:rsidR="003E0370">
              <w:rPr>
                <w:rFonts w:ascii="Arial" w:hAnsi="Arial" w:cs="Arial"/>
                <w:sz w:val="20"/>
                <w:szCs w:val="20"/>
              </w:rPr>
              <w:t xml:space="preserve">-1276/2022 </w:t>
            </w:r>
            <w:r w:rsidRPr="00251577" w:rsidR="00251577">
              <w:rPr>
                <w:rFonts w:ascii="Arial" w:hAnsi="Arial" w:cs="Arial"/>
                <w:sz w:val="20"/>
                <w:szCs w:val="20"/>
              </w:rPr>
              <w:t xml:space="preserve">od </w:t>
            </w:r>
            <w:r w:rsidR="003E0370">
              <w:rPr>
                <w:rFonts w:ascii="Arial" w:hAnsi="Arial" w:cs="Arial"/>
                <w:sz w:val="20"/>
                <w:szCs w:val="20"/>
              </w:rPr>
              <w:t>1</w:t>
            </w:r>
            <w:r w:rsidRPr="00251577" w:rsidR="00251577">
              <w:rPr>
                <w:rFonts w:ascii="Arial" w:hAnsi="Arial" w:cs="Arial"/>
                <w:sz w:val="20"/>
                <w:szCs w:val="20"/>
              </w:rPr>
              <w:t xml:space="preserve">4. travnja 2022. koji je donio javni bilježnik </w:t>
            </w:r>
            <w:r w:rsidR="003E0370">
              <w:rPr>
                <w:rFonts w:ascii="Arial" w:hAnsi="Arial" w:cs="Arial"/>
                <w:sz w:val="20"/>
                <w:szCs w:val="20"/>
              </w:rPr>
              <w:t>Jasminka Vrba</w:t>
            </w:r>
            <w:r w:rsidRPr="00251577" w:rsidR="00251577">
              <w:rPr>
                <w:rFonts w:ascii="Arial" w:hAnsi="Arial" w:cs="Arial"/>
                <w:sz w:val="20"/>
                <w:szCs w:val="20"/>
              </w:rPr>
              <w:t xml:space="preserve">. Iako je vjerovnik naveo da raspolaže ovršnom ispravom za iznos od </w:t>
            </w:r>
            <w:r w:rsidR="008768F7">
              <w:rPr>
                <w:rFonts w:ascii="Arial" w:hAnsi="Arial" w:cs="Arial"/>
                <w:sz w:val="20"/>
                <w:szCs w:val="20"/>
              </w:rPr>
              <w:t>259.075,96</w:t>
            </w:r>
            <w:r w:rsidRPr="00251577" w:rsidR="00251577">
              <w:rPr>
                <w:rFonts w:ascii="Arial" w:hAnsi="Arial" w:cs="Arial"/>
                <w:sz w:val="20"/>
                <w:szCs w:val="20"/>
              </w:rPr>
              <w:t xml:space="preserve"> kn i to navedenim rješenjem o ovrsi  na njemu nije otisnuta potvrda pravomoćnosti i ovršnosti</w:t>
            </w:r>
            <w:r w:rsidR="006F2ADB">
              <w:rPr>
                <w:rFonts w:ascii="Arial" w:hAnsi="Arial" w:cs="Arial"/>
                <w:sz w:val="20"/>
                <w:szCs w:val="20"/>
              </w:rPr>
              <w:t>.</w:t>
            </w:r>
            <w:r w:rsidR="00DB104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51577" w:rsidP="001962A8" w:rsidRDefault="00DB1045" w14:paraId="1D02E533" w14:textId="31F7CE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251577" w:rsidR="00251577">
              <w:rPr>
                <w:rFonts w:ascii="Arial" w:hAnsi="Arial" w:cs="Arial"/>
                <w:sz w:val="20"/>
                <w:szCs w:val="20"/>
              </w:rPr>
              <w:t xml:space="preserve">a temelju uvida u </w:t>
            </w:r>
            <w:proofErr w:type="spellStart"/>
            <w:r w:rsidRPr="00251577" w:rsidR="00251577">
              <w:rPr>
                <w:rFonts w:ascii="Arial" w:hAnsi="Arial" w:cs="Arial"/>
                <w:sz w:val="20"/>
                <w:szCs w:val="20"/>
              </w:rPr>
              <w:t>eSpis</w:t>
            </w:r>
            <w:proofErr w:type="spellEnd"/>
            <w:r w:rsidRPr="00251577" w:rsidR="00251577">
              <w:rPr>
                <w:rFonts w:ascii="Arial" w:hAnsi="Arial" w:cs="Arial"/>
                <w:sz w:val="20"/>
                <w:szCs w:val="20"/>
              </w:rPr>
              <w:t xml:space="preserve">  utvrđeno </w:t>
            </w:r>
            <w:r w:rsidR="006F2ADB">
              <w:rPr>
                <w:rFonts w:ascii="Arial" w:hAnsi="Arial" w:cs="Arial"/>
                <w:sz w:val="20"/>
                <w:szCs w:val="20"/>
              </w:rPr>
              <w:t xml:space="preserve">je </w:t>
            </w:r>
            <w:r w:rsidRPr="00251577" w:rsidR="00251577">
              <w:rPr>
                <w:rFonts w:ascii="Arial" w:hAnsi="Arial" w:cs="Arial"/>
                <w:sz w:val="20"/>
                <w:szCs w:val="20"/>
              </w:rPr>
              <w:t xml:space="preserve">da je dužnik </w:t>
            </w:r>
            <w:r w:rsidR="00F51FFE">
              <w:rPr>
                <w:rFonts w:ascii="Arial" w:hAnsi="Arial" w:cs="Arial"/>
                <w:sz w:val="20"/>
                <w:szCs w:val="20"/>
              </w:rPr>
              <w:t>22.</w:t>
            </w:r>
            <w:r w:rsidRPr="00251577" w:rsidR="00251577">
              <w:rPr>
                <w:rFonts w:ascii="Arial" w:hAnsi="Arial" w:cs="Arial"/>
                <w:sz w:val="20"/>
                <w:szCs w:val="20"/>
              </w:rPr>
              <w:t xml:space="preserve"> travnja 2022. podnio pravovremeni prigovor protiv rješenja o ovrsi </w:t>
            </w:r>
            <w:r w:rsidR="00215492">
              <w:rPr>
                <w:rFonts w:ascii="Arial" w:hAnsi="Arial" w:cs="Arial"/>
                <w:sz w:val="20"/>
                <w:szCs w:val="20"/>
              </w:rPr>
              <w:t>te se</w:t>
            </w:r>
            <w:r w:rsidRPr="00251577" w:rsidR="00251577">
              <w:rPr>
                <w:rFonts w:ascii="Arial" w:hAnsi="Arial" w:cs="Arial"/>
                <w:sz w:val="20"/>
                <w:szCs w:val="20"/>
              </w:rPr>
              <w:t xml:space="preserve"> postupak nastavio voditi pred Općinskim sudom u Novom Zagrebu  pod brojem </w:t>
            </w:r>
            <w:proofErr w:type="spellStart"/>
            <w:r w:rsidRPr="00251577" w:rsidR="00251577">
              <w:rPr>
                <w:rFonts w:ascii="Arial" w:hAnsi="Arial" w:cs="Arial"/>
                <w:sz w:val="20"/>
                <w:szCs w:val="20"/>
              </w:rPr>
              <w:t>Povrv</w:t>
            </w:r>
            <w:proofErr w:type="spellEnd"/>
            <w:r w:rsidRPr="00251577" w:rsidR="00251577">
              <w:rPr>
                <w:rFonts w:ascii="Arial" w:hAnsi="Arial" w:cs="Arial"/>
                <w:sz w:val="20"/>
                <w:szCs w:val="20"/>
              </w:rPr>
              <w:t>-</w:t>
            </w:r>
            <w:r w:rsidR="00F51FFE">
              <w:rPr>
                <w:rFonts w:ascii="Arial" w:hAnsi="Arial" w:cs="Arial"/>
                <w:sz w:val="20"/>
                <w:szCs w:val="20"/>
              </w:rPr>
              <w:t>229</w:t>
            </w:r>
            <w:r w:rsidRPr="00251577" w:rsidR="00251577">
              <w:rPr>
                <w:rFonts w:ascii="Arial" w:hAnsi="Arial" w:cs="Arial"/>
                <w:sz w:val="20"/>
                <w:szCs w:val="20"/>
              </w:rPr>
              <w:t>/2022</w:t>
            </w:r>
            <w:r w:rsidR="00C7505E">
              <w:rPr>
                <w:rFonts w:ascii="Arial" w:hAnsi="Arial" w:cs="Arial"/>
                <w:sz w:val="20"/>
                <w:szCs w:val="20"/>
              </w:rPr>
              <w:t xml:space="preserve"> na temelju pravomoćnog rješenja </w:t>
            </w:r>
            <w:r w:rsidR="006F2ADB">
              <w:rPr>
                <w:rFonts w:ascii="Arial" w:hAnsi="Arial" w:cs="Arial"/>
                <w:sz w:val="20"/>
                <w:szCs w:val="20"/>
              </w:rPr>
              <w:t xml:space="preserve">toga suda </w:t>
            </w:r>
            <w:r w:rsidR="00C7505E">
              <w:rPr>
                <w:rFonts w:ascii="Arial" w:hAnsi="Arial" w:cs="Arial"/>
                <w:sz w:val="20"/>
                <w:szCs w:val="20"/>
              </w:rPr>
              <w:t>o upućivanju u parnicu</w:t>
            </w:r>
            <w:r w:rsidRPr="00251577" w:rsidR="00251577">
              <w:rPr>
                <w:rFonts w:ascii="Arial" w:hAnsi="Arial" w:cs="Arial"/>
                <w:sz w:val="20"/>
                <w:szCs w:val="20"/>
              </w:rPr>
              <w:t>, tako da se ne radi o ovršnoj ispravi.</w:t>
            </w:r>
          </w:p>
          <w:p w:rsidRPr="00A654CB" w:rsidR="001942E5" w:rsidP="001962A8" w:rsidRDefault="001942E5" w14:paraId="21974CA5" w14:textId="0875DD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1942E5" w:rsidP="001962A8" w:rsidRDefault="001942E5" w14:paraId="4464088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75CB693B" w14:textId="77777777">
        <w:tc>
          <w:tcPr>
            <w:tcW w:w="852" w:type="dxa"/>
          </w:tcPr>
          <w:p w:rsidRPr="00A654CB" w:rsidR="005C161F" w:rsidP="001962A8" w:rsidRDefault="005C161F" w14:paraId="6AEEEC0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</w:t>
            </w:r>
          </w:p>
        </w:tc>
        <w:tc>
          <w:tcPr>
            <w:tcW w:w="1417" w:type="dxa"/>
          </w:tcPr>
          <w:p w:rsidRPr="00A654CB" w:rsidR="005C161F" w:rsidP="001962A8" w:rsidRDefault="005C161F" w14:paraId="6AE1CA5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INSTITUT IGH, dioničko društvo za istraživanje i razvoj u graditeljstvu</w:t>
            </w:r>
          </w:p>
        </w:tc>
        <w:tc>
          <w:tcPr>
            <w:tcW w:w="709" w:type="dxa"/>
          </w:tcPr>
          <w:p w:rsidRPr="00A654CB" w:rsidR="005C161F" w:rsidP="001962A8" w:rsidRDefault="005C161F" w14:paraId="731B765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79766124714</w:t>
            </w:r>
          </w:p>
        </w:tc>
        <w:tc>
          <w:tcPr>
            <w:tcW w:w="1134" w:type="dxa"/>
          </w:tcPr>
          <w:p w:rsidRPr="00A654CB" w:rsidR="005C161F" w:rsidP="001962A8" w:rsidRDefault="005C161F" w14:paraId="7F97DD9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Janka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Rakuše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1, 10000 Zagreb</w:t>
            </w:r>
          </w:p>
        </w:tc>
        <w:tc>
          <w:tcPr>
            <w:tcW w:w="1417" w:type="dxa"/>
          </w:tcPr>
          <w:p w:rsidRPr="00A654CB" w:rsidR="005C161F" w:rsidP="001962A8" w:rsidRDefault="005C161F" w14:paraId="001DD38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19.334,01 kn</w:t>
            </w:r>
          </w:p>
        </w:tc>
        <w:tc>
          <w:tcPr>
            <w:tcW w:w="1110" w:type="dxa"/>
          </w:tcPr>
          <w:p w:rsidRPr="00A654CB" w:rsidR="005C161F" w:rsidP="001962A8" w:rsidRDefault="005C161F" w14:paraId="1349003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</w:tc>
        <w:tc>
          <w:tcPr>
            <w:tcW w:w="1158" w:type="dxa"/>
          </w:tcPr>
          <w:p w:rsidRPr="00A654CB" w:rsidR="005C161F" w:rsidP="001962A8" w:rsidRDefault="005C161F" w14:paraId="729A28D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19.334,01 kn</w:t>
            </w:r>
          </w:p>
        </w:tc>
        <w:tc>
          <w:tcPr>
            <w:tcW w:w="1403" w:type="dxa"/>
          </w:tcPr>
          <w:p w:rsidRPr="00A654CB" w:rsidR="005C161F" w:rsidP="001962A8" w:rsidRDefault="005C161F" w14:paraId="1F1D35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je predmet sudskog postupka koji je u tijeku i kamata na tu tražbinu. Usluga nije prihvaćena od strane nadzora.</w:t>
            </w:r>
          </w:p>
        </w:tc>
        <w:tc>
          <w:tcPr>
            <w:tcW w:w="247" w:type="dxa"/>
          </w:tcPr>
          <w:p w:rsidRPr="00A654CB" w:rsidR="005C161F" w:rsidP="001962A8" w:rsidRDefault="005C161F" w14:paraId="3EAC5F2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1942E5" w:rsidTr="001F5E81" w14:paraId="35631682" w14:textId="77777777">
        <w:tc>
          <w:tcPr>
            <w:tcW w:w="852" w:type="dxa"/>
          </w:tcPr>
          <w:p w:rsidR="001942E5" w:rsidP="001962A8" w:rsidRDefault="001942E5" w14:paraId="7A4D717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1942E5" w:rsidR="001942E5" w:rsidP="001962A8" w:rsidRDefault="001942E5" w14:paraId="3DAE186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942E5" w:rsidP="001962A8" w:rsidRDefault="001942E5" w14:paraId="7A1FD3F2" w14:textId="4DC565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42E5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0542A8">
              <w:rPr>
                <w:rFonts w:ascii="Arial" w:hAnsi="Arial" w:cs="Arial"/>
                <w:sz w:val="20"/>
                <w:szCs w:val="20"/>
              </w:rPr>
              <w:t xml:space="preserve"> ostaje.</w:t>
            </w:r>
          </w:p>
          <w:p w:rsidR="00A47595" w:rsidP="001962A8" w:rsidRDefault="00A47595" w14:paraId="7C05963D" w14:textId="7D619D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47595" w:rsidP="001962A8" w:rsidRDefault="00116B89" w14:paraId="24EF437F" w14:textId="3640EC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6B89">
              <w:rPr>
                <w:rFonts w:ascii="Arial" w:hAnsi="Arial" w:cs="Arial"/>
                <w:sz w:val="20"/>
                <w:szCs w:val="20"/>
              </w:rPr>
              <w:t>Iz prijave proizlazi da se tražbina temelji</w:t>
            </w:r>
            <w:r w:rsidR="00A47595">
              <w:rPr>
                <w:rFonts w:ascii="Arial" w:hAnsi="Arial" w:cs="Arial"/>
                <w:sz w:val="20"/>
                <w:szCs w:val="20"/>
              </w:rPr>
              <w:t xml:space="preserve"> na računu, izvodu, izračunu kamata i rješenju o ovrsi broj </w:t>
            </w:r>
            <w:proofErr w:type="spellStart"/>
            <w:r w:rsidR="00A47595">
              <w:rPr>
                <w:rFonts w:ascii="Arial" w:hAnsi="Arial" w:cs="Arial"/>
                <w:sz w:val="20"/>
                <w:szCs w:val="20"/>
              </w:rPr>
              <w:t>Ovrv</w:t>
            </w:r>
            <w:proofErr w:type="spellEnd"/>
            <w:r w:rsidR="00A47595">
              <w:rPr>
                <w:rFonts w:ascii="Arial" w:hAnsi="Arial" w:cs="Arial"/>
                <w:sz w:val="20"/>
                <w:szCs w:val="20"/>
              </w:rPr>
              <w:t>-1003/21 od 11. studenoga 2021. na kojem nije istaknuta potvrda pravomoćnosti i ovršnosti te je sam vjerovnik naveo da ne raspolaže ovršnom ispravom.</w:t>
            </w:r>
          </w:p>
          <w:p w:rsidR="007E2EDB" w:rsidP="001962A8" w:rsidRDefault="007E2EDB" w14:paraId="73AED771" w14:textId="158C12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E2EDB" w:rsidP="001962A8" w:rsidRDefault="007E2EDB" w14:paraId="39A003B5" w14:textId="2F4792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 podneska vjerovnika od 31. kolovoza 2022. proizlazi da je naveo da je dužnikov prigovor protiv navedenog rješenja neprav</w:t>
            </w:r>
            <w:r w:rsidR="00F40829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doban</w:t>
            </w:r>
            <w:r w:rsidR="00F40829">
              <w:rPr>
                <w:rFonts w:ascii="Arial" w:hAnsi="Arial" w:cs="Arial"/>
                <w:sz w:val="20"/>
                <w:szCs w:val="20"/>
              </w:rPr>
              <w:t xml:space="preserve"> te da je od nadležnog Općinskog suda u Novom Zagrebu tražio izdavanje potvrde pravomoćnosti i ovršnosti.</w:t>
            </w:r>
          </w:p>
          <w:p w:rsidR="00675D76" w:rsidP="001962A8" w:rsidRDefault="00675D76" w14:paraId="67D1C5F1" w14:textId="75A38E0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75D76" w:rsidP="001962A8" w:rsidRDefault="00675D76" w14:paraId="1E8BCC4E" w14:textId="50D542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Punomoćnik dužnika izjavljuje da je prigovor pravodoban te daje na uvid sudu izvornik povratnice iz koje proizlazi da je predan na poštu 4. prosinca 2021. a rješenje o ovrsi zaprimio 26. studenog 2021.</w:t>
            </w:r>
          </w:p>
          <w:p w:rsidR="00675D76" w:rsidP="001962A8" w:rsidRDefault="00675D76" w14:paraId="20626143" w14:textId="7939FF0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75D76" w:rsidP="001962A8" w:rsidRDefault="00675D76" w14:paraId="40F8EE5B" w14:textId="7926F6D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Punomoćnica vjerovnika da nije sporno da sud nije izdao klauzulu pravomoćnosti i ovršnosti na predmetno rješenje o ovrsi.</w:t>
            </w:r>
            <w:r w:rsidR="00F2434B">
              <w:t xml:space="preserve"> </w:t>
            </w:r>
            <w:r w:rsidRPr="00F2434B" w:rsidR="00F2434B">
              <w:rPr>
                <w:rFonts w:ascii="Arial" w:hAnsi="Arial" w:cs="Arial"/>
                <w:sz w:val="20"/>
                <w:szCs w:val="20"/>
              </w:rPr>
              <w:t xml:space="preserve">Punomoćnica vjerovnika </w:t>
            </w:r>
            <w:r w:rsidR="00F2434B">
              <w:rPr>
                <w:rFonts w:ascii="Arial" w:hAnsi="Arial" w:cs="Arial"/>
                <w:sz w:val="20"/>
                <w:szCs w:val="20"/>
              </w:rPr>
              <w:t>tvrdi</w:t>
            </w:r>
            <w:r w:rsidRPr="00F2434B" w:rsidR="00F2434B">
              <w:rPr>
                <w:rFonts w:ascii="Arial" w:hAnsi="Arial" w:cs="Arial"/>
                <w:sz w:val="20"/>
                <w:szCs w:val="20"/>
              </w:rPr>
              <w:t xml:space="preserve"> da</w:t>
            </w:r>
            <w:r w:rsidR="00F2434B">
              <w:rPr>
                <w:rFonts w:ascii="Arial" w:hAnsi="Arial" w:cs="Arial"/>
                <w:sz w:val="20"/>
                <w:szCs w:val="20"/>
              </w:rPr>
              <w:t xml:space="preserve"> je sam dužnik naveo potraživanje u poslovnim knjigama.</w:t>
            </w:r>
          </w:p>
          <w:p w:rsidR="00F2434B" w:rsidP="001962A8" w:rsidRDefault="00F2434B" w14:paraId="296EF4DB" w14:textId="20B44C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2434B" w:rsidP="001962A8" w:rsidRDefault="00F2434B" w14:paraId="3FF512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40829" w:rsidP="001962A8" w:rsidRDefault="00F40829" w14:paraId="3302A329" w14:textId="073A1C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1942E5" w:rsidP="00675D76" w:rsidRDefault="001942E5" w14:paraId="70183CFD" w14:textId="7BA488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1942E5" w:rsidP="001962A8" w:rsidRDefault="001942E5" w14:paraId="6CE8ADD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67A34A1D" w14:textId="77777777">
        <w:tc>
          <w:tcPr>
            <w:tcW w:w="852" w:type="dxa"/>
          </w:tcPr>
          <w:p w:rsidRPr="00A654CB" w:rsidR="005C161F" w:rsidP="001962A8" w:rsidRDefault="005C161F" w14:paraId="1790E54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216</w:t>
            </w:r>
          </w:p>
        </w:tc>
        <w:tc>
          <w:tcPr>
            <w:tcW w:w="1417" w:type="dxa"/>
          </w:tcPr>
          <w:p w:rsidRPr="00A654CB" w:rsidR="005C161F" w:rsidP="001962A8" w:rsidRDefault="005C161F" w14:paraId="2CB7F3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J.J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. GRADNJA društvo s ograničenom odgovornošću za graditeljstvo i trgovinu</w:t>
            </w:r>
          </w:p>
        </w:tc>
        <w:tc>
          <w:tcPr>
            <w:tcW w:w="709" w:type="dxa"/>
          </w:tcPr>
          <w:p w:rsidRPr="00A654CB" w:rsidR="005C161F" w:rsidP="001962A8" w:rsidRDefault="005C161F" w14:paraId="27FE11D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78050832241</w:t>
            </w:r>
          </w:p>
        </w:tc>
        <w:tc>
          <w:tcPr>
            <w:tcW w:w="1134" w:type="dxa"/>
          </w:tcPr>
          <w:p w:rsidRPr="00A654CB" w:rsidR="005C161F" w:rsidP="001962A8" w:rsidRDefault="005C161F" w14:paraId="58FF2D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Harambašićeva 4, 10000 Zagreb</w:t>
            </w:r>
          </w:p>
        </w:tc>
        <w:tc>
          <w:tcPr>
            <w:tcW w:w="1417" w:type="dxa"/>
          </w:tcPr>
          <w:p w:rsidRPr="00A654CB" w:rsidR="005C161F" w:rsidP="001962A8" w:rsidRDefault="005C161F" w14:paraId="507DF9D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111.740,38 kn</w:t>
            </w:r>
          </w:p>
        </w:tc>
        <w:tc>
          <w:tcPr>
            <w:tcW w:w="1110" w:type="dxa"/>
          </w:tcPr>
          <w:p w:rsidRPr="00A654CB" w:rsidR="005C161F" w:rsidP="001962A8" w:rsidRDefault="005C161F" w14:paraId="0BE6D8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320B36E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34533E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0E5CAF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9F8F5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EE57DE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51CD99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2ED476A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20.950,00 kn</w:t>
            </w:r>
          </w:p>
          <w:p w:rsidRPr="00A654CB" w:rsidR="005C161F" w:rsidP="001962A8" w:rsidRDefault="005C161F" w14:paraId="27D8EE1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832A0C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94EC38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DAF74E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0EFC0F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8C9E50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463DA3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20.950,00 kn</w:t>
            </w:r>
          </w:p>
        </w:tc>
        <w:tc>
          <w:tcPr>
            <w:tcW w:w="1403" w:type="dxa"/>
          </w:tcPr>
          <w:p w:rsidRPr="00A654CB" w:rsidR="005C161F" w:rsidP="001962A8" w:rsidRDefault="005C161F" w14:paraId="45B8514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Vjerovniku nedostaje prijeboj proveden na osporeni iznos.</w:t>
            </w:r>
          </w:p>
          <w:p w:rsidRPr="00A654CB" w:rsidR="005C161F" w:rsidP="001962A8" w:rsidRDefault="005C161F" w14:paraId="4B13F82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942E5" w:rsidP="001962A8" w:rsidRDefault="001942E5" w14:paraId="1B6B08B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823A956" w14:textId="3212EF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Osporeni iznos podmiren kompenzacijom.</w:t>
            </w:r>
          </w:p>
        </w:tc>
        <w:tc>
          <w:tcPr>
            <w:tcW w:w="247" w:type="dxa"/>
          </w:tcPr>
          <w:p w:rsidRPr="00A654CB" w:rsidR="005C161F" w:rsidP="001962A8" w:rsidRDefault="005C161F" w14:paraId="6B2438C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DE24DC" w:rsidTr="001F5E81" w14:paraId="7AAF4DED" w14:textId="77777777">
        <w:tc>
          <w:tcPr>
            <w:tcW w:w="852" w:type="dxa"/>
          </w:tcPr>
          <w:p w:rsidR="00DE24DC" w:rsidP="001962A8" w:rsidRDefault="00DE24DC" w14:paraId="496F2B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DE24DC" w:rsidR="00DE24DC" w:rsidP="001962A8" w:rsidRDefault="00DE24DC" w14:paraId="57FCC8F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E24DC" w:rsidP="001962A8" w:rsidRDefault="00DE24DC" w14:paraId="17B7A4D9" w14:textId="4F5754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4DC">
              <w:rPr>
                <w:rFonts w:ascii="Arial" w:hAnsi="Arial" w:cs="Arial"/>
                <w:sz w:val="20"/>
                <w:szCs w:val="20"/>
              </w:rPr>
              <w:t>Na upit suda ostaj</w:t>
            </w:r>
            <w:r w:rsidR="00DB1045">
              <w:rPr>
                <w:rFonts w:ascii="Arial" w:hAnsi="Arial" w:cs="Arial"/>
                <w:sz w:val="20"/>
                <w:szCs w:val="20"/>
              </w:rPr>
              <w:t>u</w:t>
            </w:r>
            <w:r w:rsidRPr="00DE24DC">
              <w:rPr>
                <w:rFonts w:ascii="Arial" w:hAnsi="Arial" w:cs="Arial"/>
                <w:sz w:val="20"/>
                <w:szCs w:val="20"/>
              </w:rPr>
              <w:t xml:space="preserve"> li kod osporavanja izjavljuj</w:t>
            </w:r>
            <w:r w:rsidR="00DB1045">
              <w:rPr>
                <w:rFonts w:ascii="Arial" w:hAnsi="Arial" w:cs="Arial"/>
                <w:sz w:val="20"/>
                <w:szCs w:val="20"/>
              </w:rPr>
              <w:t>u</w:t>
            </w:r>
            <w:r w:rsidRPr="00DE24DC">
              <w:rPr>
                <w:rFonts w:ascii="Arial" w:hAnsi="Arial" w:cs="Arial"/>
                <w:sz w:val="20"/>
                <w:szCs w:val="20"/>
              </w:rPr>
              <w:t xml:space="preserve"> 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8D2615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96603E" w:rsidP="001962A8" w:rsidRDefault="0096603E" w14:paraId="6950348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6603E" w:rsidP="001962A8" w:rsidRDefault="0096603E" w14:paraId="13778DF7" w14:textId="572422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 pojašnjava da v</w:t>
            </w:r>
            <w:r w:rsidRPr="0096603E">
              <w:rPr>
                <w:rFonts w:ascii="Arial" w:hAnsi="Arial" w:cs="Arial"/>
                <w:sz w:val="20"/>
                <w:szCs w:val="20"/>
              </w:rPr>
              <w:t>jerovnik nije proknjižio kompenzacij</w:t>
            </w:r>
            <w:r>
              <w:rPr>
                <w:rFonts w:ascii="Arial" w:hAnsi="Arial" w:cs="Arial"/>
                <w:sz w:val="20"/>
                <w:szCs w:val="20"/>
              </w:rPr>
              <w:t xml:space="preserve">u u iznosu od 20.950,00 kn od 4. travnja </w:t>
            </w:r>
            <w:r w:rsidRPr="0096603E">
              <w:rPr>
                <w:rFonts w:ascii="Arial" w:hAnsi="Arial" w:cs="Arial"/>
                <w:sz w:val="20"/>
                <w:szCs w:val="20"/>
              </w:rPr>
              <w:t>2022</w:t>
            </w:r>
          </w:p>
          <w:p w:rsidR="002617D4" w:rsidP="001962A8" w:rsidRDefault="002617D4" w14:paraId="65072562" w14:textId="3D247E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E24DC" w:rsidP="001962A8" w:rsidRDefault="002617D4" w14:paraId="7B3BD3DF" w14:textId="798055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7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16B89" w:rsidR="00116B89">
              <w:rPr>
                <w:rFonts w:ascii="Arial" w:hAnsi="Arial" w:cs="Arial"/>
                <w:sz w:val="20"/>
                <w:szCs w:val="20"/>
              </w:rPr>
              <w:t xml:space="preserve">Iz prijave proizlazi da se tražbina temelji </w:t>
            </w:r>
            <w:r w:rsidRPr="002617D4">
              <w:rPr>
                <w:rFonts w:ascii="Arial" w:hAnsi="Arial" w:cs="Arial"/>
                <w:sz w:val="20"/>
                <w:szCs w:val="20"/>
              </w:rPr>
              <w:t xml:space="preserve">na </w:t>
            </w:r>
            <w:r>
              <w:rPr>
                <w:rFonts w:ascii="Arial" w:hAnsi="Arial" w:cs="Arial"/>
                <w:sz w:val="20"/>
                <w:szCs w:val="20"/>
              </w:rPr>
              <w:t xml:space="preserve">izvodu i obračunu kamata </w:t>
            </w:r>
            <w:r w:rsidRPr="002617D4">
              <w:rPr>
                <w:rFonts w:ascii="Arial" w:hAnsi="Arial" w:cs="Arial"/>
                <w:sz w:val="20"/>
                <w:szCs w:val="20"/>
              </w:rPr>
              <w:t>te je sam vjerovnik</w:t>
            </w:r>
            <w:r w:rsidR="006F2ADB">
              <w:rPr>
                <w:rFonts w:ascii="Arial" w:hAnsi="Arial" w:cs="Arial"/>
                <w:sz w:val="20"/>
                <w:szCs w:val="20"/>
              </w:rPr>
              <w:t xml:space="preserve"> u prijavi</w:t>
            </w:r>
            <w:r w:rsidRPr="002617D4">
              <w:rPr>
                <w:rFonts w:ascii="Arial" w:hAnsi="Arial" w:cs="Arial"/>
                <w:sz w:val="20"/>
                <w:szCs w:val="20"/>
              </w:rPr>
              <w:t xml:space="preserve"> naveo da ne raspolaže ovršnom ispravom.</w:t>
            </w:r>
          </w:p>
          <w:p w:rsidRPr="00A654CB" w:rsidR="00DE24DC" w:rsidP="001962A8" w:rsidRDefault="00DE24DC" w14:paraId="1374926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DE24DC" w:rsidP="001962A8" w:rsidRDefault="00DE24DC" w14:paraId="7A21B8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06CEE200" w14:textId="77777777">
        <w:tc>
          <w:tcPr>
            <w:tcW w:w="852" w:type="dxa"/>
          </w:tcPr>
          <w:p w:rsidRPr="00A654CB" w:rsidR="005C161F" w:rsidP="001962A8" w:rsidRDefault="005C161F" w14:paraId="7E5F254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224</w:t>
            </w:r>
          </w:p>
        </w:tc>
        <w:tc>
          <w:tcPr>
            <w:tcW w:w="1417" w:type="dxa"/>
          </w:tcPr>
          <w:p w:rsidRPr="00A654CB" w:rsidR="005C161F" w:rsidP="001962A8" w:rsidRDefault="005C161F" w14:paraId="23271B5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KAMEN SIRAČ dioničko društvo za proizvodnju i promet građevnim materijalom</w:t>
            </w:r>
          </w:p>
        </w:tc>
        <w:tc>
          <w:tcPr>
            <w:tcW w:w="709" w:type="dxa"/>
          </w:tcPr>
          <w:p w:rsidRPr="00A654CB" w:rsidR="005C161F" w:rsidP="001962A8" w:rsidRDefault="005C161F" w14:paraId="2E4FE78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02334326920</w:t>
            </w:r>
          </w:p>
        </w:tc>
        <w:tc>
          <w:tcPr>
            <w:tcW w:w="1134" w:type="dxa"/>
          </w:tcPr>
          <w:p w:rsidRPr="00A654CB" w:rsidR="005C161F" w:rsidP="001962A8" w:rsidRDefault="005C161F" w14:paraId="4A726F4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Ilica 251, 10000 Zagreb</w:t>
            </w:r>
          </w:p>
        </w:tc>
        <w:tc>
          <w:tcPr>
            <w:tcW w:w="1417" w:type="dxa"/>
          </w:tcPr>
          <w:p w:rsidRPr="00A654CB" w:rsidR="005C161F" w:rsidP="001962A8" w:rsidRDefault="005C161F" w14:paraId="2324B2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35.453,03 kn</w:t>
            </w:r>
          </w:p>
        </w:tc>
        <w:tc>
          <w:tcPr>
            <w:tcW w:w="1110" w:type="dxa"/>
          </w:tcPr>
          <w:p w:rsidRPr="00A654CB" w:rsidR="005C161F" w:rsidP="001962A8" w:rsidRDefault="005C161F" w14:paraId="51DF62B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</w:tc>
        <w:tc>
          <w:tcPr>
            <w:tcW w:w="1158" w:type="dxa"/>
          </w:tcPr>
          <w:p w:rsidRPr="00A654CB" w:rsidR="005C161F" w:rsidP="001962A8" w:rsidRDefault="005C161F" w14:paraId="01DBA88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35.453,03 kn</w:t>
            </w:r>
          </w:p>
        </w:tc>
        <w:tc>
          <w:tcPr>
            <w:tcW w:w="1403" w:type="dxa"/>
          </w:tcPr>
          <w:p w:rsidRPr="00A654CB" w:rsidR="005C161F" w:rsidP="001962A8" w:rsidRDefault="005C161F" w14:paraId="62DD21E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Tražbina je predmet sudskog postupka koji je u tijeku i kamata na tu tražbinu, te troškova postupka.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Granulometrijska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krivulja nije prihvaćena od strane nadzora.</w:t>
            </w:r>
          </w:p>
        </w:tc>
        <w:tc>
          <w:tcPr>
            <w:tcW w:w="247" w:type="dxa"/>
          </w:tcPr>
          <w:p w:rsidRPr="00A654CB" w:rsidR="005C161F" w:rsidP="001962A8" w:rsidRDefault="005C161F" w14:paraId="586A731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DE24DC" w:rsidTr="001F5E81" w14:paraId="35A34E10" w14:textId="77777777">
        <w:tc>
          <w:tcPr>
            <w:tcW w:w="852" w:type="dxa"/>
          </w:tcPr>
          <w:p w:rsidR="00DE24DC" w:rsidP="001962A8" w:rsidRDefault="00DE24DC" w14:paraId="595109B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DE24DC" w:rsidR="00DE24DC" w:rsidP="001962A8" w:rsidRDefault="00DE24DC" w14:paraId="591897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E24DC" w:rsidP="001962A8" w:rsidRDefault="00DE24DC" w14:paraId="5C5AD4B9" w14:textId="1B5C14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4DC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8D2615">
              <w:rPr>
                <w:rFonts w:ascii="Arial" w:hAnsi="Arial" w:cs="Arial"/>
                <w:sz w:val="20"/>
                <w:szCs w:val="20"/>
              </w:rPr>
              <w:t xml:space="preserve"> ostaje.</w:t>
            </w:r>
          </w:p>
          <w:p w:rsidR="00763598" w:rsidP="001962A8" w:rsidRDefault="00763598" w14:paraId="0042F08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63598" w:rsidP="001962A8" w:rsidRDefault="002617D4" w14:paraId="33064064" w14:textId="3D1650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Temelji se na računu, izvodu, ob</w:t>
            </w:r>
            <w:r w:rsidRPr="00763598" w:rsidR="00763598">
              <w:rPr>
                <w:rFonts w:ascii="Arial" w:hAnsi="Arial" w:cs="Arial"/>
                <w:sz w:val="20"/>
                <w:szCs w:val="20"/>
              </w:rPr>
              <w:t xml:space="preserve">računu kamata i rješenju o ovrsi broj </w:t>
            </w:r>
            <w:proofErr w:type="spellStart"/>
            <w:r w:rsidRPr="00763598" w:rsidR="00763598">
              <w:rPr>
                <w:rFonts w:ascii="Arial" w:hAnsi="Arial" w:cs="Arial"/>
                <w:sz w:val="20"/>
                <w:szCs w:val="20"/>
              </w:rPr>
              <w:t>Ovrv</w:t>
            </w:r>
            <w:proofErr w:type="spellEnd"/>
            <w:r w:rsidRPr="00763598" w:rsidR="00763598">
              <w:rPr>
                <w:rFonts w:ascii="Arial" w:hAnsi="Arial" w:cs="Arial"/>
                <w:sz w:val="20"/>
                <w:szCs w:val="20"/>
              </w:rPr>
              <w:t>-</w:t>
            </w:r>
            <w:r w:rsidR="00763598">
              <w:rPr>
                <w:rFonts w:ascii="Arial" w:hAnsi="Arial" w:cs="Arial"/>
                <w:sz w:val="20"/>
                <w:szCs w:val="20"/>
              </w:rPr>
              <w:t xml:space="preserve">2320/21 </w:t>
            </w:r>
            <w:r w:rsidRPr="00763598" w:rsidR="00763598">
              <w:rPr>
                <w:rFonts w:ascii="Arial" w:hAnsi="Arial" w:cs="Arial"/>
                <w:sz w:val="20"/>
                <w:szCs w:val="20"/>
              </w:rPr>
              <w:t xml:space="preserve">na kojem nije </w:t>
            </w:r>
            <w:r w:rsidR="006F2ADB">
              <w:rPr>
                <w:rFonts w:ascii="Arial" w:hAnsi="Arial" w:cs="Arial"/>
                <w:sz w:val="20"/>
                <w:szCs w:val="20"/>
              </w:rPr>
              <w:t xml:space="preserve">otisnuta </w:t>
            </w:r>
            <w:r w:rsidRPr="00763598" w:rsidR="00763598">
              <w:rPr>
                <w:rFonts w:ascii="Arial" w:hAnsi="Arial" w:cs="Arial"/>
                <w:sz w:val="20"/>
                <w:szCs w:val="20"/>
              </w:rPr>
              <w:t>potvrda pravomoćnosti i ovršnosti</w:t>
            </w:r>
            <w:r w:rsidR="006F2ADB">
              <w:rPr>
                <w:rFonts w:ascii="Arial" w:hAnsi="Arial" w:cs="Arial"/>
                <w:sz w:val="20"/>
                <w:szCs w:val="20"/>
              </w:rPr>
              <w:t xml:space="preserve">. Sam </w:t>
            </w:r>
            <w:r w:rsidRPr="00763598" w:rsidR="00763598">
              <w:rPr>
                <w:rFonts w:ascii="Arial" w:hAnsi="Arial" w:cs="Arial"/>
                <w:sz w:val="20"/>
                <w:szCs w:val="20"/>
              </w:rPr>
              <w:t xml:space="preserve">vjerovnik </w:t>
            </w:r>
            <w:r w:rsidR="006F2ADB">
              <w:rPr>
                <w:rFonts w:ascii="Arial" w:hAnsi="Arial" w:cs="Arial"/>
                <w:sz w:val="20"/>
                <w:szCs w:val="20"/>
              </w:rPr>
              <w:t xml:space="preserve">je u prijavi </w:t>
            </w:r>
            <w:r w:rsidRPr="00763598" w:rsidR="00763598">
              <w:rPr>
                <w:rFonts w:ascii="Arial" w:hAnsi="Arial" w:cs="Arial"/>
                <w:sz w:val="20"/>
                <w:szCs w:val="20"/>
              </w:rPr>
              <w:t>naveo da ne raspolaže ovršnom ispravom</w:t>
            </w:r>
            <w:r w:rsidR="00B34100">
              <w:rPr>
                <w:rFonts w:ascii="Arial" w:hAnsi="Arial" w:cs="Arial"/>
                <w:sz w:val="20"/>
                <w:szCs w:val="20"/>
              </w:rPr>
              <w:t xml:space="preserve"> i da se vodi parnični postupak</w:t>
            </w:r>
            <w:r w:rsidRPr="00763598" w:rsidR="00763598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654CB" w:rsidR="00DE24DC" w:rsidP="001962A8" w:rsidRDefault="00DE24DC" w14:paraId="0886E74E" w14:textId="6C42D9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DE24DC" w:rsidP="001962A8" w:rsidRDefault="00DE24DC" w14:paraId="3A6451C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08A93973" w14:textId="77777777">
        <w:tc>
          <w:tcPr>
            <w:tcW w:w="852" w:type="dxa"/>
          </w:tcPr>
          <w:p w:rsidRPr="00A654CB" w:rsidR="005C161F" w:rsidP="001962A8" w:rsidRDefault="005C161F" w14:paraId="49C0D1E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233.</w:t>
            </w:r>
          </w:p>
        </w:tc>
        <w:tc>
          <w:tcPr>
            <w:tcW w:w="1417" w:type="dxa"/>
          </w:tcPr>
          <w:p w:rsidRPr="00A654CB" w:rsidR="005C161F" w:rsidP="001962A8" w:rsidRDefault="005C161F" w14:paraId="05412B5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KOMUNALNO PODUZEĆE, društvo s ograničenom odgovornošću za vodoopskrbu, odvodnju i pročišćavanje otpadnih voda</w:t>
            </w:r>
          </w:p>
        </w:tc>
        <w:tc>
          <w:tcPr>
            <w:tcW w:w="709" w:type="dxa"/>
          </w:tcPr>
          <w:p w:rsidRPr="00A654CB" w:rsidR="005C161F" w:rsidP="001962A8" w:rsidRDefault="005C161F" w14:paraId="30295B3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33813961569</w:t>
            </w:r>
          </w:p>
        </w:tc>
        <w:tc>
          <w:tcPr>
            <w:tcW w:w="1134" w:type="dxa"/>
          </w:tcPr>
          <w:p w:rsidRPr="00A654CB" w:rsidR="005C161F" w:rsidP="001962A8" w:rsidRDefault="005C161F" w14:paraId="3D9D0AF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Trg Oluje 9, 22300 Knin</w:t>
            </w:r>
          </w:p>
        </w:tc>
        <w:tc>
          <w:tcPr>
            <w:tcW w:w="1417" w:type="dxa"/>
          </w:tcPr>
          <w:p w:rsidRPr="00A654CB" w:rsidR="005C161F" w:rsidP="001962A8" w:rsidRDefault="005C161F" w14:paraId="4CB9C81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152.667,32 kn</w:t>
            </w:r>
          </w:p>
        </w:tc>
        <w:tc>
          <w:tcPr>
            <w:tcW w:w="1110" w:type="dxa"/>
          </w:tcPr>
          <w:p w:rsidRPr="00A654CB" w:rsidR="005C161F" w:rsidP="001962A8" w:rsidRDefault="005C161F" w14:paraId="0E3D326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</w:tc>
        <w:tc>
          <w:tcPr>
            <w:tcW w:w="1158" w:type="dxa"/>
          </w:tcPr>
          <w:p w:rsidRPr="00A654CB" w:rsidR="005C161F" w:rsidP="001962A8" w:rsidRDefault="005C161F" w14:paraId="5CC4824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152.667,32 kn</w:t>
            </w:r>
          </w:p>
        </w:tc>
        <w:tc>
          <w:tcPr>
            <w:tcW w:w="1403" w:type="dxa"/>
          </w:tcPr>
          <w:p w:rsidRPr="00A654CB" w:rsidR="005C161F" w:rsidP="001962A8" w:rsidRDefault="005C161F" w14:paraId="79C688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je predmet sudskog postupka koji je u tijeku. Vjerovnik protupravno obustavio isporuke te potražuje naknadu.</w:t>
            </w:r>
          </w:p>
        </w:tc>
        <w:tc>
          <w:tcPr>
            <w:tcW w:w="247" w:type="dxa"/>
          </w:tcPr>
          <w:p w:rsidRPr="00A654CB" w:rsidR="005C161F" w:rsidP="001962A8" w:rsidRDefault="005C161F" w14:paraId="507DE43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DE24DC" w:rsidTr="001F5E81" w14:paraId="44083D10" w14:textId="77777777">
        <w:tc>
          <w:tcPr>
            <w:tcW w:w="852" w:type="dxa"/>
          </w:tcPr>
          <w:p w:rsidRPr="00A654CB" w:rsidR="00DE24DC" w:rsidP="001962A8" w:rsidRDefault="00DE24DC" w14:paraId="1A5587A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DE24DC" w:rsidR="00DE24DC" w:rsidP="001962A8" w:rsidRDefault="00DE24DC" w14:paraId="314E07D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E24DC" w:rsidP="001962A8" w:rsidRDefault="00DE24DC" w14:paraId="66CD5C1C" w14:textId="404967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4DC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8D2615">
              <w:rPr>
                <w:rFonts w:ascii="Arial" w:hAnsi="Arial" w:cs="Arial"/>
                <w:sz w:val="20"/>
                <w:szCs w:val="20"/>
              </w:rPr>
              <w:t xml:space="preserve"> ostaje.</w:t>
            </w:r>
          </w:p>
          <w:p w:rsidR="0041651A" w:rsidP="001962A8" w:rsidRDefault="0041651A" w14:paraId="709CC232" w14:textId="48D2E2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1651A" w:rsidP="001962A8" w:rsidRDefault="00116B89" w14:paraId="5D532524" w14:textId="2F1181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6B89">
              <w:rPr>
                <w:rFonts w:ascii="Arial" w:hAnsi="Arial" w:cs="Arial"/>
                <w:sz w:val="20"/>
                <w:szCs w:val="20"/>
              </w:rPr>
              <w:t xml:space="preserve">Iz prijave proizlazi da se tražbina temelji </w:t>
            </w:r>
            <w:r w:rsidR="0041651A">
              <w:rPr>
                <w:rFonts w:ascii="Arial" w:hAnsi="Arial" w:cs="Arial"/>
                <w:sz w:val="20"/>
                <w:szCs w:val="20"/>
              </w:rPr>
              <w:t xml:space="preserve">na </w:t>
            </w:r>
            <w:r w:rsidR="00BB099F">
              <w:rPr>
                <w:rFonts w:ascii="Arial" w:hAnsi="Arial" w:cs="Arial"/>
                <w:sz w:val="20"/>
                <w:szCs w:val="20"/>
              </w:rPr>
              <w:t>izvatku iz poslovnih knjiga koji je priložen</w:t>
            </w:r>
            <w:r w:rsidR="0041651A">
              <w:rPr>
                <w:rFonts w:ascii="Arial" w:hAnsi="Arial" w:cs="Arial"/>
                <w:sz w:val="20"/>
                <w:szCs w:val="20"/>
              </w:rPr>
              <w:t xml:space="preserve"> uz prijavu.</w:t>
            </w:r>
          </w:p>
          <w:p w:rsidRPr="00A654CB" w:rsidR="00DE24DC" w:rsidP="001962A8" w:rsidRDefault="00DE24DC" w14:paraId="4F645AEE" w14:textId="62941A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DE24DC" w:rsidP="001962A8" w:rsidRDefault="00DE24DC" w14:paraId="580146D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08436C35" w14:textId="77777777">
        <w:tc>
          <w:tcPr>
            <w:tcW w:w="852" w:type="dxa"/>
          </w:tcPr>
          <w:p w:rsidRPr="00A654CB" w:rsidR="005C161F" w:rsidP="001962A8" w:rsidRDefault="005C161F" w14:paraId="5F0DA2F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237.</w:t>
            </w:r>
          </w:p>
        </w:tc>
        <w:tc>
          <w:tcPr>
            <w:tcW w:w="1417" w:type="dxa"/>
          </w:tcPr>
          <w:p w:rsidRPr="00A654CB" w:rsidR="005C161F" w:rsidP="001962A8" w:rsidRDefault="005C161F" w14:paraId="2932457C" w14:textId="7548E2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KONZUM plus društvo s ograničenom odgovornošću </w:t>
            </w:r>
          </w:p>
        </w:tc>
        <w:tc>
          <w:tcPr>
            <w:tcW w:w="709" w:type="dxa"/>
          </w:tcPr>
          <w:p w:rsidRPr="00A654CB" w:rsidR="005C161F" w:rsidP="001962A8" w:rsidRDefault="005C161F" w14:paraId="08A078C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62226620908</w:t>
            </w:r>
          </w:p>
        </w:tc>
        <w:tc>
          <w:tcPr>
            <w:tcW w:w="1134" w:type="dxa"/>
          </w:tcPr>
          <w:p w:rsidRPr="00A654CB" w:rsidR="005C161F" w:rsidP="001962A8" w:rsidRDefault="005C161F" w14:paraId="0F45E56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Marijana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Čavića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1/a, 10000 Zagreb</w:t>
            </w:r>
          </w:p>
        </w:tc>
        <w:tc>
          <w:tcPr>
            <w:tcW w:w="1417" w:type="dxa"/>
          </w:tcPr>
          <w:p w:rsidRPr="00A654CB" w:rsidR="005C161F" w:rsidP="001962A8" w:rsidRDefault="005C161F" w14:paraId="077F417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468.791,00 kn</w:t>
            </w:r>
          </w:p>
        </w:tc>
        <w:tc>
          <w:tcPr>
            <w:tcW w:w="1110" w:type="dxa"/>
          </w:tcPr>
          <w:p w:rsidRPr="00A654CB" w:rsidR="005C161F" w:rsidP="001962A8" w:rsidRDefault="005C161F" w14:paraId="38004FC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</w:tc>
        <w:tc>
          <w:tcPr>
            <w:tcW w:w="1158" w:type="dxa"/>
          </w:tcPr>
          <w:p w:rsidRPr="00A654CB" w:rsidR="005C161F" w:rsidP="001962A8" w:rsidRDefault="005C161F" w14:paraId="7F011FF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468.791,00 kn</w:t>
            </w:r>
          </w:p>
        </w:tc>
        <w:tc>
          <w:tcPr>
            <w:tcW w:w="1403" w:type="dxa"/>
          </w:tcPr>
          <w:p w:rsidRPr="00A654CB" w:rsidR="005C161F" w:rsidP="001962A8" w:rsidRDefault="005C161F" w14:paraId="69343A0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Postoji blokada poklon kartica koje su predmet tražbine.</w:t>
            </w:r>
          </w:p>
        </w:tc>
        <w:tc>
          <w:tcPr>
            <w:tcW w:w="247" w:type="dxa"/>
          </w:tcPr>
          <w:p w:rsidRPr="00A654CB" w:rsidR="005C161F" w:rsidP="001962A8" w:rsidRDefault="005C161F" w14:paraId="13A3A6D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DE24DC" w:rsidTr="001F5E81" w14:paraId="30F358A2" w14:textId="77777777">
        <w:tc>
          <w:tcPr>
            <w:tcW w:w="852" w:type="dxa"/>
          </w:tcPr>
          <w:p w:rsidRPr="00A654CB" w:rsidR="00DE24DC" w:rsidP="001962A8" w:rsidRDefault="00DE24DC" w14:paraId="7E58B07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DE24DC" w:rsidR="00DE24DC" w:rsidP="001962A8" w:rsidRDefault="00DE24DC" w14:paraId="64DC68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E24DC" w:rsidP="001962A8" w:rsidRDefault="00DE24DC" w14:paraId="55BFF83C" w14:textId="254FF2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4DC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B22897">
              <w:rPr>
                <w:rFonts w:ascii="Arial" w:hAnsi="Arial" w:cs="Arial"/>
                <w:sz w:val="20"/>
                <w:szCs w:val="20"/>
              </w:rPr>
              <w:t xml:space="preserve"> ostaje.</w:t>
            </w:r>
          </w:p>
          <w:p w:rsidR="00B22897" w:rsidP="001962A8" w:rsidRDefault="00B22897" w14:paraId="0705997E" w14:textId="7CDE36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22897" w:rsidP="001962A8" w:rsidRDefault="00B22897" w14:paraId="73D0B65B" w14:textId="6A83C2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Punomoćnica vjerovnika izjavljuje da smatra da su neosnovani razlozi osporavanja tražbine od strane dužnika te predlaže da se osporavanje otkloni jer je sam dužnik navedenu tražbinu naveo u prijedlogu. Punomoćnik dužnika ponavlja da ostaje kod osporavanja.</w:t>
            </w:r>
          </w:p>
          <w:p w:rsidR="00113417" w:rsidP="001962A8" w:rsidRDefault="00113417" w14:paraId="48ACA5C3" w14:textId="0F6266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3417" w:rsidP="001962A8" w:rsidRDefault="00113417" w14:paraId="55FBD898" w14:textId="759622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341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16B89" w:rsidR="00116B89">
              <w:rPr>
                <w:rFonts w:ascii="Arial" w:hAnsi="Arial" w:cs="Arial"/>
                <w:sz w:val="20"/>
                <w:szCs w:val="20"/>
              </w:rPr>
              <w:t xml:space="preserve">Iz prijave proizlazi da se tražbina temelji </w:t>
            </w:r>
            <w:r w:rsidRPr="00113417">
              <w:rPr>
                <w:rFonts w:ascii="Arial" w:hAnsi="Arial" w:cs="Arial"/>
                <w:sz w:val="20"/>
                <w:szCs w:val="20"/>
              </w:rPr>
              <w:t>na računu, izvodu, izračunu kamata te je sam vjerovnik naveo da ne raspolaže ovršnom ispravom.</w:t>
            </w:r>
          </w:p>
          <w:p w:rsidRPr="00A654CB" w:rsidR="00DE24DC" w:rsidP="001962A8" w:rsidRDefault="00DE24DC" w14:paraId="29EF3DEC" w14:textId="308ABE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DE24DC" w:rsidP="001962A8" w:rsidRDefault="00DE24DC" w14:paraId="5A274E4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3C87566D" w14:textId="77777777">
        <w:tc>
          <w:tcPr>
            <w:tcW w:w="852" w:type="dxa"/>
          </w:tcPr>
          <w:p w:rsidRPr="00A654CB" w:rsidR="005C161F" w:rsidP="001962A8" w:rsidRDefault="005C161F" w14:paraId="1D9ADD4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239.</w:t>
            </w:r>
          </w:p>
        </w:tc>
        <w:tc>
          <w:tcPr>
            <w:tcW w:w="1417" w:type="dxa"/>
          </w:tcPr>
          <w:p w:rsidRPr="00A654CB" w:rsidR="005C161F" w:rsidP="001962A8" w:rsidRDefault="005C161F" w14:paraId="5927FD8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KOVAČ INTERIER d.o.o.</w:t>
            </w:r>
          </w:p>
        </w:tc>
        <w:tc>
          <w:tcPr>
            <w:tcW w:w="709" w:type="dxa"/>
          </w:tcPr>
          <w:p w:rsidRPr="00A654CB" w:rsidR="005C161F" w:rsidP="001962A8" w:rsidRDefault="005C161F" w14:paraId="6E3707B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50304D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Vavpotičeva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ulica 10, 8000 Novo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Mesto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Slovenija</w:t>
            </w:r>
          </w:p>
        </w:tc>
        <w:tc>
          <w:tcPr>
            <w:tcW w:w="1417" w:type="dxa"/>
          </w:tcPr>
          <w:p w:rsidRPr="00F31A9E" w:rsidR="00165BA2" w:rsidP="001962A8" w:rsidRDefault="00165BA2" w14:paraId="35B05B9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B37E89" w:rsidR="005C161F" w:rsidP="001962A8" w:rsidRDefault="005C161F" w14:paraId="682A518A" w14:textId="31CA3718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31A9E">
              <w:rPr>
                <w:rFonts w:ascii="Arial" w:hAnsi="Arial" w:cs="Arial"/>
                <w:sz w:val="20"/>
                <w:szCs w:val="20"/>
              </w:rPr>
              <w:t>748.947,73 kn</w:t>
            </w:r>
          </w:p>
        </w:tc>
        <w:tc>
          <w:tcPr>
            <w:tcW w:w="1110" w:type="dxa"/>
          </w:tcPr>
          <w:p w:rsidRPr="00A654CB" w:rsidR="005C161F" w:rsidP="001962A8" w:rsidRDefault="005C161F" w14:paraId="3A87102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6A84372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D45DF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CA3461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EC3E00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B755A7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01B26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CA1A0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F889D0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6FBFDB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C42157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E3FA1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A16EE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CC966D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57B2FF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1EC7C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880D07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40CAF6B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748.947,73 kn</w:t>
            </w:r>
          </w:p>
          <w:p w:rsidRPr="00A654CB" w:rsidR="005C161F" w:rsidP="001962A8" w:rsidRDefault="005C161F" w14:paraId="4567CA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9C62E0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2E067F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60007C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A3824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6D7A2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984FAC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D959D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FC919D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0F0FF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893671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9E6DFF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92A8FF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0E11D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743974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710541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876DE8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748.947,73 kn</w:t>
            </w:r>
          </w:p>
        </w:tc>
        <w:tc>
          <w:tcPr>
            <w:tcW w:w="1403" w:type="dxa"/>
          </w:tcPr>
          <w:p w:rsidRPr="00A654CB" w:rsidR="005C161F" w:rsidP="001962A8" w:rsidRDefault="005C161F" w14:paraId="6342E7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Prijavljeni računi nisu knjiženi kod dužnika već su vraćeni zbog ne dovršetka preuzetih radova. Ostatak </w:t>
            </w:r>
            <w:r>
              <w:rPr>
                <w:rFonts w:ascii="Arial" w:hAnsi="Arial" w:cs="Arial"/>
                <w:sz w:val="20"/>
                <w:szCs w:val="20"/>
              </w:rPr>
              <w:t>tražbine je zatvoren prijebojem</w:t>
            </w:r>
          </w:p>
          <w:p w:rsidRPr="00A654CB" w:rsidR="005C161F" w:rsidP="001962A8" w:rsidRDefault="005C161F" w14:paraId="18A9EF4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E24DC" w:rsidP="001962A8" w:rsidRDefault="00DE24DC" w14:paraId="46CA26A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A4C334E" w14:textId="40A2F6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685914F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DE24DC" w:rsidTr="001F5E81" w14:paraId="434A66B6" w14:textId="77777777">
        <w:tc>
          <w:tcPr>
            <w:tcW w:w="852" w:type="dxa"/>
          </w:tcPr>
          <w:p w:rsidRPr="00A654CB" w:rsidR="00DE24DC" w:rsidP="001962A8" w:rsidRDefault="00DE24DC" w14:paraId="6078C18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DE24DC" w:rsidR="00DE24DC" w:rsidP="001962A8" w:rsidRDefault="00DE24DC" w14:paraId="042510A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E24DC" w:rsidP="001962A8" w:rsidRDefault="00DE24DC" w14:paraId="18DAFD8D" w14:textId="2F2139D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4DC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28035B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165BA2" w:rsidP="001962A8" w:rsidRDefault="00165BA2" w14:paraId="03062D98" w14:textId="1F0FE3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65BA2" w:rsidP="001962A8" w:rsidRDefault="00116B89" w14:paraId="3FA60967" w14:textId="322289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6B89">
              <w:rPr>
                <w:rFonts w:ascii="Arial" w:hAnsi="Arial" w:cs="Arial"/>
                <w:sz w:val="20"/>
                <w:szCs w:val="20"/>
              </w:rPr>
              <w:t xml:space="preserve">Iz prijave proizlazi da se tražbina temelji </w:t>
            </w:r>
            <w:r w:rsidR="00B37E89">
              <w:rPr>
                <w:rFonts w:ascii="Arial" w:hAnsi="Arial" w:cs="Arial"/>
                <w:sz w:val="20"/>
                <w:szCs w:val="20"/>
              </w:rPr>
              <w:t>na računima</w:t>
            </w:r>
            <w:r w:rsidRPr="00165BA2" w:rsidR="00165BA2">
              <w:rPr>
                <w:rFonts w:ascii="Arial" w:hAnsi="Arial" w:cs="Arial"/>
                <w:sz w:val="20"/>
                <w:szCs w:val="20"/>
              </w:rPr>
              <w:t xml:space="preserve">, izvodu, </w:t>
            </w:r>
            <w:r w:rsidR="00B37E89">
              <w:rPr>
                <w:rFonts w:ascii="Arial" w:hAnsi="Arial" w:cs="Arial"/>
                <w:sz w:val="20"/>
                <w:szCs w:val="20"/>
              </w:rPr>
              <w:t>obračunu</w:t>
            </w:r>
            <w:r w:rsidRPr="00165BA2" w:rsidR="00165BA2">
              <w:rPr>
                <w:rFonts w:ascii="Arial" w:hAnsi="Arial" w:cs="Arial"/>
                <w:sz w:val="20"/>
                <w:szCs w:val="20"/>
              </w:rPr>
              <w:t xml:space="preserve"> kamata</w:t>
            </w:r>
            <w:r w:rsidR="00B37E89">
              <w:rPr>
                <w:rFonts w:ascii="Arial" w:hAnsi="Arial" w:cs="Arial"/>
                <w:sz w:val="20"/>
                <w:szCs w:val="20"/>
              </w:rPr>
              <w:t xml:space="preserve"> i Dodatku ugovora</w:t>
            </w:r>
            <w:r w:rsidRPr="00165BA2" w:rsidR="00165BA2">
              <w:rPr>
                <w:rFonts w:ascii="Arial" w:hAnsi="Arial" w:cs="Arial"/>
                <w:sz w:val="20"/>
                <w:szCs w:val="20"/>
              </w:rPr>
              <w:t xml:space="preserve"> te je sam vjerovnik naveo da ne raspolaže ovršnom ispravom.</w:t>
            </w:r>
          </w:p>
          <w:p w:rsidR="00165BA2" w:rsidP="001962A8" w:rsidRDefault="00165BA2" w14:paraId="1C0860E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DE24DC" w:rsidP="001962A8" w:rsidRDefault="00DE24DC" w14:paraId="6BDD48B8" w14:textId="23F569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DE24DC" w:rsidP="001962A8" w:rsidRDefault="00DE24DC" w14:paraId="233BAC3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64A03DBF" w14:textId="77777777">
        <w:tc>
          <w:tcPr>
            <w:tcW w:w="852" w:type="dxa"/>
          </w:tcPr>
          <w:p w:rsidRPr="00A654CB" w:rsidR="005C161F" w:rsidP="001962A8" w:rsidRDefault="005C161F" w14:paraId="2F0B5AA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243.</w:t>
            </w:r>
          </w:p>
        </w:tc>
        <w:tc>
          <w:tcPr>
            <w:tcW w:w="1417" w:type="dxa"/>
          </w:tcPr>
          <w:p w:rsidRPr="00A654CB" w:rsidR="005C161F" w:rsidP="001962A8" w:rsidRDefault="005C161F" w14:paraId="61A0B3D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KTC proizvodnja, trgovina, usluge i turistička agencija, d.d.</w:t>
            </w:r>
          </w:p>
        </w:tc>
        <w:tc>
          <w:tcPr>
            <w:tcW w:w="709" w:type="dxa"/>
          </w:tcPr>
          <w:p w:rsidRPr="00A654CB" w:rsidR="005C161F" w:rsidP="001962A8" w:rsidRDefault="005C161F" w14:paraId="6D1F57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95970838122</w:t>
            </w:r>
          </w:p>
        </w:tc>
        <w:tc>
          <w:tcPr>
            <w:tcW w:w="1134" w:type="dxa"/>
          </w:tcPr>
          <w:p w:rsidRPr="00A654CB" w:rsidR="005C161F" w:rsidP="001962A8" w:rsidRDefault="005C161F" w14:paraId="66633B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Ulica Nikole Tesle 18, 48260 Križevci</w:t>
            </w:r>
          </w:p>
        </w:tc>
        <w:tc>
          <w:tcPr>
            <w:tcW w:w="1417" w:type="dxa"/>
          </w:tcPr>
          <w:p w:rsidRPr="00A654CB" w:rsidR="005C161F" w:rsidP="001962A8" w:rsidRDefault="005C161F" w14:paraId="07FD8D9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8.728,60 kn</w:t>
            </w:r>
          </w:p>
        </w:tc>
        <w:tc>
          <w:tcPr>
            <w:tcW w:w="1110" w:type="dxa"/>
          </w:tcPr>
          <w:p w:rsidRPr="00A654CB" w:rsidR="005C161F" w:rsidP="001962A8" w:rsidRDefault="005C161F" w14:paraId="252DCC0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68F9BB4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F937C1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80C9F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7620BF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770F9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41C26D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70A610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438B3A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E51591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1D3F3D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B3E5E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2B0448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0F42013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1.966,74 kn</w:t>
            </w:r>
          </w:p>
          <w:p w:rsidRPr="00A654CB" w:rsidR="005C161F" w:rsidP="001962A8" w:rsidRDefault="005C161F" w14:paraId="7235F68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B3F2E1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1D8509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297C29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30FD9C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2220AA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F00337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5C4156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E7700B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662571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5B3466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9A090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FCF53C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1.966,74 kn</w:t>
            </w:r>
          </w:p>
        </w:tc>
        <w:tc>
          <w:tcPr>
            <w:tcW w:w="1403" w:type="dxa"/>
          </w:tcPr>
          <w:p w:rsidRPr="00A654CB" w:rsidR="005C161F" w:rsidP="001962A8" w:rsidRDefault="005C161F" w14:paraId="0FCD7C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Račun za osporavani iznos odnosi se na period nakon otvaranja postupka I dužnik isti nema u poslovnim knjigama.</w:t>
            </w:r>
          </w:p>
          <w:p w:rsidRPr="00A654CB" w:rsidR="005C161F" w:rsidP="001962A8" w:rsidRDefault="005C161F" w14:paraId="592BC6A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F70D91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E24DC" w:rsidP="001962A8" w:rsidRDefault="00DE24DC" w14:paraId="73F31C0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74470AA" w14:textId="243DDA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  <w:p w:rsidRPr="00A654CB" w:rsidR="005C161F" w:rsidP="001962A8" w:rsidRDefault="005C161F" w14:paraId="07A2FD9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12E7E09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DE24DC" w:rsidTr="001F5E81" w14:paraId="3E470A46" w14:textId="77777777">
        <w:tc>
          <w:tcPr>
            <w:tcW w:w="852" w:type="dxa"/>
          </w:tcPr>
          <w:p w:rsidRPr="00A654CB" w:rsidR="00DE24DC" w:rsidP="001962A8" w:rsidRDefault="00DE24DC" w14:paraId="163FAF2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DE24DC" w:rsidR="00DE24DC" w:rsidP="001962A8" w:rsidRDefault="00DE24DC" w14:paraId="76CAD0B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E24DC" w:rsidP="001962A8" w:rsidRDefault="00DE24DC" w14:paraId="2D4BA32F" w14:textId="54234B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4DC">
              <w:rPr>
                <w:rFonts w:ascii="Arial" w:hAnsi="Arial" w:cs="Arial"/>
                <w:sz w:val="20"/>
                <w:szCs w:val="20"/>
              </w:rPr>
              <w:t>Na upit suda ostaj</w:t>
            </w:r>
            <w:r w:rsidR="00DB1045">
              <w:rPr>
                <w:rFonts w:ascii="Arial" w:hAnsi="Arial" w:cs="Arial"/>
                <w:sz w:val="20"/>
                <w:szCs w:val="20"/>
              </w:rPr>
              <w:t>u</w:t>
            </w:r>
            <w:r w:rsidRPr="00DE24DC">
              <w:rPr>
                <w:rFonts w:ascii="Arial" w:hAnsi="Arial" w:cs="Arial"/>
                <w:sz w:val="20"/>
                <w:szCs w:val="20"/>
              </w:rPr>
              <w:t xml:space="preserve"> li kod osporavanja izjavljuj</w:t>
            </w:r>
            <w:r w:rsidR="00DB1045">
              <w:rPr>
                <w:rFonts w:ascii="Arial" w:hAnsi="Arial" w:cs="Arial"/>
                <w:sz w:val="20"/>
                <w:szCs w:val="20"/>
              </w:rPr>
              <w:t>u</w:t>
            </w:r>
            <w:r w:rsidRPr="00DE24DC">
              <w:rPr>
                <w:rFonts w:ascii="Arial" w:hAnsi="Arial" w:cs="Arial"/>
                <w:sz w:val="20"/>
                <w:szCs w:val="20"/>
              </w:rPr>
              <w:t xml:space="preserve"> da</w:t>
            </w:r>
            <w:r w:rsidR="0028035B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423F3A" w:rsidP="001962A8" w:rsidRDefault="00423F3A" w14:paraId="4146C921" w14:textId="539ED5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23F3A" w:rsidP="001962A8" w:rsidRDefault="00423F3A" w14:paraId="0F705EAC" w14:textId="54E1D3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 pojašnjava da se o</w:t>
            </w:r>
            <w:r w:rsidRPr="00423F3A">
              <w:rPr>
                <w:rFonts w:ascii="Arial" w:hAnsi="Arial" w:cs="Arial"/>
                <w:sz w:val="20"/>
                <w:szCs w:val="20"/>
              </w:rPr>
              <w:t>spor</w:t>
            </w:r>
            <w:r>
              <w:rPr>
                <w:rFonts w:ascii="Arial" w:hAnsi="Arial" w:cs="Arial"/>
                <w:sz w:val="20"/>
                <w:szCs w:val="20"/>
              </w:rPr>
              <w:t xml:space="preserve">ava </w:t>
            </w:r>
            <w:r w:rsidRPr="00423F3A">
              <w:rPr>
                <w:rFonts w:ascii="Arial" w:hAnsi="Arial" w:cs="Arial"/>
                <w:sz w:val="20"/>
                <w:szCs w:val="20"/>
              </w:rPr>
              <w:t>tražbin</w:t>
            </w:r>
            <w:r>
              <w:rPr>
                <w:rFonts w:ascii="Arial" w:hAnsi="Arial" w:cs="Arial"/>
                <w:sz w:val="20"/>
                <w:szCs w:val="20"/>
              </w:rPr>
              <w:t xml:space="preserve">a po računu koji je izdan 11. svibnja </w:t>
            </w:r>
            <w:r w:rsidRPr="00423F3A">
              <w:rPr>
                <w:rFonts w:ascii="Arial" w:hAnsi="Arial" w:cs="Arial"/>
                <w:sz w:val="20"/>
                <w:szCs w:val="20"/>
              </w:rPr>
              <w:t>2022. br. 2857/P</w:t>
            </w:r>
            <w:r>
              <w:rPr>
                <w:rFonts w:ascii="Arial" w:hAnsi="Arial" w:cs="Arial"/>
                <w:sz w:val="20"/>
                <w:szCs w:val="20"/>
              </w:rPr>
              <w:t>OSL04/20 u iznosu od 1.966,74 kn</w:t>
            </w:r>
            <w:r w:rsidRPr="00423F3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872DF" w:rsidP="001962A8" w:rsidRDefault="001872DF" w14:paraId="7B7BE3A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872DF" w:rsidP="001962A8" w:rsidRDefault="001872DF" w14:paraId="1941BB9E" w14:textId="6B8509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72DF">
              <w:rPr>
                <w:rFonts w:ascii="Arial" w:hAnsi="Arial" w:cs="Arial"/>
                <w:sz w:val="20"/>
                <w:szCs w:val="20"/>
              </w:rPr>
              <w:t xml:space="preserve">Temelji se na </w:t>
            </w:r>
            <w:r>
              <w:rPr>
                <w:rFonts w:ascii="Arial" w:hAnsi="Arial" w:cs="Arial"/>
                <w:sz w:val="20"/>
                <w:szCs w:val="20"/>
              </w:rPr>
              <w:t xml:space="preserve">izvodu otvorenih stavki </w:t>
            </w:r>
            <w:r w:rsidRPr="001872DF">
              <w:rPr>
                <w:rFonts w:ascii="Arial" w:hAnsi="Arial" w:cs="Arial"/>
                <w:sz w:val="20"/>
                <w:szCs w:val="20"/>
              </w:rPr>
              <w:t>te je sam vjerovnik naveo da ne raspolaže ovršnom ispravom</w:t>
            </w:r>
            <w:r w:rsidR="009255DE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654CB" w:rsidR="00DE24DC" w:rsidP="001962A8" w:rsidRDefault="00DE24DC" w14:paraId="784DE59F" w14:textId="02728DE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DE24DC" w:rsidP="001962A8" w:rsidRDefault="00DE24DC" w14:paraId="5F6EF20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0E47C169" w14:textId="77777777">
        <w:tc>
          <w:tcPr>
            <w:tcW w:w="852" w:type="dxa"/>
          </w:tcPr>
          <w:p w:rsidRPr="00A654CB" w:rsidR="005C161F" w:rsidP="001962A8" w:rsidRDefault="005C161F" w14:paraId="726DC55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250.</w:t>
            </w:r>
          </w:p>
        </w:tc>
        <w:tc>
          <w:tcPr>
            <w:tcW w:w="1417" w:type="dxa"/>
          </w:tcPr>
          <w:p w:rsidRPr="00A654CB" w:rsidR="005C161F" w:rsidP="001962A8" w:rsidRDefault="005C161F" w14:paraId="7839801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LIOVIĆ KOMPANIJA d.o.o. za trgovinu</w:t>
            </w:r>
          </w:p>
        </w:tc>
        <w:tc>
          <w:tcPr>
            <w:tcW w:w="709" w:type="dxa"/>
          </w:tcPr>
          <w:p w:rsidRPr="00A654CB" w:rsidR="005C161F" w:rsidP="001962A8" w:rsidRDefault="005C161F" w14:paraId="50F3BD3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52890233418</w:t>
            </w:r>
          </w:p>
        </w:tc>
        <w:tc>
          <w:tcPr>
            <w:tcW w:w="1134" w:type="dxa"/>
          </w:tcPr>
          <w:p w:rsidRPr="00A654CB" w:rsidR="005C161F" w:rsidP="001962A8" w:rsidRDefault="005C161F" w14:paraId="31AE85C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Getaldićeva 17, 21000 Split</w:t>
            </w:r>
          </w:p>
        </w:tc>
        <w:tc>
          <w:tcPr>
            <w:tcW w:w="1417" w:type="dxa"/>
          </w:tcPr>
          <w:p w:rsidRPr="00A654CB" w:rsidR="005C161F" w:rsidP="001962A8" w:rsidRDefault="005C161F" w14:paraId="0F4EEFD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72.112,25 kn</w:t>
            </w:r>
          </w:p>
          <w:p w:rsidRPr="00A654CB" w:rsidR="005C161F" w:rsidP="001962A8" w:rsidRDefault="005C161F" w14:paraId="625509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36A2FE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BBD496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7B4BD3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BCBE2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7CCEF1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BFE300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1849BF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760010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91499D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65F0E7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7BBF0D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013EFC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7E2868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850A03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81F6BB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8754B5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6D810F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A107F5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Pr="00A654CB" w:rsidR="005C161F" w:rsidP="001962A8" w:rsidRDefault="005C161F" w14:paraId="15F3219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2B5CCC5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218E73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06A5A1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B0EA73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C314BF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A3CD12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A30671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DF081E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EB34D0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F9E2F6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D120A1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8195DF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0365EC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0DF3C9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2F24DC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72.112,25 kn</w:t>
            </w:r>
          </w:p>
          <w:p w:rsidRPr="00A654CB" w:rsidR="005C161F" w:rsidP="001962A8" w:rsidRDefault="005C161F" w14:paraId="34226A3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751166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CD501C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2B2D88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229C91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815A3C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13994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8FF6F1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A5685D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458C4C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C81A09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3D53F6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6EE353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B7DA2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DC1A9B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72.112,25 kn</w:t>
            </w:r>
          </w:p>
        </w:tc>
        <w:tc>
          <w:tcPr>
            <w:tcW w:w="1403" w:type="dxa"/>
          </w:tcPr>
          <w:p w:rsidR="005C161F" w:rsidP="001962A8" w:rsidRDefault="005C161F" w14:paraId="599900F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je predmet sudskog postupka koji je u tijeku i kamata na tu tražbinu. Vjerovnik nije izvršio ugovornu obvezu u cijelosti što je</w:t>
            </w:r>
            <w:r>
              <w:rPr>
                <w:rFonts w:ascii="Arial" w:hAnsi="Arial" w:cs="Arial"/>
                <w:sz w:val="20"/>
                <w:szCs w:val="20"/>
              </w:rPr>
              <w:t xml:space="preserve"> dovelo do oštećenja spremnika</w:t>
            </w:r>
          </w:p>
          <w:p w:rsidRPr="00A654CB" w:rsidR="005C161F" w:rsidP="001962A8" w:rsidRDefault="005C161F" w14:paraId="5DC6C6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DBF634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2250BBF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DE24DC" w:rsidTr="001F5E81" w14:paraId="0E5DA938" w14:textId="77777777">
        <w:tc>
          <w:tcPr>
            <w:tcW w:w="852" w:type="dxa"/>
          </w:tcPr>
          <w:p w:rsidRPr="00A654CB" w:rsidR="00DE24DC" w:rsidP="001962A8" w:rsidRDefault="00DE24DC" w14:paraId="2C7CA49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DE24DC" w:rsidR="00DE24DC" w:rsidP="001962A8" w:rsidRDefault="00DE24DC" w14:paraId="1FAB1AA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E24DC" w:rsidP="001962A8" w:rsidRDefault="00DE24DC" w14:paraId="3D3AFADE" w14:textId="2316CE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4DC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28035B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6F3787" w:rsidP="001962A8" w:rsidRDefault="006F3787" w14:paraId="6020873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E5B10" w:rsidP="001962A8" w:rsidRDefault="00642CB2" w14:paraId="5D7A1329" w14:textId="1ABF2D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2CB2">
              <w:rPr>
                <w:rFonts w:ascii="Arial" w:hAnsi="Arial" w:cs="Arial"/>
                <w:sz w:val="20"/>
                <w:szCs w:val="20"/>
              </w:rPr>
              <w:t>Iz prijave proizlazi da se tražbina temelji</w:t>
            </w:r>
            <w:r w:rsidR="00AE5B10">
              <w:rPr>
                <w:rFonts w:ascii="Arial" w:hAnsi="Arial" w:cs="Arial"/>
                <w:sz w:val="20"/>
                <w:szCs w:val="20"/>
              </w:rPr>
              <w:t xml:space="preserve"> na izvodu iz poslovnih knjiga te je u tijeku sudski postup</w:t>
            </w:r>
            <w:r w:rsidR="009255DE">
              <w:rPr>
                <w:rFonts w:ascii="Arial" w:hAnsi="Arial" w:cs="Arial"/>
                <w:sz w:val="20"/>
                <w:szCs w:val="20"/>
              </w:rPr>
              <w:t>ak</w:t>
            </w:r>
            <w:r w:rsidR="00AE5B10">
              <w:rPr>
                <w:rFonts w:ascii="Arial" w:hAnsi="Arial" w:cs="Arial"/>
                <w:sz w:val="20"/>
                <w:szCs w:val="20"/>
              </w:rPr>
              <w:t xml:space="preserve"> pred ovim sudom pod brojem </w:t>
            </w:r>
            <w:proofErr w:type="spellStart"/>
            <w:r w:rsidR="00AE5B10">
              <w:rPr>
                <w:rFonts w:ascii="Arial" w:hAnsi="Arial" w:cs="Arial"/>
                <w:sz w:val="20"/>
                <w:szCs w:val="20"/>
              </w:rPr>
              <w:t>Povrv</w:t>
            </w:r>
            <w:proofErr w:type="spellEnd"/>
            <w:r w:rsidR="00AE5B10">
              <w:rPr>
                <w:rFonts w:ascii="Arial" w:hAnsi="Arial" w:cs="Arial"/>
                <w:sz w:val="20"/>
                <w:szCs w:val="20"/>
              </w:rPr>
              <w:t>-1235/2021</w:t>
            </w:r>
            <w:r w:rsidR="00966280">
              <w:rPr>
                <w:rFonts w:ascii="Arial" w:hAnsi="Arial" w:cs="Arial"/>
                <w:sz w:val="20"/>
                <w:szCs w:val="20"/>
              </w:rPr>
              <w:t xml:space="preserve"> tako da ne raspolaže ovršnom ispravom.</w:t>
            </w:r>
          </w:p>
          <w:p w:rsidRPr="00A654CB" w:rsidR="00DE24DC" w:rsidP="001962A8" w:rsidRDefault="00DE24DC" w14:paraId="5799F0BC" w14:textId="3A3C7A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DE24DC" w:rsidP="001962A8" w:rsidRDefault="00DE24DC" w14:paraId="47B539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6311FACD" w14:textId="77777777">
        <w:tc>
          <w:tcPr>
            <w:tcW w:w="852" w:type="dxa"/>
          </w:tcPr>
          <w:p w:rsidRPr="00A654CB" w:rsidR="005C161F" w:rsidP="001962A8" w:rsidRDefault="005C161F" w14:paraId="71D381F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254.</w:t>
            </w:r>
          </w:p>
        </w:tc>
        <w:tc>
          <w:tcPr>
            <w:tcW w:w="1417" w:type="dxa"/>
          </w:tcPr>
          <w:p w:rsidRPr="00A654CB" w:rsidR="005C161F" w:rsidP="001962A8" w:rsidRDefault="005C161F" w14:paraId="5A2E53C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LOGOBOX društvo s ograničenom odgovornošću za trgovinu i usluge</w:t>
            </w:r>
          </w:p>
        </w:tc>
        <w:tc>
          <w:tcPr>
            <w:tcW w:w="709" w:type="dxa"/>
          </w:tcPr>
          <w:p w:rsidRPr="00A654CB" w:rsidR="005C161F" w:rsidP="001962A8" w:rsidRDefault="005C161F" w14:paraId="3E519C3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08317306471</w:t>
            </w:r>
          </w:p>
        </w:tc>
        <w:tc>
          <w:tcPr>
            <w:tcW w:w="1134" w:type="dxa"/>
          </w:tcPr>
          <w:p w:rsidRPr="00A654CB" w:rsidR="005C161F" w:rsidP="001962A8" w:rsidRDefault="005C161F" w14:paraId="5BE3B5E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Tomislavova 11, 10000 Zagreb</w:t>
            </w:r>
          </w:p>
        </w:tc>
        <w:tc>
          <w:tcPr>
            <w:tcW w:w="1417" w:type="dxa"/>
          </w:tcPr>
          <w:p w:rsidRPr="00A654CB" w:rsidR="005C161F" w:rsidP="001962A8" w:rsidRDefault="005C161F" w14:paraId="49C69F1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410.618,87 kn</w:t>
            </w:r>
          </w:p>
        </w:tc>
        <w:tc>
          <w:tcPr>
            <w:tcW w:w="1110" w:type="dxa"/>
          </w:tcPr>
          <w:p w:rsidRPr="00A654CB" w:rsidR="005C161F" w:rsidP="001962A8" w:rsidRDefault="005C161F" w14:paraId="63D2CB7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</w:tc>
        <w:tc>
          <w:tcPr>
            <w:tcW w:w="1158" w:type="dxa"/>
          </w:tcPr>
          <w:p w:rsidRPr="00A654CB" w:rsidR="005C161F" w:rsidP="001962A8" w:rsidRDefault="005C161F" w14:paraId="28D55DD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410.618,87 kn</w:t>
            </w:r>
          </w:p>
        </w:tc>
        <w:tc>
          <w:tcPr>
            <w:tcW w:w="1403" w:type="dxa"/>
          </w:tcPr>
          <w:p w:rsidRPr="00A654CB" w:rsidR="005C161F" w:rsidP="001962A8" w:rsidRDefault="005C161F" w14:paraId="1C7DDC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Vjerovnik nije odrađivao preuzete obveze na društvenim mrežama i web stranicama sukladno ugovoru zbog čega je ugovor raskinut.</w:t>
            </w:r>
          </w:p>
        </w:tc>
        <w:tc>
          <w:tcPr>
            <w:tcW w:w="247" w:type="dxa"/>
          </w:tcPr>
          <w:p w:rsidRPr="00A654CB" w:rsidR="005C161F" w:rsidP="001962A8" w:rsidRDefault="005C161F" w14:paraId="237BE52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DE24DC" w:rsidTr="001F5E81" w14:paraId="73411FFA" w14:textId="77777777">
        <w:tc>
          <w:tcPr>
            <w:tcW w:w="852" w:type="dxa"/>
          </w:tcPr>
          <w:p w:rsidRPr="00A654CB" w:rsidR="00DE24DC" w:rsidP="001962A8" w:rsidRDefault="00DE24DC" w14:paraId="4ACBB5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DE24DC" w:rsidR="00DE24DC" w:rsidP="001962A8" w:rsidRDefault="00DE24DC" w14:paraId="5EB1721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E24DC" w:rsidP="001962A8" w:rsidRDefault="00DE24DC" w14:paraId="32160F13" w14:textId="6BEFAA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4DC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4B230A">
              <w:rPr>
                <w:rFonts w:ascii="Arial" w:hAnsi="Arial" w:cs="Arial"/>
                <w:sz w:val="20"/>
                <w:szCs w:val="20"/>
              </w:rPr>
              <w:t xml:space="preserve"> ostaje.</w:t>
            </w:r>
          </w:p>
          <w:p w:rsidR="00A658A8" w:rsidP="001962A8" w:rsidRDefault="00A658A8" w14:paraId="2A1E47A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658A8" w:rsidP="001962A8" w:rsidRDefault="00642CB2" w14:paraId="36581C6E" w14:textId="5661E8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2CB2">
              <w:rPr>
                <w:rFonts w:ascii="Arial" w:hAnsi="Arial" w:cs="Arial"/>
                <w:sz w:val="20"/>
                <w:szCs w:val="20"/>
              </w:rPr>
              <w:t xml:space="preserve">Iz prijave proizlazi da se tražbina temelji </w:t>
            </w:r>
            <w:r w:rsidRPr="00A658A8" w:rsidR="00A658A8">
              <w:rPr>
                <w:rFonts w:ascii="Arial" w:hAnsi="Arial" w:cs="Arial"/>
                <w:sz w:val="20"/>
                <w:szCs w:val="20"/>
              </w:rPr>
              <w:t>na izvod</w:t>
            </w:r>
            <w:r w:rsidR="00A658A8">
              <w:rPr>
                <w:rFonts w:ascii="Arial" w:hAnsi="Arial" w:cs="Arial"/>
                <w:sz w:val="20"/>
                <w:szCs w:val="20"/>
              </w:rPr>
              <w:t xml:space="preserve">u otvorenih stavki, računima, ugovoru i </w:t>
            </w:r>
            <w:r w:rsidRPr="00A658A8" w:rsidR="00A658A8">
              <w:rPr>
                <w:rFonts w:ascii="Arial" w:hAnsi="Arial" w:cs="Arial"/>
                <w:sz w:val="20"/>
                <w:szCs w:val="20"/>
              </w:rPr>
              <w:t>kartici</w:t>
            </w:r>
            <w:r w:rsidR="00A658A8">
              <w:rPr>
                <w:rFonts w:ascii="Arial" w:hAnsi="Arial" w:cs="Arial"/>
                <w:sz w:val="20"/>
                <w:szCs w:val="20"/>
              </w:rPr>
              <w:t xml:space="preserve"> partnera</w:t>
            </w:r>
            <w:r w:rsidRPr="00A658A8" w:rsidR="00A658A8">
              <w:rPr>
                <w:rFonts w:ascii="Arial" w:hAnsi="Arial" w:cs="Arial"/>
                <w:sz w:val="20"/>
                <w:szCs w:val="20"/>
              </w:rPr>
              <w:t xml:space="preserve"> te je vjerovnik</w:t>
            </w:r>
            <w:r w:rsidR="006F2ADB">
              <w:rPr>
                <w:rFonts w:ascii="Arial" w:hAnsi="Arial" w:cs="Arial"/>
                <w:sz w:val="20"/>
                <w:szCs w:val="20"/>
              </w:rPr>
              <w:t xml:space="preserve"> u prijavi</w:t>
            </w:r>
            <w:r w:rsidRPr="00A658A8" w:rsidR="00A658A8">
              <w:rPr>
                <w:rFonts w:ascii="Arial" w:hAnsi="Arial" w:cs="Arial"/>
                <w:sz w:val="20"/>
                <w:szCs w:val="20"/>
              </w:rPr>
              <w:t xml:space="preserve"> naveo da ne raspolaže ovršnom ispravom</w:t>
            </w:r>
            <w:r w:rsidR="001F513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658A8" w:rsidP="001962A8" w:rsidRDefault="00A658A8" w14:paraId="6A14F51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DE24DC" w:rsidP="001962A8" w:rsidRDefault="00DE24DC" w14:paraId="31734241" w14:textId="2E4F44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DE24DC" w:rsidP="001962A8" w:rsidRDefault="00DE24DC" w14:paraId="2DC17F6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201A8DDE" w14:textId="77777777">
        <w:tc>
          <w:tcPr>
            <w:tcW w:w="852" w:type="dxa"/>
          </w:tcPr>
          <w:p w:rsidRPr="00A654CB" w:rsidR="005C161F" w:rsidP="001962A8" w:rsidRDefault="005C161F" w14:paraId="43CF862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257.</w:t>
            </w:r>
          </w:p>
        </w:tc>
        <w:tc>
          <w:tcPr>
            <w:tcW w:w="1417" w:type="dxa"/>
          </w:tcPr>
          <w:p w:rsidRPr="00A654CB" w:rsidR="005C161F" w:rsidP="001962A8" w:rsidRDefault="005C161F" w14:paraId="0B5B684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LUKA dioničko društvo</w:t>
            </w:r>
          </w:p>
        </w:tc>
        <w:tc>
          <w:tcPr>
            <w:tcW w:w="709" w:type="dxa"/>
          </w:tcPr>
          <w:p w:rsidRPr="00A654CB" w:rsidR="005C161F" w:rsidP="001962A8" w:rsidRDefault="005C161F" w14:paraId="4CBC564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34440814040</w:t>
            </w:r>
          </w:p>
        </w:tc>
        <w:tc>
          <w:tcPr>
            <w:tcW w:w="1134" w:type="dxa"/>
          </w:tcPr>
          <w:p w:rsidRPr="00A654CB" w:rsidR="005C161F" w:rsidP="001962A8" w:rsidRDefault="005C161F" w14:paraId="70464CC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Kopilica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47B, 21000 Split</w:t>
            </w:r>
          </w:p>
        </w:tc>
        <w:tc>
          <w:tcPr>
            <w:tcW w:w="1417" w:type="dxa"/>
          </w:tcPr>
          <w:p w:rsidRPr="00A654CB" w:rsidR="005C161F" w:rsidP="001962A8" w:rsidRDefault="005C161F" w14:paraId="53FDA6C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258.478,83 kn</w:t>
            </w:r>
          </w:p>
        </w:tc>
        <w:tc>
          <w:tcPr>
            <w:tcW w:w="1110" w:type="dxa"/>
          </w:tcPr>
          <w:p w:rsidRPr="00A654CB" w:rsidR="005C161F" w:rsidP="001962A8" w:rsidRDefault="005C161F" w14:paraId="44F4B4D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</w:tc>
        <w:tc>
          <w:tcPr>
            <w:tcW w:w="1158" w:type="dxa"/>
          </w:tcPr>
          <w:p w:rsidRPr="00A654CB" w:rsidR="005C161F" w:rsidP="001962A8" w:rsidRDefault="005C161F" w14:paraId="7ACAF9B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258.478,83 kn</w:t>
            </w:r>
          </w:p>
        </w:tc>
        <w:tc>
          <w:tcPr>
            <w:tcW w:w="1403" w:type="dxa"/>
          </w:tcPr>
          <w:p w:rsidRPr="00A654CB" w:rsidR="005C161F" w:rsidP="001962A8" w:rsidRDefault="005C161F" w14:paraId="57DBD31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Roba je oštećena prilikom manipulacije i pogrešno je obračunata usluga.</w:t>
            </w:r>
          </w:p>
        </w:tc>
        <w:tc>
          <w:tcPr>
            <w:tcW w:w="247" w:type="dxa"/>
          </w:tcPr>
          <w:p w:rsidRPr="00A654CB" w:rsidR="005C161F" w:rsidP="001962A8" w:rsidRDefault="005C161F" w14:paraId="273E67A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DE24DC" w:rsidTr="001F5E81" w14:paraId="12E68BEE" w14:textId="77777777">
        <w:tc>
          <w:tcPr>
            <w:tcW w:w="852" w:type="dxa"/>
          </w:tcPr>
          <w:p w:rsidRPr="00A654CB" w:rsidR="00DE24DC" w:rsidP="001962A8" w:rsidRDefault="00DE24DC" w14:paraId="2A50F30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DE24DC" w:rsidR="00DE24DC" w:rsidP="001962A8" w:rsidRDefault="00DE24DC" w14:paraId="30751D2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E24DC" w:rsidP="001962A8" w:rsidRDefault="00DE24DC" w14:paraId="3637B7F0" w14:textId="2CEBB0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4DC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4B230A">
              <w:rPr>
                <w:rFonts w:ascii="Arial" w:hAnsi="Arial" w:cs="Arial"/>
                <w:sz w:val="20"/>
                <w:szCs w:val="20"/>
              </w:rPr>
              <w:t xml:space="preserve"> ostaje.</w:t>
            </w:r>
          </w:p>
          <w:p w:rsidR="009255DE" w:rsidP="001962A8" w:rsidRDefault="009255DE" w14:paraId="39E9E43D" w14:textId="5CE5CB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255DE" w:rsidP="001962A8" w:rsidRDefault="009255DE" w14:paraId="76CD4625" w14:textId="4ADF65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55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2CB2" w:rsidR="00642CB2">
              <w:rPr>
                <w:rFonts w:ascii="Arial" w:hAnsi="Arial" w:cs="Arial"/>
                <w:sz w:val="20"/>
                <w:szCs w:val="20"/>
              </w:rPr>
              <w:t xml:space="preserve">Iz prijave proizlazi da se tražbina temelji </w:t>
            </w:r>
            <w:r w:rsidRPr="009255DE">
              <w:rPr>
                <w:rFonts w:ascii="Arial" w:hAnsi="Arial" w:cs="Arial"/>
                <w:sz w:val="20"/>
                <w:szCs w:val="20"/>
              </w:rPr>
              <w:t>na izvodu otvorenih stavki</w:t>
            </w:r>
            <w:r>
              <w:rPr>
                <w:rFonts w:ascii="Arial" w:hAnsi="Arial" w:cs="Arial"/>
                <w:sz w:val="20"/>
                <w:szCs w:val="20"/>
              </w:rPr>
              <w:t>, računima i konto kartici</w:t>
            </w:r>
            <w:r w:rsidRPr="009255DE">
              <w:rPr>
                <w:rFonts w:ascii="Arial" w:hAnsi="Arial" w:cs="Arial"/>
                <w:sz w:val="20"/>
                <w:szCs w:val="20"/>
              </w:rPr>
              <w:t xml:space="preserve"> te je</w:t>
            </w:r>
            <w:r w:rsidR="006F2A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255DE">
              <w:rPr>
                <w:rFonts w:ascii="Arial" w:hAnsi="Arial" w:cs="Arial"/>
                <w:sz w:val="20"/>
                <w:szCs w:val="20"/>
              </w:rPr>
              <w:t>vjerovnik</w:t>
            </w:r>
            <w:r w:rsidR="00642CB2">
              <w:rPr>
                <w:rFonts w:ascii="Arial" w:hAnsi="Arial" w:cs="Arial"/>
                <w:sz w:val="20"/>
                <w:szCs w:val="20"/>
              </w:rPr>
              <w:t xml:space="preserve"> u </w:t>
            </w:r>
            <w:r w:rsidR="006F2ADB">
              <w:rPr>
                <w:rFonts w:ascii="Arial" w:hAnsi="Arial" w:cs="Arial"/>
                <w:sz w:val="20"/>
                <w:szCs w:val="20"/>
              </w:rPr>
              <w:t>prijavi</w:t>
            </w:r>
            <w:r w:rsidRPr="009255DE">
              <w:rPr>
                <w:rFonts w:ascii="Arial" w:hAnsi="Arial" w:cs="Arial"/>
                <w:sz w:val="20"/>
                <w:szCs w:val="20"/>
              </w:rPr>
              <w:t xml:space="preserve"> naveo da ne raspolaže ovršnom ispravom</w:t>
            </w:r>
            <w:r w:rsidR="00A658A8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654CB" w:rsidR="00DE24DC" w:rsidP="001962A8" w:rsidRDefault="00DE24DC" w14:paraId="7463FD21" w14:textId="42E715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DE24DC" w:rsidP="001962A8" w:rsidRDefault="00DE24DC" w14:paraId="3AF2E27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3E483822" w14:textId="77777777">
        <w:tc>
          <w:tcPr>
            <w:tcW w:w="852" w:type="dxa"/>
          </w:tcPr>
          <w:p w:rsidRPr="00A654CB" w:rsidR="005C161F" w:rsidP="001962A8" w:rsidRDefault="005C161F" w14:paraId="35C1333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263.</w:t>
            </w:r>
          </w:p>
        </w:tc>
        <w:tc>
          <w:tcPr>
            <w:tcW w:w="1417" w:type="dxa"/>
          </w:tcPr>
          <w:p w:rsidRPr="00A654CB" w:rsidR="005C161F" w:rsidP="001962A8" w:rsidRDefault="005C161F" w14:paraId="4FD6E6A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MAR d.o.o. za graditeljstvo i usluge</w:t>
            </w:r>
          </w:p>
        </w:tc>
        <w:tc>
          <w:tcPr>
            <w:tcW w:w="709" w:type="dxa"/>
          </w:tcPr>
          <w:p w:rsidRPr="00A654CB" w:rsidR="005C161F" w:rsidP="001962A8" w:rsidRDefault="005C161F" w14:paraId="025C53F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37849898335</w:t>
            </w:r>
          </w:p>
        </w:tc>
        <w:tc>
          <w:tcPr>
            <w:tcW w:w="1134" w:type="dxa"/>
          </w:tcPr>
          <w:p w:rsidRPr="00A654CB" w:rsidR="005C161F" w:rsidP="001962A8" w:rsidRDefault="005C161F" w14:paraId="2B0CF6E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Ulica Većeslava Kolara 11, 10430 Samobor</w:t>
            </w:r>
          </w:p>
        </w:tc>
        <w:tc>
          <w:tcPr>
            <w:tcW w:w="1417" w:type="dxa"/>
          </w:tcPr>
          <w:p w:rsidR="005C161F" w:rsidP="001962A8" w:rsidRDefault="005C161F" w14:paraId="38533FBC" w14:textId="5563D6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121.365,87 kn</w:t>
            </w:r>
            <w:r w:rsidR="00EA7797">
              <w:rPr>
                <w:rFonts w:ascii="Arial" w:hAnsi="Arial" w:cs="Arial"/>
                <w:sz w:val="20"/>
                <w:szCs w:val="20"/>
              </w:rPr>
              <w:t>, povučeno za iznos od 1.575,64 kn</w:t>
            </w:r>
          </w:p>
          <w:p w:rsidR="00281E6F" w:rsidP="001962A8" w:rsidRDefault="00281E6F" w14:paraId="32D6FAEA" w14:textId="6AEF31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4E0F20" w:rsidP="001962A8" w:rsidRDefault="006F3787" w14:paraId="2B68D829" w14:textId="530B1B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(u </w:t>
            </w:r>
            <w:r w:rsidRPr="00295FA0" w:rsidR="00DB1045">
              <w:rPr>
                <w:rFonts w:ascii="Arial" w:hAnsi="Arial" w:cs="Arial"/>
                <w:sz w:val="20"/>
                <w:szCs w:val="20"/>
              </w:rPr>
              <w:t xml:space="preserve">prijavi je krivi zbroj od </w:t>
            </w:r>
            <w:r w:rsidRPr="00295FA0" w:rsidR="004E0F2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95FA0" w:rsidR="009A1B51">
              <w:rPr>
                <w:rFonts w:ascii="Arial" w:hAnsi="Arial" w:cs="Arial"/>
                <w:sz w:val="20"/>
                <w:szCs w:val="20"/>
              </w:rPr>
              <w:t>123.365,87 kn</w:t>
            </w:r>
            <w:r w:rsidRPr="00295FA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0" w:type="dxa"/>
          </w:tcPr>
          <w:p w:rsidRPr="00A654CB" w:rsidR="005C161F" w:rsidP="001962A8" w:rsidRDefault="005C161F" w14:paraId="7039580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62F250F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519FB5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0CAFA2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5EAF4E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1C1C96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258A14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D2FFC6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4F3E7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C01DD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E9935A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6AB4BD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DB79F7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86D113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B39356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CC3926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75D36FC6" w14:textId="260D75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1.575,64 kn</w:t>
            </w:r>
            <w:r w:rsidR="00EA7797">
              <w:rPr>
                <w:rFonts w:ascii="Arial" w:hAnsi="Arial" w:cs="Arial"/>
                <w:sz w:val="20"/>
                <w:szCs w:val="20"/>
              </w:rPr>
              <w:t xml:space="preserve"> – povučeno za osporeni dio</w:t>
            </w:r>
          </w:p>
          <w:p w:rsidRPr="00A654CB" w:rsidR="005C161F" w:rsidP="001962A8" w:rsidRDefault="005C161F" w14:paraId="4B73E5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832B99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D068E0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F846B6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61930B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F6F0F0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2A0A05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733FBC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04FCB4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0363A8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B70682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2582D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BC8351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8623AD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B7873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705C278" w14:textId="6FC609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1.575,64 kn</w:t>
            </w:r>
            <w:r w:rsidR="00EA7797">
              <w:rPr>
                <w:rFonts w:ascii="Arial" w:hAnsi="Arial" w:cs="Arial"/>
                <w:sz w:val="20"/>
                <w:szCs w:val="20"/>
              </w:rPr>
              <w:t xml:space="preserve"> -</w:t>
            </w:r>
            <w:r w:rsidR="00EA7797">
              <w:t xml:space="preserve"> </w:t>
            </w:r>
            <w:r w:rsidRPr="00EA7797" w:rsidR="00EA7797">
              <w:rPr>
                <w:rFonts w:ascii="Arial" w:hAnsi="Arial" w:cs="Arial"/>
                <w:sz w:val="20"/>
                <w:szCs w:val="20"/>
              </w:rPr>
              <w:t>povučeno za osporeni dio</w:t>
            </w:r>
          </w:p>
        </w:tc>
        <w:tc>
          <w:tcPr>
            <w:tcW w:w="1403" w:type="dxa"/>
          </w:tcPr>
          <w:p w:rsidRPr="00A654CB" w:rsidR="005C161F" w:rsidP="001962A8" w:rsidRDefault="005C161F" w14:paraId="21161420" w14:textId="1B7145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670ECF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DE24DC" w:rsidTr="001F5E81" w14:paraId="7F3E803B" w14:textId="77777777">
        <w:tc>
          <w:tcPr>
            <w:tcW w:w="852" w:type="dxa"/>
          </w:tcPr>
          <w:p w:rsidRPr="00A654CB" w:rsidR="00DE24DC" w:rsidP="001962A8" w:rsidRDefault="00DE24DC" w14:paraId="0C31DFA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DE24DC" w:rsidP="001962A8" w:rsidRDefault="00DE24DC" w14:paraId="54B747C8" w14:textId="0B558F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DE24DC" w:rsidR="00D16D8D" w:rsidP="001962A8" w:rsidRDefault="00D16D8D" w14:paraId="6C789848" w14:textId="49133B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Punomoćnik vjerovnika je povukao prijavu tražbine za osporeni dio u iznosu od 1.575,64 kn tako da ostaje kod preostalog iznosa od 119.790,23 kn, tako da više nema osporavanja jer je povučena prijava u tom dijelu.</w:t>
            </w:r>
          </w:p>
          <w:p w:rsidRPr="00A654CB" w:rsidR="00DE24DC" w:rsidP="00D16D8D" w:rsidRDefault="00DE24DC" w14:paraId="5BD33C3B" w14:textId="23DAE3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DE24DC" w:rsidP="001962A8" w:rsidRDefault="00DE24DC" w14:paraId="51BA9D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554F1D98" w14:textId="77777777">
        <w:tc>
          <w:tcPr>
            <w:tcW w:w="852" w:type="dxa"/>
          </w:tcPr>
          <w:p w:rsidRPr="00A654CB" w:rsidR="005C161F" w:rsidP="001962A8" w:rsidRDefault="005C161F" w14:paraId="739E3FB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274.</w:t>
            </w:r>
          </w:p>
        </w:tc>
        <w:tc>
          <w:tcPr>
            <w:tcW w:w="1417" w:type="dxa"/>
          </w:tcPr>
          <w:p w:rsidRPr="00A654CB" w:rsidR="005C161F" w:rsidP="001962A8" w:rsidRDefault="005C161F" w14:paraId="18FE9D95" w14:textId="3124AF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METAL ELEMENT d.o.o. za usluge</w:t>
            </w:r>
            <w:r w:rsidR="004A107F">
              <w:rPr>
                <w:rFonts w:ascii="Arial" w:hAnsi="Arial" w:cs="Arial"/>
                <w:sz w:val="20"/>
                <w:szCs w:val="20"/>
              </w:rPr>
              <w:t xml:space="preserve"> preneseno na HRVATSKO KREDITNO OSIGURANJE d.d.</w:t>
            </w:r>
          </w:p>
        </w:tc>
        <w:tc>
          <w:tcPr>
            <w:tcW w:w="709" w:type="dxa"/>
          </w:tcPr>
          <w:p w:rsidR="005C161F" w:rsidP="001962A8" w:rsidRDefault="005C161F" w14:paraId="359D14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80962695139</w:t>
            </w:r>
          </w:p>
          <w:p w:rsidR="004A107F" w:rsidP="001962A8" w:rsidRDefault="004A107F" w14:paraId="0052BA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107F" w:rsidP="001962A8" w:rsidRDefault="004A107F" w14:paraId="5EBFECA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107F" w:rsidP="001962A8" w:rsidRDefault="004A107F" w14:paraId="6CB6839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4A107F" w:rsidP="001962A8" w:rsidRDefault="004A107F" w14:paraId="7AF011CD" w14:textId="1C27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46406681143</w:t>
            </w:r>
          </w:p>
        </w:tc>
        <w:tc>
          <w:tcPr>
            <w:tcW w:w="1134" w:type="dxa"/>
          </w:tcPr>
          <w:p w:rsidR="005C161F" w:rsidP="001962A8" w:rsidRDefault="005C161F" w14:paraId="2ABDE2E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Kuzminečka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ulica 8, 10000 Zagreb</w:t>
            </w:r>
          </w:p>
          <w:p w:rsidR="004A107F" w:rsidP="001962A8" w:rsidRDefault="004A107F" w14:paraId="5D965B1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A107F" w:rsidP="001962A8" w:rsidRDefault="004A107F" w14:paraId="6D00706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4A107F" w:rsidP="001962A8" w:rsidRDefault="004A107F" w14:paraId="66E7D9E9" w14:textId="42CA9E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Zagreb, Bednjanska 14</w:t>
            </w:r>
          </w:p>
        </w:tc>
        <w:tc>
          <w:tcPr>
            <w:tcW w:w="1417" w:type="dxa"/>
          </w:tcPr>
          <w:p w:rsidRPr="00A654CB" w:rsidR="005C161F" w:rsidP="001962A8" w:rsidRDefault="005C161F" w14:paraId="679FA3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416.105,15 kn</w:t>
            </w:r>
          </w:p>
        </w:tc>
        <w:tc>
          <w:tcPr>
            <w:tcW w:w="1110" w:type="dxa"/>
          </w:tcPr>
          <w:p w:rsidRPr="00A654CB" w:rsidR="005C161F" w:rsidP="001962A8" w:rsidRDefault="005C161F" w14:paraId="7262699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</w:tc>
        <w:tc>
          <w:tcPr>
            <w:tcW w:w="1158" w:type="dxa"/>
          </w:tcPr>
          <w:p w:rsidRPr="00A654CB" w:rsidR="005C161F" w:rsidP="001962A8" w:rsidRDefault="005C161F" w14:paraId="447A83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416.105,15 kn</w:t>
            </w:r>
          </w:p>
        </w:tc>
        <w:tc>
          <w:tcPr>
            <w:tcW w:w="1403" w:type="dxa"/>
          </w:tcPr>
          <w:p w:rsidRPr="00A654CB" w:rsidR="005C161F" w:rsidP="001962A8" w:rsidRDefault="005C161F" w14:paraId="2B23F77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je predmet sudskog postupka koji je u tijeku i kamata na tu tražbinu.</w:t>
            </w:r>
          </w:p>
        </w:tc>
        <w:tc>
          <w:tcPr>
            <w:tcW w:w="247" w:type="dxa"/>
          </w:tcPr>
          <w:p w:rsidRPr="00A654CB" w:rsidR="005C161F" w:rsidP="001962A8" w:rsidRDefault="005C161F" w14:paraId="1DDA287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4E1A8F" w:rsidTr="001F5E81" w14:paraId="2D468FD5" w14:textId="77777777">
        <w:tc>
          <w:tcPr>
            <w:tcW w:w="852" w:type="dxa"/>
          </w:tcPr>
          <w:p w:rsidRPr="00A654CB" w:rsidR="004E1A8F" w:rsidP="001962A8" w:rsidRDefault="004E1A8F" w14:paraId="53F9B83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4E1A8F" w:rsidR="004E1A8F" w:rsidP="001962A8" w:rsidRDefault="004E1A8F" w14:paraId="10E043B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E1A8F" w:rsidP="001962A8" w:rsidRDefault="004E1A8F" w14:paraId="503F1722" w14:textId="77308A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1A8F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366324">
              <w:rPr>
                <w:rFonts w:ascii="Arial" w:hAnsi="Arial" w:cs="Arial"/>
                <w:sz w:val="20"/>
                <w:szCs w:val="20"/>
              </w:rPr>
              <w:t xml:space="preserve"> ostaje.</w:t>
            </w:r>
          </w:p>
          <w:p w:rsidR="00A632C7" w:rsidP="001962A8" w:rsidRDefault="00A632C7" w14:paraId="28E4F50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632C7" w:rsidP="001962A8" w:rsidRDefault="00642CB2" w14:paraId="35CC688F" w14:textId="0320C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2CB2">
              <w:rPr>
                <w:rFonts w:ascii="Arial" w:hAnsi="Arial" w:cs="Arial"/>
                <w:sz w:val="20"/>
                <w:szCs w:val="20"/>
              </w:rPr>
              <w:t>Iz prijave proizlazi da se tražbina temelji</w:t>
            </w:r>
            <w:r w:rsidRPr="00A632C7" w:rsidR="00A632C7">
              <w:rPr>
                <w:rFonts w:ascii="Arial" w:hAnsi="Arial" w:cs="Arial"/>
                <w:sz w:val="20"/>
                <w:szCs w:val="20"/>
              </w:rPr>
              <w:t xml:space="preserve"> na izvodu</w:t>
            </w:r>
            <w:r w:rsidR="007366B4">
              <w:rPr>
                <w:rFonts w:ascii="Arial" w:hAnsi="Arial" w:cs="Arial"/>
                <w:sz w:val="20"/>
                <w:szCs w:val="20"/>
              </w:rPr>
              <w:t xml:space="preserve">, računima </w:t>
            </w:r>
            <w:r w:rsidRPr="00A632C7" w:rsidR="00A632C7">
              <w:rPr>
                <w:rFonts w:ascii="Arial" w:hAnsi="Arial" w:cs="Arial"/>
                <w:sz w:val="20"/>
                <w:szCs w:val="20"/>
              </w:rPr>
              <w:t xml:space="preserve"> i obračunu kamata te je vjerovnik</w:t>
            </w:r>
            <w:r w:rsidR="006F2ADB">
              <w:rPr>
                <w:rFonts w:ascii="Arial" w:hAnsi="Arial" w:cs="Arial"/>
                <w:sz w:val="20"/>
                <w:szCs w:val="20"/>
              </w:rPr>
              <w:t xml:space="preserve"> u prijavi</w:t>
            </w:r>
            <w:r w:rsidRPr="00A632C7" w:rsidR="00A632C7">
              <w:rPr>
                <w:rFonts w:ascii="Arial" w:hAnsi="Arial" w:cs="Arial"/>
                <w:sz w:val="20"/>
                <w:szCs w:val="20"/>
              </w:rPr>
              <w:t xml:space="preserve"> naveo da ne raspolaže ovršnom ispravom</w:t>
            </w:r>
            <w:r w:rsidR="007366B4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654CB" w:rsidR="004E1A8F" w:rsidP="001962A8" w:rsidRDefault="004E1A8F" w14:paraId="435402DD" w14:textId="755878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4E1A8F" w:rsidP="001962A8" w:rsidRDefault="004E1A8F" w14:paraId="08FEAD2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427243AD" w14:textId="77777777">
        <w:trPr>
          <w:trHeight w:val="4052"/>
        </w:trPr>
        <w:tc>
          <w:tcPr>
            <w:tcW w:w="852" w:type="dxa"/>
          </w:tcPr>
          <w:p w:rsidRPr="00A654CB" w:rsidR="005C161F" w:rsidP="001962A8" w:rsidRDefault="005C161F" w14:paraId="572F2B2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277.</w:t>
            </w:r>
          </w:p>
        </w:tc>
        <w:tc>
          <w:tcPr>
            <w:tcW w:w="1417" w:type="dxa"/>
          </w:tcPr>
          <w:p w:rsidRPr="00A654CB" w:rsidR="005C161F" w:rsidP="001962A8" w:rsidRDefault="005C161F" w14:paraId="4798712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MILŠPED društvo s ograničenom odgovornošću za prijevoz i usluge</w:t>
            </w:r>
          </w:p>
        </w:tc>
        <w:tc>
          <w:tcPr>
            <w:tcW w:w="709" w:type="dxa"/>
          </w:tcPr>
          <w:p w:rsidRPr="00A654CB" w:rsidR="005C161F" w:rsidP="001962A8" w:rsidRDefault="005C161F" w14:paraId="3E3ADA03" w14:textId="3914724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76218839804</w:t>
            </w:r>
          </w:p>
        </w:tc>
        <w:tc>
          <w:tcPr>
            <w:tcW w:w="1134" w:type="dxa"/>
          </w:tcPr>
          <w:p w:rsidRPr="00A654CB" w:rsidR="005C161F" w:rsidP="001962A8" w:rsidRDefault="005C161F" w14:paraId="72CA78E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Gospodarska ulica 2D, 10431 Sveta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Nedelja</w:t>
            </w:r>
            <w:proofErr w:type="spellEnd"/>
          </w:p>
        </w:tc>
        <w:tc>
          <w:tcPr>
            <w:tcW w:w="1417" w:type="dxa"/>
          </w:tcPr>
          <w:p w:rsidR="005C161F" w:rsidP="001962A8" w:rsidRDefault="005C161F" w14:paraId="384CF66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407.922,94 kn</w:t>
            </w:r>
          </w:p>
          <w:p w:rsidR="00594ECD" w:rsidP="001962A8" w:rsidRDefault="00594ECD" w14:paraId="62D52A9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94ECD" w:rsidP="001962A8" w:rsidRDefault="00594ECD" w14:paraId="5C8E4C7A" w14:textId="64F5AF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Pr="00A654CB" w:rsidR="005C161F" w:rsidP="001962A8" w:rsidRDefault="005C161F" w14:paraId="5A18D4A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05A255C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FC1374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65FF87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ACB7CB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1B7D4F8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210.741,82 kn</w:t>
            </w:r>
          </w:p>
          <w:p w:rsidRPr="00A654CB" w:rsidR="005C161F" w:rsidP="001962A8" w:rsidRDefault="005C161F" w14:paraId="315FD0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3D3258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65458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99B2F9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17E3AB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210.741,82 kn</w:t>
            </w:r>
          </w:p>
        </w:tc>
        <w:tc>
          <w:tcPr>
            <w:tcW w:w="1403" w:type="dxa"/>
          </w:tcPr>
          <w:p w:rsidRPr="00A654CB" w:rsidR="005C161F" w:rsidP="001962A8" w:rsidRDefault="005C161F" w14:paraId="729EECB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je predmet sudskog postupka koji je u tijeku.</w:t>
            </w:r>
          </w:p>
          <w:p w:rsidRPr="00A654CB" w:rsidR="005C161F" w:rsidP="001962A8" w:rsidRDefault="005C161F" w14:paraId="6559746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3D3E1C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Osporeni iznos dužnik nema u poslovnim knjigama.</w:t>
            </w:r>
          </w:p>
        </w:tc>
        <w:tc>
          <w:tcPr>
            <w:tcW w:w="247" w:type="dxa"/>
          </w:tcPr>
          <w:p w:rsidRPr="00A654CB" w:rsidR="005C161F" w:rsidP="001962A8" w:rsidRDefault="005C161F" w14:paraId="6289258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DE24DC" w:rsidTr="001F5E81" w14:paraId="5799C5B8" w14:textId="77777777">
        <w:trPr>
          <w:trHeight w:val="1035"/>
        </w:trPr>
        <w:tc>
          <w:tcPr>
            <w:tcW w:w="852" w:type="dxa"/>
          </w:tcPr>
          <w:p w:rsidRPr="00A654CB" w:rsidR="00DE24DC" w:rsidP="001962A8" w:rsidRDefault="00DE24DC" w14:paraId="7458584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4E1A8F" w:rsidR="004E1A8F" w:rsidP="001962A8" w:rsidRDefault="004E1A8F" w14:paraId="007159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E24DC" w:rsidP="00936F60" w:rsidRDefault="004E1A8F" w14:paraId="710F1018" w14:textId="39E266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1A8F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366324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166569" w:rsidP="00936F60" w:rsidRDefault="00166569" w14:paraId="75F90219" w14:textId="6CD27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941D93" w:rsidR="00941D93" w:rsidP="00936F60" w:rsidRDefault="00166569" w14:paraId="32E6AFB1" w14:textId="4F524A8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6569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ovjerenik pojašnjava da je p</w:t>
            </w:r>
            <w:r w:rsidRPr="00166569">
              <w:rPr>
                <w:rFonts w:ascii="Arial" w:hAnsi="Arial" w:cs="Arial"/>
                <w:sz w:val="20"/>
                <w:szCs w:val="20"/>
              </w:rPr>
              <w:t>rizna</w:t>
            </w:r>
            <w:r>
              <w:rPr>
                <w:rFonts w:ascii="Arial" w:hAnsi="Arial" w:cs="Arial"/>
                <w:sz w:val="20"/>
                <w:szCs w:val="20"/>
              </w:rPr>
              <w:t>ti dio</w:t>
            </w:r>
            <w:r w:rsidRPr="00166569">
              <w:rPr>
                <w:rFonts w:ascii="Arial" w:hAnsi="Arial" w:cs="Arial"/>
                <w:sz w:val="20"/>
                <w:szCs w:val="20"/>
              </w:rPr>
              <w:t xml:space="preserve"> tražbina po osnovi računa i sporazuma temeljem kojih vjerovnik im</w:t>
            </w:r>
            <w:r w:rsidRPr="002459F5">
              <w:rPr>
                <w:rFonts w:ascii="Arial" w:hAnsi="Arial" w:cs="Arial"/>
                <w:sz w:val="20"/>
                <w:szCs w:val="20"/>
              </w:rPr>
              <w:t>a zaplijenjena novčana sredstva u iznosu od 197.181,12 kn.</w:t>
            </w:r>
            <w:r w:rsidRPr="002459F5" w:rsidR="00941D93">
              <w:t xml:space="preserve"> </w:t>
            </w:r>
            <w:r w:rsidRPr="002459F5" w:rsidR="00941D93">
              <w:rPr>
                <w:rFonts w:ascii="Arial" w:hAnsi="Arial" w:cs="Arial"/>
                <w:sz w:val="20"/>
                <w:szCs w:val="20"/>
              </w:rPr>
              <w:t>Na upit suda je li sporno da se ovršne isprave odnose na priznati dio potraživanja od 197.181,12 kn izjavljuju da</w:t>
            </w:r>
            <w:r w:rsidRPr="002459F5" w:rsidR="002459F5">
              <w:rPr>
                <w:rFonts w:ascii="Arial" w:hAnsi="Arial" w:cs="Arial"/>
                <w:sz w:val="20"/>
                <w:szCs w:val="20"/>
              </w:rPr>
              <w:t xml:space="preserve"> nije.</w:t>
            </w:r>
          </w:p>
          <w:p w:rsidR="000B461A" w:rsidP="00936F60" w:rsidRDefault="000B461A" w14:paraId="3831D117" w14:textId="257CFA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63ADD" w:rsidP="00936F60" w:rsidRDefault="000B461A" w14:paraId="7734FD8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Osporeni dio potraživanja </w:t>
            </w:r>
            <w:r w:rsidR="00180E52">
              <w:rPr>
                <w:rFonts w:ascii="Arial" w:hAnsi="Arial" w:cs="Arial"/>
                <w:sz w:val="20"/>
                <w:szCs w:val="20"/>
              </w:rPr>
              <w:t xml:space="preserve">od 210.741,82 kn 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0B461A">
              <w:rPr>
                <w:rFonts w:ascii="Arial" w:hAnsi="Arial" w:cs="Arial"/>
                <w:sz w:val="20"/>
                <w:szCs w:val="20"/>
              </w:rPr>
              <w:t>emelji se na računu</w:t>
            </w:r>
            <w:r w:rsidR="006F2A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B461A">
              <w:rPr>
                <w:rFonts w:ascii="Arial" w:hAnsi="Arial" w:cs="Arial"/>
                <w:sz w:val="20"/>
                <w:szCs w:val="20"/>
              </w:rPr>
              <w:t>i rješenju o ovrsi</w:t>
            </w:r>
            <w:r w:rsidR="006F2ADB">
              <w:rPr>
                <w:rFonts w:ascii="Arial" w:hAnsi="Arial" w:cs="Arial"/>
                <w:sz w:val="20"/>
                <w:szCs w:val="20"/>
              </w:rPr>
              <w:t xml:space="preserve"> na temelju vjerodostojne isprave</w:t>
            </w:r>
            <w:r w:rsidRPr="000B461A">
              <w:rPr>
                <w:rFonts w:ascii="Arial" w:hAnsi="Arial" w:cs="Arial"/>
                <w:sz w:val="20"/>
                <w:szCs w:val="20"/>
              </w:rPr>
              <w:t xml:space="preserve"> broj </w:t>
            </w:r>
            <w:proofErr w:type="spellStart"/>
            <w:r w:rsidRPr="000B461A">
              <w:rPr>
                <w:rFonts w:ascii="Arial" w:hAnsi="Arial" w:cs="Arial"/>
                <w:sz w:val="20"/>
                <w:szCs w:val="20"/>
              </w:rPr>
              <w:t>Ovrv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-2041/2022</w:t>
            </w:r>
            <w:r w:rsidRPr="000B46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koje nije </w:t>
            </w:r>
            <w:r w:rsidR="00C873D6">
              <w:rPr>
                <w:rFonts w:ascii="Arial" w:hAnsi="Arial" w:cs="Arial"/>
                <w:sz w:val="20"/>
                <w:szCs w:val="20"/>
              </w:rPr>
              <w:t>pravomoć</w:t>
            </w:r>
            <w:r>
              <w:rPr>
                <w:rFonts w:ascii="Arial" w:hAnsi="Arial" w:cs="Arial"/>
                <w:sz w:val="20"/>
                <w:szCs w:val="20"/>
              </w:rPr>
              <w:t>no i ovršno</w:t>
            </w:r>
            <w:r w:rsidRPr="000B461A">
              <w:rPr>
                <w:rFonts w:ascii="Arial" w:hAnsi="Arial" w:cs="Arial"/>
                <w:sz w:val="20"/>
                <w:szCs w:val="20"/>
              </w:rPr>
              <w:t xml:space="preserve"> te je vjerovnik </w:t>
            </w:r>
            <w:r w:rsidR="00187963">
              <w:rPr>
                <w:rFonts w:ascii="Arial" w:hAnsi="Arial" w:cs="Arial"/>
                <w:sz w:val="20"/>
                <w:szCs w:val="20"/>
              </w:rPr>
              <w:t xml:space="preserve">u prijavi </w:t>
            </w:r>
            <w:r w:rsidRPr="000B461A">
              <w:rPr>
                <w:rFonts w:ascii="Arial" w:hAnsi="Arial" w:cs="Arial"/>
                <w:sz w:val="20"/>
                <w:szCs w:val="20"/>
              </w:rPr>
              <w:t xml:space="preserve">naveo da ne raspolaže ovršnom ispravom i </w:t>
            </w:r>
            <w:r w:rsidR="00187963">
              <w:rPr>
                <w:rFonts w:ascii="Arial" w:hAnsi="Arial" w:cs="Arial"/>
                <w:sz w:val="20"/>
                <w:szCs w:val="20"/>
              </w:rPr>
              <w:t xml:space="preserve">da </w:t>
            </w:r>
            <w:r w:rsidRPr="000B461A">
              <w:rPr>
                <w:rFonts w:ascii="Arial" w:hAnsi="Arial" w:cs="Arial"/>
                <w:sz w:val="20"/>
                <w:szCs w:val="20"/>
              </w:rPr>
              <w:t>se vodi parnični postupak</w:t>
            </w:r>
            <w:r w:rsidR="00C873D6">
              <w:rPr>
                <w:rFonts w:ascii="Arial" w:hAnsi="Arial" w:cs="Arial"/>
                <w:sz w:val="20"/>
                <w:szCs w:val="20"/>
              </w:rPr>
              <w:t xml:space="preserve"> pred Općinskim sudom u Novom Zagrebu pod brojem </w:t>
            </w:r>
            <w:proofErr w:type="spellStart"/>
            <w:r w:rsidR="00C873D6">
              <w:rPr>
                <w:rFonts w:ascii="Arial" w:hAnsi="Arial" w:cs="Arial"/>
                <w:sz w:val="20"/>
                <w:szCs w:val="20"/>
              </w:rPr>
              <w:t>Povrv</w:t>
            </w:r>
            <w:proofErr w:type="spellEnd"/>
            <w:r w:rsidR="00C873D6">
              <w:rPr>
                <w:rFonts w:ascii="Arial" w:hAnsi="Arial" w:cs="Arial"/>
                <w:sz w:val="20"/>
                <w:szCs w:val="20"/>
              </w:rPr>
              <w:t xml:space="preserve">-171/2022. </w:t>
            </w:r>
          </w:p>
          <w:p w:rsidR="00C63ADD" w:rsidP="001962A8" w:rsidRDefault="00C63ADD" w14:paraId="739B6CC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E5D14" w:rsidP="001962A8" w:rsidRDefault="002876CD" w14:paraId="2C222216" w14:textId="2DC6E3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3ADD">
              <w:rPr>
                <w:rFonts w:ascii="Arial" w:hAnsi="Arial" w:cs="Arial"/>
                <w:sz w:val="20"/>
                <w:szCs w:val="20"/>
              </w:rPr>
              <w:t xml:space="preserve">Iz očitovanja FINA-e </w:t>
            </w:r>
            <w:r w:rsidRPr="00C63ADD" w:rsidR="006169E9">
              <w:rPr>
                <w:rFonts w:ascii="Arial" w:hAnsi="Arial" w:cs="Arial"/>
                <w:sz w:val="20"/>
                <w:szCs w:val="20"/>
              </w:rPr>
              <w:t xml:space="preserve"> od 15. rujna 2022. </w:t>
            </w:r>
            <w:r w:rsidR="00C97E95">
              <w:rPr>
                <w:rFonts w:ascii="Arial" w:hAnsi="Arial" w:cs="Arial"/>
                <w:sz w:val="20"/>
                <w:szCs w:val="20"/>
              </w:rPr>
              <w:t xml:space="preserve">(list 22083) </w:t>
            </w:r>
            <w:r w:rsidRPr="00C63ADD">
              <w:rPr>
                <w:rFonts w:ascii="Arial" w:hAnsi="Arial" w:cs="Arial"/>
                <w:sz w:val="20"/>
                <w:szCs w:val="20"/>
              </w:rPr>
              <w:t>proizlazi da</w:t>
            </w:r>
            <w:r w:rsidR="00E20D4E">
              <w:rPr>
                <w:rFonts w:ascii="Arial" w:hAnsi="Arial" w:cs="Arial"/>
                <w:sz w:val="20"/>
                <w:szCs w:val="20"/>
              </w:rPr>
              <w:t xml:space="preserve"> s</w:t>
            </w:r>
            <w:r w:rsidRPr="00C63ADD" w:rsidR="00215492">
              <w:rPr>
                <w:rFonts w:ascii="Arial" w:hAnsi="Arial" w:cs="Arial"/>
                <w:sz w:val="20"/>
                <w:szCs w:val="20"/>
              </w:rPr>
              <w:t>u</w:t>
            </w:r>
            <w:r w:rsidRPr="00C63ADD">
              <w:t xml:space="preserve"> po </w:t>
            </w:r>
            <w:r w:rsidRPr="00C63ADD">
              <w:rPr>
                <w:rFonts w:ascii="Arial" w:hAnsi="Arial" w:cs="Arial"/>
                <w:sz w:val="20"/>
                <w:szCs w:val="20"/>
              </w:rPr>
              <w:t>rješenjima o ovrsi Općinskog suda u Novom Zagrebu</w:t>
            </w:r>
            <w:r w:rsidR="00936F60">
              <w:rPr>
                <w:rFonts w:ascii="Arial" w:hAnsi="Arial" w:cs="Arial"/>
                <w:sz w:val="20"/>
                <w:szCs w:val="20"/>
              </w:rPr>
              <w:t>,</w:t>
            </w:r>
            <w:r w:rsidRPr="00C63ADD">
              <w:rPr>
                <w:rFonts w:ascii="Arial" w:hAnsi="Arial" w:cs="Arial"/>
                <w:sz w:val="20"/>
                <w:szCs w:val="20"/>
              </w:rPr>
              <w:t xml:space="preserve"> poslovni broj </w:t>
            </w:r>
            <w:proofErr w:type="spellStart"/>
            <w:r w:rsidRPr="00C63ADD">
              <w:rPr>
                <w:rFonts w:ascii="Arial" w:hAnsi="Arial" w:cs="Arial"/>
                <w:sz w:val="20"/>
                <w:szCs w:val="20"/>
              </w:rPr>
              <w:t>Ovr</w:t>
            </w:r>
            <w:proofErr w:type="spellEnd"/>
            <w:r w:rsidRPr="00C63ADD">
              <w:rPr>
                <w:rFonts w:ascii="Arial" w:hAnsi="Arial" w:cs="Arial"/>
                <w:sz w:val="20"/>
                <w:szCs w:val="20"/>
              </w:rPr>
              <w:t xml:space="preserve">-1570/21 od 30. prosinca 2021. i poslovni broj </w:t>
            </w:r>
            <w:proofErr w:type="spellStart"/>
            <w:r w:rsidRPr="00C63ADD">
              <w:rPr>
                <w:rFonts w:ascii="Arial" w:hAnsi="Arial" w:cs="Arial"/>
                <w:sz w:val="20"/>
                <w:szCs w:val="20"/>
              </w:rPr>
              <w:t>Ovr</w:t>
            </w:r>
            <w:proofErr w:type="spellEnd"/>
            <w:r w:rsidRPr="00C63ADD">
              <w:rPr>
                <w:rFonts w:ascii="Arial" w:hAnsi="Arial" w:cs="Arial"/>
                <w:sz w:val="20"/>
                <w:szCs w:val="20"/>
              </w:rPr>
              <w:t>-42/22 od 14. veljače 2022. zaplijenjen</w:t>
            </w:r>
            <w:r w:rsidRPr="00C63ADD" w:rsidR="00215492">
              <w:rPr>
                <w:rFonts w:ascii="Arial" w:hAnsi="Arial" w:cs="Arial"/>
                <w:sz w:val="20"/>
                <w:szCs w:val="20"/>
              </w:rPr>
              <w:t>a novčana sredstva na računu</w:t>
            </w:r>
            <w:r w:rsidRPr="00C63AD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3ADD" w:rsidR="006169E9">
              <w:rPr>
                <w:rFonts w:ascii="Arial" w:hAnsi="Arial" w:cs="Arial"/>
                <w:sz w:val="20"/>
                <w:szCs w:val="20"/>
              </w:rPr>
              <w:t xml:space="preserve">i to po prvom rješenju </w:t>
            </w:r>
            <w:r w:rsidRPr="00C63ADD" w:rsidR="0077257F">
              <w:rPr>
                <w:rFonts w:ascii="Arial" w:hAnsi="Arial" w:cs="Arial"/>
                <w:sz w:val="20"/>
                <w:szCs w:val="20"/>
              </w:rPr>
              <w:t xml:space="preserve">iznos od </w:t>
            </w:r>
            <w:r w:rsidRPr="00C63ADD" w:rsidR="006169E9">
              <w:rPr>
                <w:rFonts w:ascii="Arial" w:hAnsi="Arial" w:cs="Arial"/>
                <w:sz w:val="20"/>
                <w:szCs w:val="20"/>
              </w:rPr>
              <w:t>131.896,75 kn, a po drugom rješenju iznos od 62.997,11 kn.</w:t>
            </w:r>
            <w:r w:rsidR="006169E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05B7" w:rsidP="001962A8" w:rsidRDefault="00C305B7" w14:paraId="45B53960" w14:textId="5466EA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305B7" w:rsidP="001962A8" w:rsidRDefault="00C305B7" w14:paraId="0B4B570E" w14:textId="0C0E6B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 upi</w:t>
            </w:r>
            <w:r w:rsidR="004D26E5">
              <w:rPr>
                <w:rFonts w:ascii="Arial" w:hAnsi="Arial" w:cs="Arial"/>
                <w:sz w:val="20"/>
                <w:szCs w:val="20"/>
              </w:rPr>
              <w:t xml:space="preserve">t suda punomoćnici vjerovnika izjavljuje da od ukupnog iznosa tražbine </w:t>
            </w:r>
            <w:r w:rsidRPr="004D26E5" w:rsidR="004D26E5">
              <w:rPr>
                <w:rFonts w:ascii="Arial" w:hAnsi="Arial" w:cs="Arial"/>
                <w:sz w:val="20"/>
                <w:szCs w:val="20"/>
              </w:rPr>
              <w:t>407.922,94 kn</w:t>
            </w:r>
            <w:r w:rsidR="004D26E5">
              <w:rPr>
                <w:rFonts w:ascii="Arial" w:hAnsi="Arial" w:cs="Arial"/>
                <w:sz w:val="20"/>
                <w:szCs w:val="20"/>
              </w:rPr>
              <w:t xml:space="preserve">, u iznosu od </w:t>
            </w:r>
            <w:r w:rsidRPr="004D26E5" w:rsidR="004D26E5">
              <w:rPr>
                <w:rFonts w:ascii="Arial" w:hAnsi="Arial" w:cs="Arial"/>
                <w:sz w:val="20"/>
                <w:szCs w:val="20"/>
              </w:rPr>
              <w:t>197.181,12 kn</w:t>
            </w:r>
            <w:r w:rsidR="004D26E5">
              <w:rPr>
                <w:rFonts w:ascii="Arial" w:hAnsi="Arial" w:cs="Arial"/>
                <w:sz w:val="20"/>
                <w:szCs w:val="20"/>
              </w:rPr>
              <w:t xml:space="preserve"> sudjeluje kao </w:t>
            </w:r>
            <w:proofErr w:type="spellStart"/>
            <w:r w:rsidR="004D26E5">
              <w:rPr>
                <w:rFonts w:ascii="Arial" w:hAnsi="Arial" w:cs="Arial"/>
                <w:sz w:val="20"/>
                <w:szCs w:val="20"/>
              </w:rPr>
              <w:t>razlučni</w:t>
            </w:r>
            <w:proofErr w:type="spellEnd"/>
            <w:r w:rsidR="004D26E5">
              <w:rPr>
                <w:rFonts w:ascii="Arial" w:hAnsi="Arial" w:cs="Arial"/>
                <w:sz w:val="20"/>
                <w:szCs w:val="20"/>
              </w:rPr>
              <w:t xml:space="preserve"> vjerovnik</w:t>
            </w:r>
            <w:r w:rsidR="00495D96">
              <w:rPr>
                <w:rFonts w:ascii="Arial" w:hAnsi="Arial" w:cs="Arial"/>
                <w:sz w:val="20"/>
                <w:szCs w:val="20"/>
              </w:rPr>
              <w:t xml:space="preserve"> i traži da se uvrsti u tablicu </w:t>
            </w:r>
            <w:proofErr w:type="spellStart"/>
            <w:r w:rsidR="00495D96">
              <w:rPr>
                <w:rFonts w:ascii="Arial" w:hAnsi="Arial" w:cs="Arial"/>
                <w:sz w:val="20"/>
                <w:szCs w:val="20"/>
              </w:rPr>
              <w:t>razlučnih</w:t>
            </w:r>
            <w:proofErr w:type="spellEnd"/>
            <w:r w:rsidR="00495D96">
              <w:rPr>
                <w:rFonts w:ascii="Arial" w:hAnsi="Arial" w:cs="Arial"/>
                <w:sz w:val="20"/>
                <w:szCs w:val="20"/>
              </w:rPr>
              <w:t xml:space="preserve"> prava, odnosno prizna status </w:t>
            </w:r>
            <w:proofErr w:type="spellStart"/>
            <w:r w:rsidR="00495D96">
              <w:rPr>
                <w:rFonts w:ascii="Arial" w:hAnsi="Arial" w:cs="Arial"/>
                <w:sz w:val="20"/>
                <w:szCs w:val="20"/>
              </w:rPr>
              <w:t>razlučnih</w:t>
            </w:r>
            <w:proofErr w:type="spellEnd"/>
            <w:r w:rsidR="00495D96">
              <w:rPr>
                <w:rFonts w:ascii="Arial" w:hAnsi="Arial" w:cs="Arial"/>
                <w:sz w:val="20"/>
                <w:szCs w:val="20"/>
              </w:rPr>
              <w:t xml:space="preserve"> vjerovnika. </w:t>
            </w:r>
          </w:p>
          <w:p w:rsidR="00495D96" w:rsidP="001962A8" w:rsidRDefault="00495D96" w14:paraId="203FBBB0" w14:textId="481017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95D96" w:rsidP="001962A8" w:rsidRDefault="00495D96" w14:paraId="2C6CA953" w14:textId="12DF1D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Povjerenica se očituje da će sukladno čl. 69. SZ-a u odnosu na zaplijenjena novčana sredstva a imajući u vidu očitovanje punomoćnice vjerovnika </w:t>
            </w:r>
            <w:r w:rsidR="00E95291">
              <w:rPr>
                <w:rFonts w:ascii="Arial" w:hAnsi="Arial" w:cs="Arial"/>
                <w:sz w:val="20"/>
                <w:szCs w:val="20"/>
              </w:rPr>
              <w:t xml:space="preserve">da </w:t>
            </w:r>
            <w:r>
              <w:rPr>
                <w:rFonts w:ascii="Arial" w:hAnsi="Arial" w:cs="Arial"/>
                <w:sz w:val="20"/>
                <w:szCs w:val="20"/>
              </w:rPr>
              <w:t xml:space="preserve">u odnosu na tražbinu u iznosu od 197.181,12 kn </w:t>
            </w:r>
            <w:r w:rsidR="00E95291">
              <w:rPr>
                <w:rFonts w:ascii="Arial" w:hAnsi="Arial" w:cs="Arial"/>
                <w:sz w:val="20"/>
                <w:szCs w:val="20"/>
              </w:rPr>
              <w:t xml:space="preserve">vjerovnik </w:t>
            </w:r>
            <w:r>
              <w:rPr>
                <w:rFonts w:ascii="Arial" w:hAnsi="Arial" w:cs="Arial"/>
                <w:sz w:val="20"/>
                <w:szCs w:val="20"/>
              </w:rPr>
              <w:t xml:space="preserve">sudjeluje kao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razlučni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vjerovnik dati nalog FINI za prijenos sredstava.</w:t>
            </w:r>
          </w:p>
          <w:p w:rsidRPr="00A654CB" w:rsidR="00C873D6" w:rsidP="001962A8" w:rsidRDefault="00C873D6" w14:paraId="121CFD33" w14:textId="4711F4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DE24DC" w:rsidP="001962A8" w:rsidRDefault="00DE24DC" w14:paraId="7D2A375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7B3289F4" w14:textId="77777777">
        <w:tc>
          <w:tcPr>
            <w:tcW w:w="852" w:type="dxa"/>
          </w:tcPr>
          <w:p w:rsidRPr="00A654CB" w:rsidR="005C161F" w:rsidP="001962A8" w:rsidRDefault="005C161F" w14:paraId="349B19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283.</w:t>
            </w:r>
          </w:p>
        </w:tc>
        <w:tc>
          <w:tcPr>
            <w:tcW w:w="1417" w:type="dxa"/>
          </w:tcPr>
          <w:p w:rsidRPr="00A654CB" w:rsidR="005C161F" w:rsidP="001962A8" w:rsidRDefault="004E1A8F" w14:paraId="3D22425F" w14:textId="55FCF1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1A8F">
              <w:rPr>
                <w:rFonts w:ascii="Arial" w:hAnsi="Arial" w:cs="Arial"/>
                <w:sz w:val="20"/>
                <w:szCs w:val="20"/>
              </w:rPr>
              <w:t xml:space="preserve">IGOR VALEŠIĆ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A654CB" w:rsidR="005C161F">
              <w:rPr>
                <w:rFonts w:ascii="Arial" w:hAnsi="Arial" w:cs="Arial"/>
                <w:sz w:val="20"/>
                <w:szCs w:val="20"/>
              </w:rPr>
              <w:t xml:space="preserve">MODUS MG, obrt za savjetovanje u vezi s poslovanjem i upravljanjem, </w:t>
            </w:r>
          </w:p>
        </w:tc>
        <w:tc>
          <w:tcPr>
            <w:tcW w:w="709" w:type="dxa"/>
          </w:tcPr>
          <w:p w:rsidRPr="00A654CB" w:rsidR="005C161F" w:rsidP="001962A8" w:rsidRDefault="005C161F" w14:paraId="6658FA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67675613071</w:t>
            </w:r>
          </w:p>
        </w:tc>
        <w:tc>
          <w:tcPr>
            <w:tcW w:w="1134" w:type="dxa"/>
          </w:tcPr>
          <w:p w:rsidRPr="00A654CB" w:rsidR="005C161F" w:rsidP="001962A8" w:rsidRDefault="005C161F" w14:paraId="7E9383D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Vatroslava Lisinskog 12, 44253 Mošćenica</w:t>
            </w:r>
          </w:p>
        </w:tc>
        <w:tc>
          <w:tcPr>
            <w:tcW w:w="1417" w:type="dxa"/>
          </w:tcPr>
          <w:p w:rsidRPr="00A654CB" w:rsidR="005C161F" w:rsidP="001962A8" w:rsidRDefault="005C161F" w14:paraId="7C36E13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305.312,50 kn</w:t>
            </w:r>
          </w:p>
        </w:tc>
        <w:tc>
          <w:tcPr>
            <w:tcW w:w="1110" w:type="dxa"/>
          </w:tcPr>
          <w:p w:rsidRPr="00A654CB" w:rsidR="005C161F" w:rsidP="001962A8" w:rsidRDefault="005C161F" w14:paraId="606C02A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2AADC51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76FAF3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2A1CE5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4758EA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08D331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3ED1FF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AF02C2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2ADBDEA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14.952,50 kn</w:t>
            </w:r>
          </w:p>
          <w:p w:rsidRPr="00A654CB" w:rsidR="005C161F" w:rsidP="001962A8" w:rsidRDefault="005C161F" w14:paraId="4FFA068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5DA7DE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A1C0A1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0BBD6A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1272E7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72D9A7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03C3AA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1A20BA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14.952,50 kn</w:t>
            </w:r>
          </w:p>
        </w:tc>
        <w:tc>
          <w:tcPr>
            <w:tcW w:w="1403" w:type="dxa"/>
          </w:tcPr>
          <w:p w:rsidRPr="00A654CB" w:rsidR="005C161F" w:rsidP="001962A8" w:rsidRDefault="005C161F" w14:paraId="40A5E55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Vjerovnik nije imao proknjiženu međusobnu kompenzaciju, koju je naknadno proknjižio.</w:t>
            </w:r>
          </w:p>
          <w:p w:rsidRPr="00A654CB" w:rsidR="005C161F" w:rsidP="001962A8" w:rsidRDefault="005C161F" w14:paraId="375C85D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38652E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Osporeni iznos je podmiren putem kompenzacije.</w:t>
            </w:r>
          </w:p>
          <w:p w:rsidRPr="00A654CB" w:rsidR="005C161F" w:rsidP="001962A8" w:rsidRDefault="005C161F" w14:paraId="0326652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7303FDF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4E1A8F" w:rsidTr="001F5E81" w14:paraId="542CC731" w14:textId="77777777">
        <w:tc>
          <w:tcPr>
            <w:tcW w:w="852" w:type="dxa"/>
          </w:tcPr>
          <w:p w:rsidRPr="00A654CB" w:rsidR="004E1A8F" w:rsidP="001962A8" w:rsidRDefault="004E1A8F" w14:paraId="6E09BEA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4E1A8F" w:rsidR="004E1A8F" w:rsidP="001962A8" w:rsidRDefault="004E1A8F" w14:paraId="2C36331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E1A8F" w:rsidP="001962A8" w:rsidRDefault="004E1A8F" w14:paraId="46705BF9" w14:textId="6CAA5E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1A8F">
              <w:rPr>
                <w:rFonts w:ascii="Arial" w:hAnsi="Arial" w:cs="Arial"/>
                <w:sz w:val="20"/>
                <w:szCs w:val="20"/>
              </w:rPr>
              <w:t>Na upit suda ostaj</w:t>
            </w:r>
            <w:r w:rsidR="0071015F">
              <w:rPr>
                <w:rFonts w:ascii="Arial" w:hAnsi="Arial" w:cs="Arial"/>
                <w:sz w:val="20"/>
                <w:szCs w:val="20"/>
              </w:rPr>
              <w:t>u</w:t>
            </w:r>
            <w:r w:rsidRPr="004E1A8F">
              <w:rPr>
                <w:rFonts w:ascii="Arial" w:hAnsi="Arial" w:cs="Arial"/>
                <w:sz w:val="20"/>
                <w:szCs w:val="20"/>
              </w:rPr>
              <w:t xml:space="preserve"> li kod osporavanja izjavljuj</w:t>
            </w:r>
            <w:r w:rsidR="0071015F">
              <w:rPr>
                <w:rFonts w:ascii="Arial" w:hAnsi="Arial" w:cs="Arial"/>
                <w:sz w:val="20"/>
                <w:szCs w:val="20"/>
              </w:rPr>
              <w:t>u</w:t>
            </w:r>
            <w:r w:rsidRPr="004E1A8F">
              <w:rPr>
                <w:rFonts w:ascii="Arial" w:hAnsi="Arial" w:cs="Arial"/>
                <w:sz w:val="20"/>
                <w:szCs w:val="20"/>
              </w:rPr>
              <w:t xml:space="preserve"> da</w:t>
            </w:r>
            <w:r w:rsidR="002C1C6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802CE">
              <w:rPr>
                <w:rFonts w:ascii="Arial" w:hAnsi="Arial" w:cs="Arial"/>
                <w:sz w:val="20"/>
                <w:szCs w:val="20"/>
              </w:rPr>
              <w:t>ostaju.</w:t>
            </w:r>
          </w:p>
          <w:p w:rsidR="00941D93" w:rsidP="001962A8" w:rsidRDefault="00941D93" w14:paraId="7B2F7EE5" w14:textId="68240D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41D93" w:rsidP="001962A8" w:rsidRDefault="00941D93" w14:paraId="4A1E40D2" w14:textId="68ED5B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 pojašnjava da v</w:t>
            </w:r>
            <w:r w:rsidRPr="00941D93">
              <w:rPr>
                <w:rFonts w:ascii="Arial" w:hAnsi="Arial" w:cs="Arial"/>
                <w:sz w:val="20"/>
                <w:szCs w:val="20"/>
              </w:rPr>
              <w:t>jerovnik nema proknjiženu k</w:t>
            </w:r>
            <w:r>
              <w:rPr>
                <w:rFonts w:ascii="Arial" w:hAnsi="Arial" w:cs="Arial"/>
                <w:sz w:val="20"/>
                <w:szCs w:val="20"/>
              </w:rPr>
              <w:t>ompenzaciju s 31. ožujkom 2022. u iznosu od 14.952,50 kn.</w:t>
            </w:r>
          </w:p>
          <w:p w:rsidR="00D115FB" w:rsidP="001962A8" w:rsidRDefault="00D115FB" w14:paraId="6B1D0FC4" w14:textId="54F2C2E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115FB" w:rsidP="001962A8" w:rsidRDefault="00642CB2" w14:paraId="002B505E" w14:textId="27BCBC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2CB2">
              <w:rPr>
                <w:rFonts w:ascii="Arial" w:hAnsi="Arial" w:cs="Arial"/>
                <w:sz w:val="20"/>
                <w:szCs w:val="20"/>
              </w:rPr>
              <w:t xml:space="preserve">Iz prijave proizlazi da se tražbina temelji </w:t>
            </w:r>
            <w:r w:rsidRPr="00D115FB" w:rsidR="00D115FB">
              <w:rPr>
                <w:rFonts w:ascii="Arial" w:hAnsi="Arial" w:cs="Arial"/>
                <w:sz w:val="20"/>
                <w:szCs w:val="20"/>
              </w:rPr>
              <w:t xml:space="preserve">na </w:t>
            </w:r>
            <w:r w:rsidR="00D115FB">
              <w:rPr>
                <w:rFonts w:ascii="Arial" w:hAnsi="Arial" w:cs="Arial"/>
                <w:sz w:val="20"/>
                <w:szCs w:val="20"/>
              </w:rPr>
              <w:t>računima i izvodu</w:t>
            </w:r>
            <w:r w:rsidRPr="00D115FB" w:rsidR="00D115FB">
              <w:rPr>
                <w:rFonts w:ascii="Arial" w:hAnsi="Arial" w:cs="Arial"/>
                <w:sz w:val="20"/>
                <w:szCs w:val="20"/>
              </w:rPr>
              <w:t xml:space="preserve"> te je vjerovnik</w:t>
            </w:r>
            <w:r w:rsidR="00187963">
              <w:rPr>
                <w:rFonts w:ascii="Arial" w:hAnsi="Arial" w:cs="Arial"/>
                <w:sz w:val="20"/>
                <w:szCs w:val="20"/>
              </w:rPr>
              <w:t xml:space="preserve"> u prijavi</w:t>
            </w:r>
            <w:r w:rsidRPr="00D115FB" w:rsidR="00D115FB">
              <w:rPr>
                <w:rFonts w:ascii="Arial" w:hAnsi="Arial" w:cs="Arial"/>
                <w:sz w:val="20"/>
                <w:szCs w:val="20"/>
              </w:rPr>
              <w:t xml:space="preserve"> naveo da ne raspolaže ovršnom ispravom</w:t>
            </w:r>
            <w:r w:rsidR="00D115FB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654CB" w:rsidR="004E1A8F" w:rsidP="001962A8" w:rsidRDefault="004E1A8F" w14:paraId="55BD22D0" w14:textId="213539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4E1A8F" w:rsidP="001962A8" w:rsidRDefault="004E1A8F" w14:paraId="53ED5D9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1786F829" w14:textId="77777777">
        <w:tc>
          <w:tcPr>
            <w:tcW w:w="852" w:type="dxa"/>
          </w:tcPr>
          <w:p w:rsidRPr="00A654CB" w:rsidR="005C161F" w:rsidP="001962A8" w:rsidRDefault="005C161F" w14:paraId="5CE340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287.</w:t>
            </w:r>
          </w:p>
        </w:tc>
        <w:tc>
          <w:tcPr>
            <w:tcW w:w="1417" w:type="dxa"/>
          </w:tcPr>
          <w:p w:rsidRPr="00A654CB" w:rsidR="005C161F" w:rsidP="001962A8" w:rsidRDefault="005C161F" w14:paraId="152AF635" w14:textId="381EB4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MURTAR RESORT društvo s ograničenom odgovornošću </w:t>
            </w:r>
          </w:p>
        </w:tc>
        <w:tc>
          <w:tcPr>
            <w:tcW w:w="709" w:type="dxa"/>
          </w:tcPr>
          <w:p w:rsidRPr="00A654CB" w:rsidR="005C161F" w:rsidP="001962A8" w:rsidRDefault="005C161F" w14:paraId="2C33FE9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24681221169</w:t>
            </w:r>
          </w:p>
        </w:tc>
        <w:tc>
          <w:tcPr>
            <w:tcW w:w="1134" w:type="dxa"/>
          </w:tcPr>
          <w:p w:rsidRPr="00A654CB" w:rsidR="005C161F" w:rsidP="001962A8" w:rsidRDefault="005C161F" w14:paraId="61BB78B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Put kroz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Meterize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21B, 22000 Šibenik</w:t>
            </w:r>
          </w:p>
        </w:tc>
        <w:tc>
          <w:tcPr>
            <w:tcW w:w="1417" w:type="dxa"/>
          </w:tcPr>
          <w:p w:rsidR="005C161F" w:rsidP="001962A8" w:rsidRDefault="005C161F" w14:paraId="3BA7371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28AF">
              <w:rPr>
                <w:rFonts w:ascii="Arial" w:hAnsi="Arial" w:cs="Arial"/>
                <w:sz w:val="20"/>
                <w:szCs w:val="20"/>
              </w:rPr>
              <w:t>390.934,11 kn</w:t>
            </w:r>
          </w:p>
          <w:p w:rsidR="0059483E" w:rsidP="001962A8" w:rsidRDefault="0059483E" w14:paraId="27F1C29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9483E" w:rsidP="001962A8" w:rsidRDefault="0059483E" w14:paraId="701300B5" w14:textId="37EF3B8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Pr="00A654CB" w:rsidR="005C161F" w:rsidP="001962A8" w:rsidRDefault="005C161F" w14:paraId="240F261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7435812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3A8502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B175DE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A7A452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FBCBC8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F9035C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A6C248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1C1437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E4583D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1BDFD2F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390.934,11 kn</w:t>
            </w:r>
          </w:p>
          <w:p w:rsidRPr="00A654CB" w:rsidR="005C161F" w:rsidP="001962A8" w:rsidRDefault="005C161F" w14:paraId="74ADB50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706E98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F3A5A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CA4500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69E877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AC09EA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A942BA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D4E26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A1B731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A1A7AD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194.694,91 kn</w:t>
            </w:r>
          </w:p>
        </w:tc>
        <w:tc>
          <w:tcPr>
            <w:tcW w:w="1403" w:type="dxa"/>
          </w:tcPr>
          <w:p w:rsidRPr="00A654CB" w:rsidR="005C161F" w:rsidP="001962A8" w:rsidRDefault="005C161F" w14:paraId="54E85DC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je predmet sudskih postupka koji su u tijeku i kamata na tu tražbinu, te odvjetničkih troškova.</w:t>
            </w:r>
          </w:p>
          <w:p w:rsidRPr="00A654CB" w:rsidR="005C161F" w:rsidP="001962A8" w:rsidRDefault="005C161F" w14:paraId="71619D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8E0BF5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119C3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Osporeni iznos dužnik nema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046AFD6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4E1A8F" w:rsidTr="001F5E81" w14:paraId="2005C0C2" w14:textId="77777777">
        <w:tc>
          <w:tcPr>
            <w:tcW w:w="852" w:type="dxa"/>
          </w:tcPr>
          <w:p w:rsidRPr="00A654CB" w:rsidR="004E1A8F" w:rsidP="001962A8" w:rsidRDefault="004E1A8F" w14:paraId="417ABE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4E1A8F" w:rsidR="004E1A8F" w:rsidP="001962A8" w:rsidRDefault="004E1A8F" w14:paraId="0EECE8E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B28AF" w:rsidP="001962A8" w:rsidRDefault="00AB28AF" w14:paraId="0E1819F4" w14:textId="160B1F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Utvrđuje se da je vjerovnik u podnesku od 13. rujna 2022. naveo da je pravil</w:t>
            </w:r>
            <w:r w:rsidR="0071015F">
              <w:rPr>
                <w:rFonts w:ascii="Arial" w:hAnsi="Arial" w:cs="Arial"/>
                <w:sz w:val="20"/>
                <w:szCs w:val="20"/>
              </w:rPr>
              <w:t>an</w:t>
            </w:r>
            <w:r>
              <w:rPr>
                <w:rFonts w:ascii="Arial" w:hAnsi="Arial" w:cs="Arial"/>
                <w:sz w:val="20"/>
                <w:szCs w:val="20"/>
              </w:rPr>
              <w:t xml:space="preserve"> zbroj svih tražbina koje je prijavio onaj naveden u tablici FINA-e u iznosu od </w:t>
            </w:r>
            <w:r w:rsidRPr="00AB28AF">
              <w:rPr>
                <w:rFonts w:ascii="Arial" w:hAnsi="Arial" w:cs="Arial"/>
                <w:sz w:val="20"/>
                <w:szCs w:val="20"/>
              </w:rPr>
              <w:t>390.934,11 kn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B28AF" w:rsidP="001962A8" w:rsidRDefault="00AB28AF" w14:paraId="075210D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E1A8F" w:rsidP="001962A8" w:rsidRDefault="004E1A8F" w14:paraId="0A033541" w14:textId="3FB8D3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1A8F">
              <w:rPr>
                <w:rFonts w:ascii="Arial" w:hAnsi="Arial" w:cs="Arial"/>
                <w:sz w:val="20"/>
                <w:szCs w:val="20"/>
              </w:rPr>
              <w:t>Na upit suda ostaj</w:t>
            </w:r>
            <w:r w:rsidR="00936F60">
              <w:rPr>
                <w:rFonts w:ascii="Arial" w:hAnsi="Arial" w:cs="Arial"/>
                <w:sz w:val="20"/>
                <w:szCs w:val="20"/>
              </w:rPr>
              <w:t>u</w:t>
            </w:r>
            <w:r w:rsidRPr="004E1A8F">
              <w:rPr>
                <w:rFonts w:ascii="Arial" w:hAnsi="Arial" w:cs="Arial"/>
                <w:sz w:val="20"/>
                <w:szCs w:val="20"/>
              </w:rPr>
              <w:t xml:space="preserve"> li kod osporavanja izjavljuj</w:t>
            </w:r>
            <w:r w:rsidR="00936F60">
              <w:rPr>
                <w:rFonts w:ascii="Arial" w:hAnsi="Arial" w:cs="Arial"/>
                <w:sz w:val="20"/>
                <w:szCs w:val="20"/>
              </w:rPr>
              <w:t>u</w:t>
            </w:r>
            <w:r w:rsidRPr="004E1A8F">
              <w:rPr>
                <w:rFonts w:ascii="Arial" w:hAnsi="Arial" w:cs="Arial"/>
                <w:sz w:val="20"/>
                <w:szCs w:val="20"/>
              </w:rPr>
              <w:t xml:space="preserve"> da</w:t>
            </w:r>
            <w:r w:rsidR="00B6500C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9D5EF4" w:rsidP="001962A8" w:rsidRDefault="009D5EF4" w14:paraId="6769EB7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5EF4" w:rsidP="001962A8" w:rsidRDefault="009D5EF4" w14:paraId="02CE1F38" w14:textId="44AC64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5EF4">
              <w:rPr>
                <w:rFonts w:ascii="Arial" w:hAnsi="Arial" w:cs="Arial"/>
                <w:sz w:val="20"/>
                <w:szCs w:val="20"/>
              </w:rPr>
              <w:t>Po</w:t>
            </w:r>
            <w:r>
              <w:rPr>
                <w:rFonts w:ascii="Arial" w:hAnsi="Arial" w:cs="Arial"/>
                <w:sz w:val="20"/>
                <w:szCs w:val="20"/>
              </w:rPr>
              <w:t>vjerenik pojašnjava da po</w:t>
            </w:r>
            <w:r w:rsidRPr="009D5EF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prvoj prijavi</w:t>
            </w:r>
            <w:r w:rsidRPr="009D5EF4">
              <w:rPr>
                <w:rFonts w:ascii="Arial" w:hAnsi="Arial" w:cs="Arial"/>
                <w:sz w:val="20"/>
                <w:szCs w:val="20"/>
              </w:rPr>
              <w:t xml:space="preserve"> dužnik nema knjižene račune od 11.</w:t>
            </w:r>
            <w:r w:rsidR="00936F60">
              <w:rPr>
                <w:rFonts w:ascii="Arial" w:hAnsi="Arial" w:cs="Arial"/>
                <w:sz w:val="20"/>
                <w:szCs w:val="20"/>
              </w:rPr>
              <w:t xml:space="preserve"> studenoga </w:t>
            </w:r>
            <w:r w:rsidRPr="009D5EF4">
              <w:rPr>
                <w:rFonts w:ascii="Arial" w:hAnsi="Arial" w:cs="Arial"/>
                <w:sz w:val="20"/>
                <w:szCs w:val="20"/>
              </w:rPr>
              <w:t>.2020. br. Računa 1294/1/</w:t>
            </w:r>
            <w:proofErr w:type="spellStart"/>
            <w:r w:rsidRPr="009D5EF4">
              <w:rPr>
                <w:rFonts w:ascii="Arial" w:hAnsi="Arial" w:cs="Arial"/>
                <w:sz w:val="20"/>
                <w:szCs w:val="20"/>
              </w:rPr>
              <w:t>1</w:t>
            </w:r>
            <w:proofErr w:type="spellEnd"/>
            <w:r w:rsidRPr="009D5EF4">
              <w:rPr>
                <w:rFonts w:ascii="Arial" w:hAnsi="Arial" w:cs="Arial"/>
                <w:sz w:val="20"/>
                <w:szCs w:val="20"/>
              </w:rPr>
              <w:t xml:space="preserve"> u iznosu od 200,32 kn i od 29.</w:t>
            </w:r>
            <w:r w:rsidR="00936F60">
              <w:rPr>
                <w:rFonts w:ascii="Arial" w:hAnsi="Arial" w:cs="Arial"/>
                <w:sz w:val="20"/>
                <w:szCs w:val="20"/>
              </w:rPr>
              <w:t xml:space="preserve"> prosinca </w:t>
            </w:r>
            <w:r w:rsidRPr="009D5EF4">
              <w:rPr>
                <w:rFonts w:ascii="Arial" w:hAnsi="Arial" w:cs="Arial"/>
                <w:sz w:val="20"/>
                <w:szCs w:val="20"/>
              </w:rPr>
              <w:t>2020 br. Računa 1528/1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1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 iznosu od 16.277,22 k</w:t>
            </w:r>
            <w:r w:rsidR="00936F60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, a da po drugoj p</w:t>
            </w:r>
            <w:r w:rsidRPr="009D5EF4">
              <w:rPr>
                <w:rFonts w:ascii="Arial" w:hAnsi="Arial" w:cs="Arial"/>
                <w:sz w:val="20"/>
                <w:szCs w:val="20"/>
              </w:rPr>
              <w:t>rijavi dužnik nema knjižene račune br. 1083/1/</w:t>
            </w:r>
            <w:proofErr w:type="spellStart"/>
            <w:r w:rsidRPr="009D5EF4">
              <w:rPr>
                <w:rFonts w:ascii="Arial" w:hAnsi="Arial" w:cs="Arial"/>
                <w:sz w:val="20"/>
                <w:szCs w:val="20"/>
              </w:rPr>
              <w:t>1</w:t>
            </w:r>
            <w:proofErr w:type="spellEnd"/>
            <w:r w:rsidRPr="009D5EF4">
              <w:rPr>
                <w:rFonts w:ascii="Arial" w:hAnsi="Arial" w:cs="Arial"/>
                <w:sz w:val="20"/>
                <w:szCs w:val="20"/>
              </w:rPr>
              <w:t>, 1084/1/</w:t>
            </w:r>
            <w:proofErr w:type="spellStart"/>
            <w:r w:rsidRPr="009D5EF4">
              <w:rPr>
                <w:rFonts w:ascii="Arial" w:hAnsi="Arial" w:cs="Arial"/>
                <w:sz w:val="20"/>
                <w:szCs w:val="20"/>
              </w:rPr>
              <w:t>1</w:t>
            </w:r>
            <w:proofErr w:type="spellEnd"/>
            <w:r w:rsidRPr="009D5EF4">
              <w:rPr>
                <w:rFonts w:ascii="Arial" w:hAnsi="Arial" w:cs="Arial"/>
                <w:sz w:val="20"/>
                <w:szCs w:val="20"/>
              </w:rPr>
              <w:t>, 1139/1/</w:t>
            </w:r>
            <w:proofErr w:type="spellStart"/>
            <w:r w:rsidRPr="009D5EF4">
              <w:rPr>
                <w:rFonts w:ascii="Arial" w:hAnsi="Arial" w:cs="Arial"/>
                <w:sz w:val="20"/>
                <w:szCs w:val="20"/>
              </w:rPr>
              <w:t>1</w:t>
            </w:r>
            <w:proofErr w:type="spellEnd"/>
            <w:r w:rsidRPr="009D5EF4">
              <w:rPr>
                <w:rFonts w:ascii="Arial" w:hAnsi="Arial" w:cs="Arial"/>
                <w:sz w:val="20"/>
                <w:szCs w:val="20"/>
              </w:rPr>
              <w:t>, 1140/1/</w:t>
            </w:r>
            <w:proofErr w:type="spellStart"/>
            <w:r w:rsidRPr="009D5EF4">
              <w:rPr>
                <w:rFonts w:ascii="Arial" w:hAnsi="Arial" w:cs="Arial"/>
                <w:sz w:val="20"/>
                <w:szCs w:val="20"/>
              </w:rPr>
              <w:t>1</w:t>
            </w:r>
            <w:proofErr w:type="spellEnd"/>
            <w:r w:rsidRPr="009D5EF4">
              <w:rPr>
                <w:rFonts w:ascii="Arial" w:hAnsi="Arial" w:cs="Arial"/>
                <w:sz w:val="20"/>
                <w:szCs w:val="20"/>
              </w:rPr>
              <w:t>, 1153/1/</w:t>
            </w:r>
            <w:proofErr w:type="spellStart"/>
            <w:r w:rsidRPr="009D5EF4">
              <w:rPr>
                <w:rFonts w:ascii="Arial" w:hAnsi="Arial" w:cs="Arial"/>
                <w:sz w:val="20"/>
                <w:szCs w:val="20"/>
              </w:rPr>
              <w:t>1</w:t>
            </w:r>
            <w:proofErr w:type="spellEnd"/>
            <w:r w:rsidRPr="009D5EF4">
              <w:rPr>
                <w:rFonts w:ascii="Arial" w:hAnsi="Arial" w:cs="Arial"/>
                <w:sz w:val="20"/>
                <w:szCs w:val="20"/>
              </w:rPr>
              <w:t xml:space="preserve"> i 1154/1/</w:t>
            </w:r>
            <w:proofErr w:type="spellStart"/>
            <w:r w:rsidRPr="009D5EF4">
              <w:rPr>
                <w:rFonts w:ascii="Arial" w:hAnsi="Arial" w:cs="Arial"/>
                <w:sz w:val="20"/>
                <w:szCs w:val="20"/>
              </w:rPr>
              <w:t>1</w:t>
            </w:r>
            <w:proofErr w:type="spellEnd"/>
            <w:r w:rsidRPr="009D5EF4">
              <w:rPr>
                <w:rFonts w:ascii="Arial" w:hAnsi="Arial" w:cs="Arial"/>
                <w:sz w:val="20"/>
                <w:szCs w:val="20"/>
              </w:rPr>
              <w:t xml:space="preserve"> u ukupnom iznosu od 102.753,39 kn i obračun kamata na taj iznos 12.633,33 kn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E37803" w:rsidR="00E37803" w:rsidP="001962A8" w:rsidRDefault="00E37803" w14:paraId="78F0F49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37803" w:rsidP="001962A8" w:rsidRDefault="00642CB2" w14:paraId="55C27E65" w14:textId="4AB1545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2CB2">
              <w:rPr>
                <w:rFonts w:ascii="Arial" w:hAnsi="Arial" w:cs="Arial"/>
                <w:sz w:val="20"/>
                <w:szCs w:val="20"/>
              </w:rPr>
              <w:t>Iz prijave proizlazi da se tražbina temelji</w:t>
            </w:r>
            <w:r w:rsidRPr="00E37803" w:rsidR="00E37803">
              <w:rPr>
                <w:rFonts w:ascii="Arial" w:hAnsi="Arial" w:cs="Arial"/>
                <w:sz w:val="20"/>
                <w:szCs w:val="20"/>
              </w:rPr>
              <w:t xml:space="preserve"> na izvodu, računima  i obračunu kamata te je sam vjerovnik naveo da ne raspolaže ovršnom ispravom</w:t>
            </w:r>
            <w:r w:rsidR="0059483E">
              <w:rPr>
                <w:rFonts w:ascii="Arial" w:hAnsi="Arial" w:cs="Arial"/>
                <w:sz w:val="20"/>
                <w:szCs w:val="20"/>
              </w:rPr>
              <w:t xml:space="preserve"> i da se vode sudski postupci pred ovim sudom pod brojem </w:t>
            </w:r>
            <w:proofErr w:type="spellStart"/>
            <w:r w:rsidR="0059483E">
              <w:rPr>
                <w:rFonts w:ascii="Arial" w:hAnsi="Arial" w:cs="Arial"/>
                <w:sz w:val="20"/>
                <w:szCs w:val="20"/>
              </w:rPr>
              <w:t>Povrv</w:t>
            </w:r>
            <w:proofErr w:type="spellEnd"/>
            <w:r w:rsidR="0059483E">
              <w:rPr>
                <w:rFonts w:ascii="Arial" w:hAnsi="Arial" w:cs="Arial"/>
                <w:sz w:val="20"/>
                <w:szCs w:val="20"/>
              </w:rPr>
              <w:t xml:space="preserve">-224/21 i </w:t>
            </w:r>
            <w:proofErr w:type="spellStart"/>
            <w:r w:rsidR="0059483E">
              <w:rPr>
                <w:rFonts w:ascii="Arial" w:hAnsi="Arial" w:cs="Arial"/>
                <w:sz w:val="20"/>
                <w:szCs w:val="20"/>
              </w:rPr>
              <w:t>Povrv</w:t>
            </w:r>
            <w:proofErr w:type="spellEnd"/>
            <w:r w:rsidR="009A37FF">
              <w:rPr>
                <w:rFonts w:ascii="Arial" w:hAnsi="Arial" w:cs="Arial"/>
                <w:sz w:val="20"/>
                <w:szCs w:val="20"/>
              </w:rPr>
              <w:t>-547/2021.</w:t>
            </w:r>
          </w:p>
          <w:p w:rsidRPr="00A654CB" w:rsidR="004E1A8F" w:rsidP="001962A8" w:rsidRDefault="004E1A8F" w14:paraId="52988ED8" w14:textId="5E0153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4E1A8F" w:rsidP="001962A8" w:rsidRDefault="004E1A8F" w14:paraId="41ACDF7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532425CA" w14:textId="77777777">
        <w:tc>
          <w:tcPr>
            <w:tcW w:w="852" w:type="dxa"/>
          </w:tcPr>
          <w:p w:rsidRPr="00A654CB" w:rsidR="005C161F" w:rsidP="001962A8" w:rsidRDefault="005C161F" w14:paraId="2FEAFDC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291.</w:t>
            </w:r>
          </w:p>
        </w:tc>
        <w:tc>
          <w:tcPr>
            <w:tcW w:w="1417" w:type="dxa"/>
          </w:tcPr>
          <w:p w:rsidRPr="007C24BE" w:rsidR="005C161F" w:rsidP="001962A8" w:rsidRDefault="005C161F" w14:paraId="7C19DE4F" w14:textId="43F6BA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24BE">
              <w:rPr>
                <w:rFonts w:ascii="Arial" w:hAnsi="Arial" w:cs="Arial"/>
                <w:sz w:val="20"/>
                <w:szCs w:val="20"/>
              </w:rPr>
              <w:t>NEBOJŠA NIKOLIĆ</w:t>
            </w:r>
          </w:p>
          <w:p w:rsidR="007C24BE" w:rsidP="001962A8" w:rsidRDefault="007C24BE" w14:paraId="6B4BB1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7C24BE" w:rsidP="001962A8" w:rsidRDefault="007C24BE" w14:paraId="6516C708" w14:textId="4F104D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35DE74E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323739C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Ismeta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Mujezinovića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7, 11070 Novi Beograd, Srbija</w:t>
            </w:r>
          </w:p>
        </w:tc>
        <w:tc>
          <w:tcPr>
            <w:tcW w:w="1417" w:type="dxa"/>
          </w:tcPr>
          <w:p w:rsidRPr="003E7924" w:rsidR="005C161F" w:rsidP="001962A8" w:rsidRDefault="005C161F" w14:paraId="0BAF5C4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7924">
              <w:rPr>
                <w:rFonts w:ascii="Arial" w:hAnsi="Arial" w:cs="Arial"/>
                <w:sz w:val="20"/>
                <w:szCs w:val="20"/>
              </w:rPr>
              <w:t>300.318,58 kn</w:t>
            </w:r>
          </w:p>
          <w:p w:rsidRPr="003E7924" w:rsidR="005C161F" w:rsidP="001962A8" w:rsidRDefault="005C161F" w14:paraId="6175093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295FA0" w:rsidRDefault="005C161F" w14:paraId="61EF0D2B" w14:textId="25DB5EB9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E7924">
              <w:rPr>
                <w:rFonts w:ascii="Arial" w:hAnsi="Arial" w:cs="Arial"/>
                <w:sz w:val="20"/>
                <w:szCs w:val="20"/>
              </w:rPr>
              <w:t>(</w:t>
            </w:r>
            <w:r w:rsidRPr="003E7924" w:rsidR="007C24BE">
              <w:rPr>
                <w:rFonts w:ascii="Arial" w:hAnsi="Arial" w:cs="Arial"/>
                <w:sz w:val="20"/>
                <w:szCs w:val="20"/>
              </w:rPr>
              <w:t xml:space="preserve">zbroj glavnice 89.533,05 </w:t>
            </w:r>
            <w:r w:rsidR="003E7924">
              <w:rPr>
                <w:rFonts w:ascii="Arial" w:hAnsi="Arial" w:cs="Arial"/>
                <w:sz w:val="20"/>
                <w:szCs w:val="20"/>
              </w:rPr>
              <w:t>kn</w:t>
            </w:r>
            <w:r w:rsidR="00295FA0">
              <w:rPr>
                <w:rFonts w:ascii="Arial" w:hAnsi="Arial" w:cs="Arial"/>
                <w:sz w:val="20"/>
                <w:szCs w:val="20"/>
              </w:rPr>
              <w:t xml:space="preserve"> glavnice i 21.163,89 kn kamat</w:t>
            </w:r>
            <w:r w:rsidRPr="003E7924" w:rsidR="007C24BE">
              <w:rPr>
                <w:rFonts w:ascii="Arial" w:hAnsi="Arial" w:cs="Arial"/>
                <w:sz w:val="20"/>
                <w:szCs w:val="20"/>
              </w:rPr>
              <w:t xml:space="preserve">a što iznosi </w:t>
            </w:r>
            <w:r w:rsidRPr="003E7924">
              <w:rPr>
                <w:rFonts w:ascii="Arial" w:hAnsi="Arial" w:cs="Arial"/>
                <w:sz w:val="20"/>
                <w:szCs w:val="20"/>
              </w:rPr>
              <w:t xml:space="preserve">100.696,94 kn i trošak </w:t>
            </w:r>
            <w:r w:rsidRPr="003E7924">
              <w:rPr>
                <w:rFonts w:ascii="Arial" w:hAnsi="Arial" w:cs="Arial"/>
                <w:sz w:val="20"/>
                <w:szCs w:val="20"/>
              </w:rPr>
              <w:lastRenderedPageBreak/>
              <w:t>solidarno 189.621</w:t>
            </w:r>
            <w:r w:rsidR="00295FA0">
              <w:rPr>
                <w:rFonts w:ascii="Arial" w:hAnsi="Arial" w:cs="Arial"/>
                <w:sz w:val="20"/>
                <w:szCs w:val="20"/>
              </w:rPr>
              <w:t>,</w:t>
            </w:r>
            <w:r w:rsidRPr="003E7924">
              <w:rPr>
                <w:rFonts w:ascii="Arial" w:hAnsi="Arial" w:cs="Arial"/>
                <w:sz w:val="20"/>
                <w:szCs w:val="20"/>
              </w:rPr>
              <w:t>64 kn</w:t>
            </w:r>
            <w:r w:rsidRPr="003E7924" w:rsidR="007C24BE">
              <w:rPr>
                <w:rFonts w:ascii="Arial" w:hAnsi="Arial" w:cs="Arial"/>
                <w:sz w:val="20"/>
                <w:szCs w:val="20"/>
              </w:rPr>
              <w:t xml:space="preserve"> po presudi P-193/2020</w:t>
            </w:r>
            <w:r w:rsidRPr="0071015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0" w:type="dxa"/>
          </w:tcPr>
          <w:p w:rsidRPr="00A654CB" w:rsidR="005C161F" w:rsidP="001962A8" w:rsidRDefault="005C161F" w14:paraId="2AD91F70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654C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DIV GRUPA d.o.o.</w:t>
            </w:r>
          </w:p>
          <w:p w:rsidRPr="00A654CB" w:rsidR="005C161F" w:rsidP="001962A8" w:rsidRDefault="005C161F" w14:paraId="6697C5FB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Pr="00A654CB" w:rsidR="005C161F" w:rsidP="001962A8" w:rsidRDefault="005C161F" w14:paraId="67931429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Pr="00A654CB" w:rsidR="005C161F" w:rsidP="001962A8" w:rsidRDefault="005C161F" w14:paraId="10794AE7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Pr="00A654CB" w:rsidR="005C161F" w:rsidP="001962A8" w:rsidRDefault="005C161F" w14:paraId="183B49E0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Pr="00A654CB" w:rsidR="005C161F" w:rsidP="001962A8" w:rsidRDefault="005C161F" w14:paraId="358DD491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Pr="00A654CB" w:rsidR="005C161F" w:rsidP="001962A8" w:rsidRDefault="005C161F" w14:paraId="1D208F60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Pr="00A654CB" w:rsidR="005C161F" w:rsidP="001962A8" w:rsidRDefault="005C161F" w14:paraId="05292168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Pr="00A654CB" w:rsidR="005C161F" w:rsidP="001962A8" w:rsidRDefault="005C161F" w14:paraId="15F349DB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Pr="00A654CB" w:rsidR="005C161F" w:rsidP="001962A8" w:rsidRDefault="005C161F" w14:paraId="31651D71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Pr="00A654CB" w:rsidR="005C161F" w:rsidP="001962A8" w:rsidRDefault="005C161F" w14:paraId="0F274B73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Pr="00A654CB" w:rsidR="005C161F" w:rsidP="001962A8" w:rsidRDefault="005C161F" w14:paraId="7186349F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Pr="00A654CB" w:rsidR="005C161F" w:rsidP="001962A8" w:rsidRDefault="005C161F" w14:paraId="449D9A4B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Pr="00A654CB" w:rsidR="005C161F" w:rsidP="001962A8" w:rsidRDefault="005C161F" w14:paraId="79CC22A9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Pr="00A654CB" w:rsidR="005C161F" w:rsidP="001962A8" w:rsidRDefault="005C161F" w14:paraId="275AA3DC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Pr="00A654CB" w:rsidR="005C161F" w:rsidP="001962A8" w:rsidRDefault="005C161F" w14:paraId="5B4CE924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654CB">
              <w:rPr>
                <w:rFonts w:ascii="Arial" w:hAnsi="Arial" w:cs="Arial"/>
                <w:color w:val="000000" w:themeColor="text1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3098E917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654C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300.318,58 kn</w:t>
            </w:r>
          </w:p>
          <w:p w:rsidRPr="00A654CB" w:rsidR="005C161F" w:rsidP="001962A8" w:rsidRDefault="005C161F" w14:paraId="7532D71E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Pr="00A654CB" w:rsidR="005C161F" w:rsidP="001962A8" w:rsidRDefault="005C161F" w14:paraId="3A7389D8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Pr="00A654CB" w:rsidR="005C161F" w:rsidP="001962A8" w:rsidRDefault="005C161F" w14:paraId="7D7BE554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Pr="00A654CB" w:rsidR="005C161F" w:rsidP="001962A8" w:rsidRDefault="005C161F" w14:paraId="1519BAC2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Pr="00A654CB" w:rsidR="005C161F" w:rsidP="001962A8" w:rsidRDefault="005C161F" w14:paraId="171E660B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Pr="00A654CB" w:rsidR="005C161F" w:rsidP="001962A8" w:rsidRDefault="005C161F" w14:paraId="043D6501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Pr="00A654CB" w:rsidR="005C161F" w:rsidP="001962A8" w:rsidRDefault="005C161F" w14:paraId="425882E6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Pr="00A654CB" w:rsidR="005C161F" w:rsidP="001962A8" w:rsidRDefault="005C161F" w14:paraId="58A2797C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Pr="00A654CB" w:rsidR="005C161F" w:rsidP="001962A8" w:rsidRDefault="005C161F" w14:paraId="6C1B7245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Pr="00A654CB" w:rsidR="005C161F" w:rsidP="001962A8" w:rsidRDefault="005C161F" w14:paraId="73FBB44E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Pr="00A654CB" w:rsidR="005C161F" w:rsidP="001962A8" w:rsidRDefault="005C161F" w14:paraId="1A40FC44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Pr="00A654CB" w:rsidR="005C161F" w:rsidP="001962A8" w:rsidRDefault="005C161F" w14:paraId="7427A7FF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Pr="00A654CB" w:rsidR="005C161F" w:rsidP="001962A8" w:rsidRDefault="005C161F" w14:paraId="3064CD03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Pr="00A654CB" w:rsidR="005C161F" w:rsidP="001962A8" w:rsidRDefault="005C161F" w14:paraId="2619AACF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Pr="00A654CB" w:rsidR="005C161F" w:rsidP="001962A8" w:rsidRDefault="005C161F" w14:paraId="41BA7BF3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Pr="00A654CB" w:rsidR="005C161F" w:rsidP="001962A8" w:rsidRDefault="005C161F" w14:paraId="2A31EE53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654CB">
              <w:rPr>
                <w:rFonts w:ascii="Arial" w:hAnsi="Arial" w:cs="Arial"/>
                <w:color w:val="000000" w:themeColor="text1"/>
                <w:sz w:val="20"/>
                <w:szCs w:val="20"/>
              </w:rPr>
              <w:t>300.318,58 kn</w:t>
            </w:r>
          </w:p>
          <w:p w:rsidRPr="00A654CB" w:rsidR="005C161F" w:rsidP="001962A8" w:rsidRDefault="005C161F" w14:paraId="58909FD9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03" w:type="dxa"/>
          </w:tcPr>
          <w:p w:rsidRPr="00A654CB" w:rsidR="005C161F" w:rsidP="001962A8" w:rsidRDefault="005C161F" w14:paraId="3F511C6D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654C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Tražbina je predmet sudskog postupka koji je u tijeku i kamata na tu tražbinu. Punomoćnik nije ovlašten poduzimati pravne radnje u </w:t>
            </w:r>
            <w:r w:rsidRPr="00A654C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skladu s čl. 5.a Zakona o odvjetništvu.</w:t>
            </w:r>
          </w:p>
          <w:p w:rsidRPr="00A654CB" w:rsidR="005C161F" w:rsidP="001962A8" w:rsidRDefault="005C161F" w14:paraId="25BC5E36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Pr="00A654CB" w:rsidR="005C161F" w:rsidP="001962A8" w:rsidRDefault="005C161F" w14:paraId="46770493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Pr="00A654CB" w:rsidR="005C161F" w:rsidP="001962A8" w:rsidRDefault="005C161F" w14:paraId="5EF755C4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654CB">
              <w:rPr>
                <w:rFonts w:ascii="Arial" w:hAnsi="Arial" w:cs="Arial"/>
                <w:color w:val="000000" w:themeColor="text1"/>
                <w:sz w:val="20"/>
                <w:szCs w:val="20"/>
              </w:rPr>
              <w:t>Dužnik nema obvezu u svojim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51A21C4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4E1A8F" w:rsidTr="001F5E81" w14:paraId="41CA8A4B" w14:textId="77777777">
        <w:tc>
          <w:tcPr>
            <w:tcW w:w="852" w:type="dxa"/>
          </w:tcPr>
          <w:p w:rsidRPr="00A654CB" w:rsidR="004E1A8F" w:rsidP="001962A8" w:rsidRDefault="004E1A8F" w14:paraId="657B4B5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4E1A8F" w:rsidP="001962A8" w:rsidRDefault="004E1A8F" w14:paraId="71644A7F" w14:textId="1BC36B59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E1A8F">
              <w:rPr>
                <w:rFonts w:ascii="Arial" w:hAnsi="Arial" w:cs="Arial"/>
                <w:color w:val="000000" w:themeColor="text1"/>
                <w:sz w:val="20"/>
                <w:szCs w:val="20"/>
              </w:rPr>
              <w:t>Na upit suda ostaje li kod osporavanja izjavljuje da</w:t>
            </w:r>
            <w:r w:rsidR="00B6500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ostaju.</w:t>
            </w:r>
          </w:p>
          <w:p w:rsidR="00187963" w:rsidP="001962A8" w:rsidRDefault="00187963" w14:paraId="24A6549B" w14:textId="1C08774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187963" w:rsidP="001962A8" w:rsidRDefault="00187963" w14:paraId="0BD3D441" w14:textId="0DDE90FE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642CB2" w:rsidR="00642CB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 prijave proizlazi da se tražbina temelji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 </w:t>
            </w:r>
            <w:r w:rsidR="007C24BE">
              <w:rPr>
                <w:rFonts w:ascii="Arial" w:hAnsi="Arial" w:cs="Arial"/>
                <w:color w:val="000000" w:themeColor="text1"/>
                <w:sz w:val="20"/>
                <w:szCs w:val="20"/>
              </w:rPr>
              <w:t>presudi Privrednog suda u Nišu broj P-193/2020 od</w:t>
            </w:r>
            <w:r w:rsidR="003E7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23. rujna 2021. na kojoj nije istaknuta potvrda pravomoćnosti i ovršnosti</w:t>
            </w:r>
            <w:r w:rsidR="0071015F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="003E7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 i sam vjerovnik ne navodi da raspolaže ovršnom ispravom.</w:t>
            </w:r>
          </w:p>
          <w:p w:rsidRPr="00A654CB" w:rsidR="004F7115" w:rsidP="001962A8" w:rsidRDefault="004F7115" w14:paraId="6A3231AE" w14:textId="52FDE5C3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4E1A8F" w:rsidP="001962A8" w:rsidRDefault="004E1A8F" w14:paraId="22A8D39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090D5574" w14:textId="77777777">
        <w:tc>
          <w:tcPr>
            <w:tcW w:w="852" w:type="dxa"/>
          </w:tcPr>
          <w:p w:rsidRPr="00A654CB" w:rsidR="005C161F" w:rsidP="001962A8" w:rsidRDefault="005C161F" w14:paraId="2CCA873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296.</w:t>
            </w:r>
          </w:p>
        </w:tc>
        <w:tc>
          <w:tcPr>
            <w:tcW w:w="1417" w:type="dxa"/>
          </w:tcPr>
          <w:p w:rsidRPr="00A654CB" w:rsidR="005C161F" w:rsidP="001962A8" w:rsidRDefault="005C161F" w14:paraId="70B2BBE5" w14:textId="249EA8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4FC2">
              <w:rPr>
                <w:rFonts w:ascii="Arial" w:hAnsi="Arial" w:cs="Arial"/>
                <w:sz w:val="20"/>
                <w:szCs w:val="20"/>
              </w:rPr>
              <w:t>NOVA HRVATSKA BANKA dioničko društvo (ranije</w:t>
            </w:r>
            <w:r w:rsidRPr="00A654CB">
              <w:rPr>
                <w:rFonts w:ascii="Arial" w:hAnsi="Arial" w:cs="Arial"/>
                <w:sz w:val="20"/>
                <w:szCs w:val="20"/>
              </w:rPr>
              <w:t xml:space="preserve"> SBERBANK d.d</w:t>
            </w:r>
            <w:r w:rsidR="00936F60">
              <w:rPr>
                <w:rFonts w:ascii="Arial" w:hAnsi="Arial" w:cs="Arial"/>
                <w:sz w:val="20"/>
                <w:szCs w:val="20"/>
              </w:rPr>
              <w:t>.</w:t>
            </w:r>
            <w:r w:rsidRPr="00A654CB">
              <w:rPr>
                <w:rFonts w:ascii="Arial" w:hAnsi="Arial" w:cs="Arial"/>
                <w:sz w:val="20"/>
                <w:szCs w:val="20"/>
              </w:rPr>
              <w:t xml:space="preserve"> u sanaciji)</w:t>
            </w:r>
          </w:p>
        </w:tc>
        <w:tc>
          <w:tcPr>
            <w:tcW w:w="709" w:type="dxa"/>
          </w:tcPr>
          <w:p w:rsidRPr="00A654CB" w:rsidR="005C161F" w:rsidP="001962A8" w:rsidRDefault="005C161F" w14:paraId="13DF3BC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78427478595</w:t>
            </w:r>
          </w:p>
        </w:tc>
        <w:tc>
          <w:tcPr>
            <w:tcW w:w="1134" w:type="dxa"/>
          </w:tcPr>
          <w:p w:rsidRPr="00A654CB" w:rsidR="005C161F" w:rsidP="001962A8" w:rsidRDefault="005C161F" w14:paraId="7603FC7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Varšavska ulica 9, 10000 Zagreb</w:t>
            </w:r>
          </w:p>
        </w:tc>
        <w:tc>
          <w:tcPr>
            <w:tcW w:w="1417" w:type="dxa"/>
          </w:tcPr>
          <w:p w:rsidRPr="00A654CB" w:rsidR="005C161F" w:rsidP="001962A8" w:rsidRDefault="005C161F" w14:paraId="11F8E7D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35.995.558,52 kn</w:t>
            </w:r>
          </w:p>
        </w:tc>
        <w:tc>
          <w:tcPr>
            <w:tcW w:w="1110" w:type="dxa"/>
          </w:tcPr>
          <w:p w:rsidRPr="00A654CB" w:rsidR="005C161F" w:rsidP="001962A8" w:rsidRDefault="005C161F" w14:paraId="14E262E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4BF8AB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DD761A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ACB1B7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CE87F9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E74817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58A2E6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121E42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Povjerenik </w:t>
            </w:r>
          </w:p>
        </w:tc>
        <w:tc>
          <w:tcPr>
            <w:tcW w:w="1158" w:type="dxa"/>
          </w:tcPr>
          <w:p w:rsidRPr="00A654CB" w:rsidR="005C161F" w:rsidP="001962A8" w:rsidRDefault="005C161F" w14:paraId="2C3B813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25.342.500,00 kn</w:t>
            </w:r>
          </w:p>
          <w:p w:rsidRPr="00A654CB" w:rsidR="005C161F" w:rsidP="001962A8" w:rsidRDefault="005C161F" w14:paraId="01D9FAC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27629D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A2FE18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9EB6F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82446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6763C8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0FD601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35CF42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0651">
              <w:rPr>
                <w:rFonts w:ascii="Arial" w:hAnsi="Arial" w:cs="Arial"/>
                <w:sz w:val="20"/>
                <w:szCs w:val="20"/>
              </w:rPr>
              <w:t>25.342.500,00 kn</w:t>
            </w:r>
          </w:p>
        </w:tc>
        <w:tc>
          <w:tcPr>
            <w:tcW w:w="1403" w:type="dxa"/>
          </w:tcPr>
          <w:p w:rsidRPr="00A654CB" w:rsidR="005C161F" w:rsidP="001962A8" w:rsidRDefault="005C161F" w14:paraId="401052A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Osporava se uvjetna tražbina po bankovnim garancijama koje nisu protestirane.</w:t>
            </w:r>
          </w:p>
          <w:p w:rsidRPr="00A654CB" w:rsidR="005C161F" w:rsidP="001962A8" w:rsidRDefault="005C161F" w14:paraId="4D4028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15755C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E81E55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Vjerovnik nema  imovinskopravnu tražbinu prema dužniku po prijavljenoj tražbini u osporenom iznosu (čl. 35. st. 1 SZ-a). Radi se o </w:t>
            </w:r>
            <w:r w:rsidRPr="00CC0651">
              <w:rPr>
                <w:rFonts w:ascii="Arial" w:hAnsi="Arial" w:cs="Arial"/>
                <w:sz w:val="20"/>
                <w:szCs w:val="20"/>
              </w:rPr>
              <w:t>uvjetnoj tražbini</w:t>
            </w:r>
            <w:r w:rsidRPr="00A654CB">
              <w:rPr>
                <w:rFonts w:ascii="Arial" w:hAnsi="Arial" w:cs="Arial"/>
                <w:sz w:val="20"/>
                <w:szCs w:val="20"/>
              </w:rPr>
              <w:t xml:space="preserve"> koja proizlazi iz Ugovora o izdavanju garancije, a iz prijave nije vidljivo da je vjerovnik po tim garancijama isplatio garantirani iznos.</w:t>
            </w:r>
          </w:p>
        </w:tc>
        <w:tc>
          <w:tcPr>
            <w:tcW w:w="247" w:type="dxa"/>
          </w:tcPr>
          <w:p w:rsidRPr="00A654CB" w:rsidR="005C161F" w:rsidP="001962A8" w:rsidRDefault="005C161F" w14:paraId="5849249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4E1A8F" w:rsidTr="001F5E81" w14:paraId="4B711660" w14:textId="77777777">
        <w:tc>
          <w:tcPr>
            <w:tcW w:w="852" w:type="dxa"/>
          </w:tcPr>
          <w:p w:rsidRPr="00A654CB" w:rsidR="004E1A8F" w:rsidP="001962A8" w:rsidRDefault="004E1A8F" w14:paraId="021A16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4E1A8F" w:rsidP="001962A8" w:rsidRDefault="004E1A8F" w14:paraId="6DABE53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E1A8F" w:rsidP="001962A8" w:rsidRDefault="004E1A8F" w14:paraId="06E4F0FA" w14:textId="710A93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1A8F">
              <w:rPr>
                <w:rFonts w:ascii="Arial" w:hAnsi="Arial" w:cs="Arial"/>
                <w:sz w:val="20"/>
                <w:szCs w:val="20"/>
              </w:rPr>
              <w:t>Na upit suda ostaj</w:t>
            </w:r>
            <w:r w:rsidR="0071015F">
              <w:rPr>
                <w:rFonts w:ascii="Arial" w:hAnsi="Arial" w:cs="Arial"/>
                <w:sz w:val="20"/>
                <w:szCs w:val="20"/>
              </w:rPr>
              <w:t>u</w:t>
            </w:r>
            <w:r w:rsidRPr="004E1A8F">
              <w:rPr>
                <w:rFonts w:ascii="Arial" w:hAnsi="Arial" w:cs="Arial"/>
                <w:sz w:val="20"/>
                <w:szCs w:val="20"/>
              </w:rPr>
              <w:t xml:space="preserve"> li kod osporavanja izjavljuj</w:t>
            </w:r>
            <w:r w:rsidR="0071015F">
              <w:rPr>
                <w:rFonts w:ascii="Arial" w:hAnsi="Arial" w:cs="Arial"/>
                <w:sz w:val="20"/>
                <w:szCs w:val="20"/>
              </w:rPr>
              <w:t>u</w:t>
            </w:r>
            <w:r w:rsidRPr="004E1A8F">
              <w:rPr>
                <w:rFonts w:ascii="Arial" w:hAnsi="Arial" w:cs="Arial"/>
                <w:sz w:val="20"/>
                <w:szCs w:val="20"/>
              </w:rPr>
              <w:t xml:space="preserve"> da</w:t>
            </w:r>
            <w:r w:rsidR="00B6500C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71015F" w:rsidP="001962A8" w:rsidRDefault="0071015F" w14:paraId="77CF23E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6255E2" w:rsidR="005E6ACB" w:rsidP="001962A8" w:rsidRDefault="000C66D0" w14:paraId="605F8881" w14:textId="5375BF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55E2">
              <w:rPr>
                <w:rFonts w:ascii="Arial" w:hAnsi="Arial" w:cs="Arial"/>
                <w:sz w:val="20"/>
                <w:szCs w:val="20"/>
              </w:rPr>
              <w:t xml:space="preserve">Na upit suda </w:t>
            </w:r>
            <w:r w:rsidRPr="006255E2" w:rsidR="00594149">
              <w:rPr>
                <w:rFonts w:ascii="Arial" w:hAnsi="Arial" w:cs="Arial"/>
                <w:sz w:val="20"/>
                <w:szCs w:val="20"/>
              </w:rPr>
              <w:t xml:space="preserve">osporavateljima </w:t>
            </w:r>
            <w:r w:rsidRPr="006255E2">
              <w:rPr>
                <w:rFonts w:ascii="Arial" w:hAnsi="Arial" w:cs="Arial"/>
                <w:sz w:val="20"/>
                <w:szCs w:val="20"/>
              </w:rPr>
              <w:t>odnosi li se osporeni iznos od 25.342.500,00 kn na potraživanje pod rednim broj</w:t>
            </w:r>
            <w:r w:rsidRPr="006255E2" w:rsidR="00A53547">
              <w:rPr>
                <w:rFonts w:ascii="Arial" w:hAnsi="Arial" w:cs="Arial"/>
                <w:sz w:val="20"/>
                <w:szCs w:val="20"/>
              </w:rPr>
              <w:t>e</w:t>
            </w:r>
            <w:r w:rsidRPr="006255E2">
              <w:rPr>
                <w:rFonts w:ascii="Arial" w:hAnsi="Arial" w:cs="Arial"/>
                <w:sz w:val="20"/>
                <w:szCs w:val="20"/>
              </w:rPr>
              <w:t xml:space="preserve">m </w:t>
            </w:r>
            <w:r w:rsidRPr="006255E2" w:rsidR="00F669A7">
              <w:rPr>
                <w:rFonts w:ascii="Arial" w:hAnsi="Arial" w:cs="Arial"/>
                <w:sz w:val="20"/>
                <w:szCs w:val="20"/>
              </w:rPr>
              <w:t xml:space="preserve"> II.</w:t>
            </w:r>
            <w:r w:rsidRPr="006255E2" w:rsidR="005941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55E2" w:rsidR="00F669A7">
              <w:rPr>
                <w:rFonts w:ascii="Arial" w:hAnsi="Arial" w:cs="Arial"/>
                <w:sz w:val="20"/>
                <w:szCs w:val="20"/>
              </w:rPr>
              <w:t xml:space="preserve">u prijavi </w:t>
            </w:r>
            <w:r w:rsidRPr="006255E2" w:rsidR="00594149">
              <w:rPr>
                <w:rFonts w:ascii="Arial" w:hAnsi="Arial" w:cs="Arial"/>
                <w:sz w:val="20"/>
                <w:szCs w:val="20"/>
              </w:rPr>
              <w:t>koje je prijavljeno u ukupnom iznosu od 25.404.055,04 kn</w:t>
            </w:r>
            <w:r w:rsidRPr="006255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55E2" w:rsidR="00F669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55E2" w:rsidR="002876CD">
              <w:rPr>
                <w:rFonts w:ascii="Arial" w:hAnsi="Arial" w:cs="Arial"/>
                <w:sz w:val="20"/>
                <w:szCs w:val="20"/>
              </w:rPr>
              <w:t>(</w:t>
            </w:r>
            <w:r w:rsidRPr="006255E2" w:rsidR="00F669A7">
              <w:rPr>
                <w:rFonts w:ascii="Arial" w:hAnsi="Arial" w:cs="Arial"/>
                <w:sz w:val="20"/>
                <w:szCs w:val="20"/>
              </w:rPr>
              <w:t>zbroj 25.340.669,44 kn i 63.385,60 kn)</w:t>
            </w:r>
            <w:r w:rsidRPr="006255E2" w:rsidR="003763A0">
              <w:rPr>
                <w:rFonts w:ascii="Arial" w:hAnsi="Arial" w:cs="Arial"/>
                <w:sz w:val="20"/>
                <w:szCs w:val="20"/>
              </w:rPr>
              <w:t xml:space="preserve"> po Ugovor</w:t>
            </w:r>
            <w:r w:rsidR="006255E2">
              <w:rPr>
                <w:rFonts w:ascii="Arial" w:hAnsi="Arial" w:cs="Arial"/>
                <w:sz w:val="20"/>
                <w:szCs w:val="20"/>
              </w:rPr>
              <w:t>ima</w:t>
            </w:r>
            <w:r w:rsidRPr="006255E2" w:rsidR="003763A0">
              <w:rPr>
                <w:rFonts w:ascii="Arial" w:hAnsi="Arial" w:cs="Arial"/>
                <w:sz w:val="20"/>
                <w:szCs w:val="20"/>
              </w:rPr>
              <w:t xml:space="preserve"> o okvirnom </w:t>
            </w:r>
            <w:proofErr w:type="spellStart"/>
            <w:r w:rsidRPr="006255E2" w:rsidR="003763A0">
              <w:rPr>
                <w:rFonts w:ascii="Arial" w:hAnsi="Arial" w:cs="Arial"/>
                <w:sz w:val="20"/>
                <w:szCs w:val="20"/>
              </w:rPr>
              <w:t>viševalutnom</w:t>
            </w:r>
            <w:proofErr w:type="spellEnd"/>
            <w:r w:rsidRPr="006255E2" w:rsidR="003763A0">
              <w:rPr>
                <w:rFonts w:ascii="Arial" w:hAnsi="Arial" w:cs="Arial"/>
                <w:sz w:val="20"/>
                <w:szCs w:val="20"/>
              </w:rPr>
              <w:t xml:space="preserve"> financiranju od 27. svibnja 2021.</w:t>
            </w:r>
          </w:p>
          <w:p w:rsidR="005E6ACB" w:rsidP="001962A8" w:rsidRDefault="005E6ACB" w14:paraId="6AA58010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085091" w:rsidP="001962A8" w:rsidRDefault="005E6ACB" w14:paraId="501777F0" w14:textId="44E749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55E2">
              <w:rPr>
                <w:rFonts w:ascii="Arial" w:hAnsi="Arial" w:cs="Arial"/>
                <w:sz w:val="20"/>
                <w:szCs w:val="20"/>
              </w:rPr>
              <w:t xml:space="preserve">Na upit suda </w:t>
            </w:r>
            <w:r w:rsidRPr="006255E2" w:rsidR="00594149">
              <w:rPr>
                <w:rFonts w:ascii="Arial" w:hAnsi="Arial" w:cs="Arial"/>
                <w:sz w:val="20"/>
                <w:szCs w:val="20"/>
              </w:rPr>
              <w:t xml:space="preserve">je li sporno da postoji </w:t>
            </w:r>
            <w:r w:rsidRPr="006255E2" w:rsidR="006255E2">
              <w:rPr>
                <w:rFonts w:ascii="Arial" w:hAnsi="Arial" w:cs="Arial"/>
                <w:sz w:val="20"/>
                <w:szCs w:val="20"/>
              </w:rPr>
              <w:t>zadužnica</w:t>
            </w:r>
            <w:r w:rsidRPr="006255E2" w:rsidR="00594149">
              <w:rPr>
                <w:rFonts w:ascii="Arial" w:hAnsi="Arial" w:cs="Arial"/>
                <w:sz w:val="20"/>
                <w:szCs w:val="20"/>
              </w:rPr>
              <w:t xml:space="preserve"> za osporeni dio potraživanja, zadužnica OV-</w:t>
            </w:r>
            <w:r w:rsidRPr="006255E2" w:rsidR="00594149">
              <w:rPr>
                <w:rFonts w:ascii="Arial" w:hAnsi="Arial" w:cs="Arial"/>
                <w:sz w:val="20"/>
                <w:szCs w:val="20"/>
              </w:rPr>
              <w:lastRenderedPageBreak/>
              <w:t>2384/2021 od 27. svibnja 2021.</w:t>
            </w:r>
            <w:r w:rsidRPr="006255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55E2" w:rsidR="00F669A7">
              <w:rPr>
                <w:rFonts w:ascii="Arial" w:hAnsi="Arial" w:cs="Arial"/>
                <w:sz w:val="20"/>
                <w:szCs w:val="20"/>
              </w:rPr>
              <w:t xml:space="preserve">na iznos od </w:t>
            </w:r>
            <w:r w:rsidR="006255E2">
              <w:rPr>
                <w:rFonts w:ascii="Arial" w:hAnsi="Arial" w:cs="Arial"/>
                <w:sz w:val="20"/>
                <w:szCs w:val="20"/>
              </w:rPr>
              <w:t>25.342.500,00 kn</w:t>
            </w:r>
            <w:r w:rsidRPr="006255E2" w:rsidR="00F669A7">
              <w:rPr>
                <w:rFonts w:ascii="Arial" w:hAnsi="Arial" w:cs="Arial"/>
                <w:sz w:val="20"/>
                <w:szCs w:val="20"/>
              </w:rPr>
              <w:t xml:space="preserve"> (zajedno s</w:t>
            </w:r>
            <w:r w:rsidRPr="006255E2" w:rsidR="003763A0">
              <w:rPr>
                <w:rFonts w:ascii="Arial" w:hAnsi="Arial" w:cs="Arial"/>
                <w:sz w:val="20"/>
                <w:szCs w:val="20"/>
              </w:rPr>
              <w:t>a zateznim kamata)</w:t>
            </w:r>
            <w:r w:rsidRPr="006255E2" w:rsidR="00F669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55E2">
              <w:rPr>
                <w:rFonts w:ascii="Arial" w:hAnsi="Arial" w:cs="Arial"/>
                <w:sz w:val="20"/>
                <w:szCs w:val="20"/>
              </w:rPr>
              <w:t>izjavljuju da</w:t>
            </w:r>
            <w:r w:rsidRPr="006255E2" w:rsidR="006255E2">
              <w:rPr>
                <w:rFonts w:ascii="Arial" w:hAnsi="Arial" w:cs="Arial"/>
                <w:sz w:val="20"/>
                <w:szCs w:val="20"/>
              </w:rPr>
              <w:t xml:space="preserve"> nije sporno.</w:t>
            </w:r>
          </w:p>
          <w:p w:rsidRPr="00A654CB" w:rsidR="004E1A8F" w:rsidP="003763A0" w:rsidRDefault="004E1A8F" w14:paraId="47AF8605" w14:textId="0DD381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4E1A8F" w:rsidP="001962A8" w:rsidRDefault="004E1A8F" w14:paraId="33B540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6C182726" w14:textId="77777777">
        <w:tc>
          <w:tcPr>
            <w:tcW w:w="852" w:type="dxa"/>
          </w:tcPr>
          <w:p w:rsidRPr="00A654CB" w:rsidR="005C161F" w:rsidP="001962A8" w:rsidRDefault="005C161F" w14:paraId="5F93F72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299.</w:t>
            </w:r>
          </w:p>
        </w:tc>
        <w:tc>
          <w:tcPr>
            <w:tcW w:w="1417" w:type="dxa"/>
          </w:tcPr>
          <w:p w:rsidRPr="00A654CB" w:rsidR="005C161F" w:rsidP="001962A8" w:rsidRDefault="005C161F" w14:paraId="4A7CFC2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O.R.I MARTIN - ACCIAERIA E FERRIERA DI BRESCIA  S.p.A.</w:t>
            </w:r>
          </w:p>
        </w:tc>
        <w:tc>
          <w:tcPr>
            <w:tcW w:w="709" w:type="dxa"/>
          </w:tcPr>
          <w:p w:rsidRPr="00A654CB" w:rsidR="005C161F" w:rsidP="001962A8" w:rsidRDefault="005C161F" w14:paraId="37E2BA2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6384703278</w:t>
            </w:r>
          </w:p>
        </w:tc>
        <w:tc>
          <w:tcPr>
            <w:tcW w:w="1134" w:type="dxa"/>
          </w:tcPr>
          <w:p w:rsidRPr="00A654CB" w:rsidR="005C161F" w:rsidP="001962A8" w:rsidRDefault="005C161F" w14:paraId="100CAE1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Corso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Giuseppe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Garibaldi 49, 20100 Milano, Italija</w:t>
            </w:r>
          </w:p>
        </w:tc>
        <w:tc>
          <w:tcPr>
            <w:tcW w:w="1417" w:type="dxa"/>
          </w:tcPr>
          <w:p w:rsidRPr="00A654CB" w:rsidR="005C161F" w:rsidP="001962A8" w:rsidRDefault="005C161F" w14:paraId="51801B4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1.945.862,97 kn</w:t>
            </w:r>
          </w:p>
        </w:tc>
        <w:tc>
          <w:tcPr>
            <w:tcW w:w="1110" w:type="dxa"/>
          </w:tcPr>
          <w:p w:rsidRPr="00A654CB" w:rsidR="005C161F" w:rsidP="001962A8" w:rsidRDefault="005C161F" w14:paraId="3AA321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</w:tc>
        <w:tc>
          <w:tcPr>
            <w:tcW w:w="1158" w:type="dxa"/>
          </w:tcPr>
          <w:p w:rsidRPr="00A654CB" w:rsidR="005C161F" w:rsidP="001962A8" w:rsidRDefault="005C161F" w14:paraId="1F4DBEC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1.945.862,97 kn</w:t>
            </w:r>
          </w:p>
        </w:tc>
        <w:tc>
          <w:tcPr>
            <w:tcW w:w="1403" w:type="dxa"/>
          </w:tcPr>
          <w:p w:rsidRPr="00A654CB" w:rsidR="005C161F" w:rsidP="001962A8" w:rsidRDefault="005C161F" w14:paraId="049BE4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je predmet sudskog postupka koji je u tijeku i kamata na tu tražbinu. Potraživanje je zatvoreno putem akreditiva banke.</w:t>
            </w:r>
          </w:p>
        </w:tc>
        <w:tc>
          <w:tcPr>
            <w:tcW w:w="247" w:type="dxa"/>
          </w:tcPr>
          <w:p w:rsidRPr="00A654CB" w:rsidR="005C161F" w:rsidP="001962A8" w:rsidRDefault="005C161F" w14:paraId="6BA6766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4E1A8F" w:rsidTr="003E7924" w14:paraId="58DA8637" w14:textId="77777777">
        <w:trPr>
          <w:trHeight w:val="1252"/>
        </w:trPr>
        <w:tc>
          <w:tcPr>
            <w:tcW w:w="852" w:type="dxa"/>
          </w:tcPr>
          <w:p w:rsidRPr="00A654CB" w:rsidR="004E1A8F" w:rsidP="001962A8" w:rsidRDefault="004E1A8F" w14:paraId="1DECE66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4E1A8F" w:rsidP="001962A8" w:rsidRDefault="004E1A8F" w14:paraId="386F5246" w14:textId="5286AD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1A8F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6255E2">
              <w:rPr>
                <w:rFonts w:ascii="Arial" w:hAnsi="Arial" w:cs="Arial"/>
                <w:sz w:val="20"/>
                <w:szCs w:val="20"/>
              </w:rPr>
              <w:t xml:space="preserve"> ostaje.</w:t>
            </w:r>
          </w:p>
          <w:p w:rsidR="003A1ADA" w:rsidP="001962A8" w:rsidRDefault="003A1ADA" w14:paraId="7F772D8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A1ADA" w:rsidP="001962A8" w:rsidRDefault="00642CB2" w14:paraId="17365CB0" w14:textId="13C158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2CB2">
              <w:rPr>
                <w:rFonts w:ascii="Arial" w:hAnsi="Arial" w:cs="Arial"/>
                <w:sz w:val="20"/>
                <w:szCs w:val="20"/>
              </w:rPr>
              <w:t>Iz prijave proizlazi da se tražbina temelji</w:t>
            </w:r>
            <w:r w:rsidRPr="003A1ADA" w:rsidR="003A1ADA">
              <w:rPr>
                <w:rFonts w:ascii="Arial" w:hAnsi="Arial" w:cs="Arial"/>
                <w:sz w:val="20"/>
                <w:szCs w:val="20"/>
              </w:rPr>
              <w:t xml:space="preserve"> na izvodu, računima  i obračunu kamata te je sam vjerovnik naveo da ne raspolaže ovršnom ispravom</w:t>
            </w:r>
          </w:p>
          <w:p w:rsidR="006255E2" w:rsidP="001962A8" w:rsidRDefault="006255E2" w14:paraId="7B648FDB" w14:textId="5BEFAC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255E2" w:rsidP="001962A8" w:rsidRDefault="006255E2" w14:paraId="2678794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Punomoćnik vjerovnika predlaže da se osporavanje otkloni. </w:t>
            </w:r>
          </w:p>
          <w:p w:rsidR="006255E2" w:rsidP="001962A8" w:rsidRDefault="006255E2" w14:paraId="7D7822C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255E2" w:rsidP="001962A8" w:rsidRDefault="006255E2" w14:paraId="14B048CE" w14:textId="76D250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Punomoćnik dužnika i dalje ostaje kod osporavanja.</w:t>
            </w:r>
          </w:p>
          <w:p w:rsidRPr="00A654CB" w:rsidR="003A1ADA" w:rsidP="001962A8" w:rsidRDefault="003A1ADA" w14:paraId="4D75F672" w14:textId="21B4268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4E1A8F" w:rsidP="001962A8" w:rsidRDefault="004E1A8F" w14:paraId="417C4E7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484F766A" w14:textId="77777777">
        <w:tc>
          <w:tcPr>
            <w:tcW w:w="852" w:type="dxa"/>
          </w:tcPr>
          <w:p w:rsidRPr="00A654CB" w:rsidR="005C161F" w:rsidP="001962A8" w:rsidRDefault="005C161F" w14:paraId="75A2DAC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306.</w:t>
            </w:r>
          </w:p>
        </w:tc>
        <w:tc>
          <w:tcPr>
            <w:tcW w:w="1417" w:type="dxa"/>
          </w:tcPr>
          <w:p w:rsidRPr="00A654CB" w:rsidR="005C161F" w:rsidP="001962A8" w:rsidRDefault="005C161F" w14:paraId="03AF2B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100">
              <w:rPr>
                <w:rFonts w:ascii="Arial" w:hAnsi="Arial" w:cs="Arial"/>
                <w:sz w:val="20"/>
                <w:szCs w:val="20"/>
              </w:rPr>
              <w:t>OFFICIUM PARTNER d.o.o. za poslovanje nekretninama i usluge</w:t>
            </w:r>
          </w:p>
        </w:tc>
        <w:tc>
          <w:tcPr>
            <w:tcW w:w="709" w:type="dxa"/>
          </w:tcPr>
          <w:p w:rsidRPr="00A654CB" w:rsidR="005C161F" w:rsidP="001962A8" w:rsidRDefault="005C161F" w14:paraId="721F04A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20640736321</w:t>
            </w:r>
          </w:p>
        </w:tc>
        <w:tc>
          <w:tcPr>
            <w:tcW w:w="1134" w:type="dxa"/>
          </w:tcPr>
          <w:p w:rsidRPr="00A654CB" w:rsidR="005C161F" w:rsidP="001962A8" w:rsidRDefault="005C161F" w14:paraId="2B03005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Roberta Frangeša Mihanovića 9, 10000 Zagreb</w:t>
            </w:r>
          </w:p>
        </w:tc>
        <w:tc>
          <w:tcPr>
            <w:tcW w:w="1417" w:type="dxa"/>
          </w:tcPr>
          <w:p w:rsidRPr="00A654CB" w:rsidR="005C161F" w:rsidP="001962A8" w:rsidRDefault="005C161F" w14:paraId="2D3008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5.947,92 kn</w:t>
            </w:r>
          </w:p>
        </w:tc>
        <w:tc>
          <w:tcPr>
            <w:tcW w:w="1110" w:type="dxa"/>
          </w:tcPr>
          <w:p w:rsidRPr="00A654CB" w:rsidR="005C161F" w:rsidP="001962A8" w:rsidRDefault="005C161F" w14:paraId="26BD583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48EED31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D24ABF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917E89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543464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0EB953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18C92C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5.947,92 kn</w:t>
            </w:r>
          </w:p>
          <w:p w:rsidRPr="00A654CB" w:rsidR="005C161F" w:rsidP="001962A8" w:rsidRDefault="005C161F" w14:paraId="78C23D3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EB30BD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5DA456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B3A689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ACA4F8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E5ABBF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5.947,92 kn</w:t>
            </w:r>
          </w:p>
        </w:tc>
        <w:tc>
          <w:tcPr>
            <w:tcW w:w="1403" w:type="dxa"/>
          </w:tcPr>
          <w:p w:rsidRPr="00A654CB" w:rsidR="005C161F" w:rsidP="001962A8" w:rsidRDefault="005C161F" w14:paraId="59EB156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prestala prijebojem sa povezanim društvom vjerovnika.</w:t>
            </w:r>
          </w:p>
          <w:p w:rsidRPr="00A654CB" w:rsidR="005C161F" w:rsidP="001962A8" w:rsidRDefault="005C161F" w14:paraId="2AA1F71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29167A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je podmirena</w:t>
            </w:r>
          </w:p>
        </w:tc>
        <w:tc>
          <w:tcPr>
            <w:tcW w:w="247" w:type="dxa"/>
          </w:tcPr>
          <w:p w:rsidRPr="00A654CB" w:rsidR="005C161F" w:rsidP="001962A8" w:rsidRDefault="005C161F" w14:paraId="3F41546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4E1A8F" w:rsidTr="001F5E81" w14:paraId="580B2EF9" w14:textId="77777777">
        <w:tc>
          <w:tcPr>
            <w:tcW w:w="852" w:type="dxa"/>
          </w:tcPr>
          <w:p w:rsidRPr="00A654CB" w:rsidR="004E1A8F" w:rsidP="001962A8" w:rsidRDefault="004E1A8F" w14:paraId="6ACAA7F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3E7924" w:rsidR="004E1A8F" w:rsidP="001962A8" w:rsidRDefault="004E1A8F" w14:paraId="1EAAB1CE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Pr="00B34100" w:rsidR="004E1A8F" w:rsidP="001962A8" w:rsidRDefault="004E1A8F" w14:paraId="10B6F49E" w14:textId="68C911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100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6255E2">
              <w:rPr>
                <w:rFonts w:ascii="Arial" w:hAnsi="Arial" w:cs="Arial"/>
                <w:sz w:val="20"/>
                <w:szCs w:val="20"/>
              </w:rPr>
              <w:t xml:space="preserve"> ostaje.</w:t>
            </w:r>
          </w:p>
          <w:p w:rsidRPr="00B34100" w:rsidR="00DA0D37" w:rsidP="001962A8" w:rsidRDefault="00DA0D37" w14:paraId="3946A049" w14:textId="657FD3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B34100" w:rsidR="00DA0D37" w:rsidP="001962A8" w:rsidRDefault="00642CB2" w14:paraId="73E4C468" w14:textId="1651BE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2CB2">
              <w:rPr>
                <w:rFonts w:ascii="Arial" w:hAnsi="Arial" w:cs="Arial"/>
                <w:sz w:val="20"/>
                <w:szCs w:val="20"/>
              </w:rPr>
              <w:t xml:space="preserve">Iz prijave proizlazi da se tražbina temelji </w:t>
            </w:r>
            <w:r w:rsidRPr="00B34100" w:rsidR="00DA0D37">
              <w:rPr>
                <w:rFonts w:ascii="Arial" w:hAnsi="Arial" w:cs="Arial"/>
                <w:sz w:val="20"/>
                <w:szCs w:val="20"/>
              </w:rPr>
              <w:t>na analitičkom izvodu konta i Ugovoru o zakupu. Uz prijavu je dostavljen samo analitički izvod konta koji predstavlja vjerodostojnu ispravu.</w:t>
            </w:r>
          </w:p>
          <w:p w:rsidRPr="003E7924" w:rsidR="004E1A8F" w:rsidP="001962A8" w:rsidRDefault="004E1A8F" w14:paraId="493D3D39" w14:textId="36F93019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47" w:type="dxa"/>
          </w:tcPr>
          <w:p w:rsidRPr="00A654CB" w:rsidR="004E1A8F" w:rsidP="001962A8" w:rsidRDefault="004E1A8F" w14:paraId="4D62881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4B5A7DE4" w14:textId="77777777">
        <w:tc>
          <w:tcPr>
            <w:tcW w:w="852" w:type="dxa"/>
          </w:tcPr>
          <w:p w:rsidRPr="00A654CB" w:rsidR="005C161F" w:rsidP="001962A8" w:rsidRDefault="005C161F" w14:paraId="2B7EA48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311.</w:t>
            </w:r>
          </w:p>
        </w:tc>
        <w:tc>
          <w:tcPr>
            <w:tcW w:w="1417" w:type="dxa"/>
          </w:tcPr>
          <w:p w:rsidRPr="00A654CB" w:rsidR="005C161F" w:rsidP="001962A8" w:rsidRDefault="005C161F" w14:paraId="347B086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OPREMANJE PLOVNIH OBJEKATA d.o.o. za proizvodnju i usluge</w:t>
            </w:r>
          </w:p>
        </w:tc>
        <w:tc>
          <w:tcPr>
            <w:tcW w:w="709" w:type="dxa"/>
          </w:tcPr>
          <w:p w:rsidRPr="00A654CB" w:rsidR="005C161F" w:rsidP="001962A8" w:rsidRDefault="005C161F" w14:paraId="6EFEB2E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72713776149</w:t>
            </w:r>
          </w:p>
        </w:tc>
        <w:tc>
          <w:tcPr>
            <w:tcW w:w="1134" w:type="dxa"/>
          </w:tcPr>
          <w:p w:rsidRPr="00A654CB" w:rsidR="005C161F" w:rsidP="001962A8" w:rsidRDefault="005C161F" w14:paraId="3C2162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Put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Supavla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21B, 21000 Split</w:t>
            </w:r>
          </w:p>
        </w:tc>
        <w:tc>
          <w:tcPr>
            <w:tcW w:w="1417" w:type="dxa"/>
          </w:tcPr>
          <w:p w:rsidRPr="00A654CB" w:rsidR="005C161F" w:rsidP="001962A8" w:rsidRDefault="005C161F" w14:paraId="67DC8A8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2.125.518,00 kn</w:t>
            </w:r>
          </w:p>
        </w:tc>
        <w:tc>
          <w:tcPr>
            <w:tcW w:w="1110" w:type="dxa"/>
          </w:tcPr>
          <w:p w:rsidRPr="00A654CB" w:rsidR="005C161F" w:rsidP="001962A8" w:rsidRDefault="005C161F" w14:paraId="12BBC0A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47DB7FF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AC82B4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C3002E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8EC2AC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5F6DC0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A647D8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Povjerenik </w:t>
            </w:r>
          </w:p>
        </w:tc>
        <w:tc>
          <w:tcPr>
            <w:tcW w:w="1158" w:type="dxa"/>
          </w:tcPr>
          <w:p w:rsidRPr="00A654CB" w:rsidR="005C161F" w:rsidP="001962A8" w:rsidRDefault="005C161F" w14:paraId="3C3023E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2.125.518,00 kn</w:t>
            </w:r>
          </w:p>
          <w:p w:rsidRPr="00A654CB" w:rsidR="005C161F" w:rsidP="001962A8" w:rsidRDefault="005C161F" w14:paraId="1DDDD41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21E76A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695B50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84FE22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BA3ECF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AC7019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F94143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2.125.518,00 kn</w:t>
            </w:r>
          </w:p>
        </w:tc>
        <w:tc>
          <w:tcPr>
            <w:tcW w:w="1403" w:type="dxa"/>
          </w:tcPr>
          <w:p w:rsidRPr="00A654CB" w:rsidR="005C161F" w:rsidP="001962A8" w:rsidRDefault="005C161F" w14:paraId="7ED80AB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Vjerovnik je prekinuo radove po ugovorima i uzrokovao kašnjenje na projektima.</w:t>
            </w:r>
          </w:p>
          <w:p w:rsidRPr="00A654CB" w:rsidR="005C161F" w:rsidP="001962A8" w:rsidRDefault="005C161F" w14:paraId="412124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F91210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6DAE1B4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4E1A8F" w:rsidTr="001F5E81" w14:paraId="6595D67E" w14:textId="77777777">
        <w:tc>
          <w:tcPr>
            <w:tcW w:w="852" w:type="dxa"/>
          </w:tcPr>
          <w:p w:rsidRPr="00A654CB" w:rsidR="004E1A8F" w:rsidP="001962A8" w:rsidRDefault="004E1A8F" w14:paraId="6BC2C3B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107815" w:rsidP="001962A8" w:rsidRDefault="00107815" w14:paraId="3456051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E1A8F" w:rsidP="001962A8" w:rsidRDefault="004E1A8F" w14:paraId="29ADDAC5" w14:textId="2294CBE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1A8F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5B29C3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107815" w:rsidP="001962A8" w:rsidRDefault="00107815" w14:paraId="3F4983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639BB" w:rsidP="001962A8" w:rsidRDefault="001639BB" w14:paraId="72EE368A" w14:textId="342B59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39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2CB2" w:rsidR="00642CB2">
              <w:rPr>
                <w:rFonts w:ascii="Arial" w:hAnsi="Arial" w:cs="Arial"/>
                <w:sz w:val="20"/>
                <w:szCs w:val="20"/>
              </w:rPr>
              <w:t xml:space="preserve">Iz prijave proizlazi da se tražbina temelji </w:t>
            </w:r>
            <w:r w:rsidRPr="001639BB">
              <w:rPr>
                <w:rFonts w:ascii="Arial" w:hAnsi="Arial" w:cs="Arial"/>
                <w:sz w:val="20"/>
                <w:szCs w:val="20"/>
              </w:rPr>
              <w:t xml:space="preserve">na izvodu, </w:t>
            </w:r>
            <w:r>
              <w:rPr>
                <w:rFonts w:ascii="Arial" w:hAnsi="Arial" w:cs="Arial"/>
                <w:sz w:val="20"/>
                <w:szCs w:val="20"/>
              </w:rPr>
              <w:t>ugovoru o ustupu i</w:t>
            </w:r>
            <w:r w:rsidRPr="001639BB">
              <w:rPr>
                <w:rFonts w:ascii="Arial" w:hAnsi="Arial" w:cs="Arial"/>
                <w:sz w:val="20"/>
                <w:szCs w:val="20"/>
              </w:rPr>
              <w:t xml:space="preserve"> obračunu kamata te je sam vjerovnik naveo da ne raspolaže ovršnom ispravom</w:t>
            </w:r>
          </w:p>
          <w:p w:rsidRPr="00A654CB" w:rsidR="004E1A8F" w:rsidP="001962A8" w:rsidRDefault="004E1A8F" w14:paraId="515319D1" w14:textId="13BBE0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4E1A8F" w:rsidP="001962A8" w:rsidRDefault="004E1A8F" w14:paraId="7C12500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74F129F0" w14:textId="77777777">
        <w:tc>
          <w:tcPr>
            <w:tcW w:w="852" w:type="dxa"/>
          </w:tcPr>
          <w:p w:rsidRPr="00A654CB" w:rsidR="005C161F" w:rsidP="001962A8" w:rsidRDefault="005C161F" w14:paraId="699C65B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314.</w:t>
            </w:r>
          </w:p>
        </w:tc>
        <w:tc>
          <w:tcPr>
            <w:tcW w:w="1417" w:type="dxa"/>
          </w:tcPr>
          <w:p w:rsidRPr="00A654CB" w:rsidR="005C161F" w:rsidP="001962A8" w:rsidRDefault="005C161F" w14:paraId="2FF7588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OTANER 25 društvo s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ograničenom odgovornošću za prijevoz i usluge</w:t>
            </w:r>
          </w:p>
        </w:tc>
        <w:tc>
          <w:tcPr>
            <w:tcW w:w="709" w:type="dxa"/>
          </w:tcPr>
          <w:p w:rsidRPr="00A654CB" w:rsidR="005C161F" w:rsidP="001962A8" w:rsidRDefault="005C161F" w14:paraId="3F0B0EB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66422869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596</w:t>
            </w:r>
          </w:p>
        </w:tc>
        <w:tc>
          <w:tcPr>
            <w:tcW w:w="1134" w:type="dxa"/>
          </w:tcPr>
          <w:p w:rsidRPr="00A654CB" w:rsidR="005C161F" w:rsidP="001962A8" w:rsidRDefault="005C161F" w14:paraId="2640C2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Kolodvorska 28,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10290 Zaprešić</w:t>
            </w:r>
          </w:p>
        </w:tc>
        <w:tc>
          <w:tcPr>
            <w:tcW w:w="1417" w:type="dxa"/>
          </w:tcPr>
          <w:p w:rsidRPr="00A654CB" w:rsidR="005C161F" w:rsidP="001962A8" w:rsidRDefault="005C161F" w14:paraId="1D7077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3.107,21 kn</w:t>
            </w:r>
          </w:p>
        </w:tc>
        <w:tc>
          <w:tcPr>
            <w:tcW w:w="1110" w:type="dxa"/>
          </w:tcPr>
          <w:p w:rsidRPr="00A654CB" w:rsidR="005C161F" w:rsidP="001962A8" w:rsidRDefault="005C161F" w14:paraId="7E995C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DIV GRUPA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d.o.o.</w:t>
            </w:r>
          </w:p>
          <w:p w:rsidRPr="00A654CB" w:rsidR="005C161F" w:rsidP="001962A8" w:rsidRDefault="005C161F" w14:paraId="5C741D9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D9F57A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4F2BE4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3A2A80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06A07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EA9C7D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426548F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2.789,10 kn</w:t>
            </w:r>
          </w:p>
          <w:p w:rsidRPr="00A654CB" w:rsidR="005C161F" w:rsidP="001962A8" w:rsidRDefault="005C161F" w14:paraId="42AD2A3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83924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338FB0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C039A9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14EFC5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B9D9AB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8451CB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2.789,10 kn</w:t>
            </w:r>
          </w:p>
        </w:tc>
        <w:tc>
          <w:tcPr>
            <w:tcW w:w="1403" w:type="dxa"/>
          </w:tcPr>
          <w:p w:rsidRPr="00A654CB" w:rsidR="005C161F" w:rsidP="001962A8" w:rsidRDefault="005C161F" w14:paraId="0E6CBA0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Provedena je međusobna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kompenzacija kojom je zatvoren osporeni iznos.</w:t>
            </w:r>
          </w:p>
          <w:p w:rsidRPr="00A654CB" w:rsidR="005C161F" w:rsidP="001962A8" w:rsidRDefault="005C161F" w14:paraId="07DDF6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95547F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Provedena je međusobna kompenzacija kojom je zatvoren osporeni iznos.</w:t>
            </w:r>
          </w:p>
          <w:p w:rsidRPr="00A654CB" w:rsidR="005C161F" w:rsidP="001962A8" w:rsidRDefault="005C161F" w14:paraId="07B7B9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E61031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5ABF38C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1A0A03" w:rsidTr="001A0A03" w14:paraId="175DEA1E" w14:textId="77777777">
        <w:tc>
          <w:tcPr>
            <w:tcW w:w="9447" w:type="dxa"/>
            <w:gridSpan w:val="9"/>
          </w:tcPr>
          <w:p w:rsidR="00107815" w:rsidP="001962A8" w:rsidRDefault="00107815" w14:paraId="4E4D0A7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A0A03" w:rsidP="001962A8" w:rsidRDefault="001A0A03" w14:paraId="0C935262" w14:textId="0B2A1A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0A03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5B29C3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13404C" w:rsidP="001962A8" w:rsidRDefault="0013404C" w14:paraId="2DA5588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3404C" w:rsidP="001962A8" w:rsidRDefault="0013404C" w14:paraId="0FC3F887" w14:textId="15D0D8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Povjerenik pojašnjava da se za osporeni iznos </w:t>
            </w:r>
            <w:r w:rsidRPr="0013404C">
              <w:rPr>
                <w:rFonts w:ascii="Arial" w:hAnsi="Arial" w:cs="Arial"/>
                <w:sz w:val="20"/>
                <w:szCs w:val="20"/>
              </w:rPr>
              <w:t xml:space="preserve"> provedena međusobna kompenzacija kojom se zatvorio osporeni iznos. Proknjižena je među</w:t>
            </w:r>
            <w:r w:rsidR="005B29C3">
              <w:rPr>
                <w:rFonts w:ascii="Arial" w:hAnsi="Arial" w:cs="Arial"/>
                <w:sz w:val="20"/>
                <w:szCs w:val="20"/>
              </w:rPr>
              <w:t xml:space="preserve">sobna kompenzacija 8. travnja </w:t>
            </w:r>
            <w:r>
              <w:rPr>
                <w:rFonts w:ascii="Arial" w:hAnsi="Arial" w:cs="Arial"/>
                <w:sz w:val="20"/>
                <w:szCs w:val="20"/>
              </w:rPr>
              <w:t>2022. u iznosu od 2.789,10 kn.</w:t>
            </w:r>
          </w:p>
          <w:p w:rsidR="001A0A03" w:rsidP="001962A8" w:rsidRDefault="001A0A03" w14:paraId="4A1AD209" w14:textId="01F878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A0A03" w:rsidP="001962A8" w:rsidRDefault="00561B2F" w14:paraId="342C751F" w14:textId="68AD14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B2F">
              <w:rPr>
                <w:rFonts w:ascii="Arial" w:hAnsi="Arial" w:cs="Arial"/>
                <w:sz w:val="20"/>
                <w:szCs w:val="20"/>
              </w:rPr>
              <w:t xml:space="preserve">Iz prijave proizlazi da se tražbina temelji </w:t>
            </w:r>
            <w:r w:rsidR="001A0A03">
              <w:rPr>
                <w:rFonts w:ascii="Arial" w:hAnsi="Arial" w:cs="Arial"/>
                <w:sz w:val="20"/>
                <w:szCs w:val="20"/>
              </w:rPr>
              <w:t xml:space="preserve">na računima, za koje </w:t>
            </w:r>
            <w:r w:rsidR="00C07A96">
              <w:rPr>
                <w:rFonts w:ascii="Arial" w:hAnsi="Arial" w:cs="Arial"/>
                <w:sz w:val="20"/>
                <w:szCs w:val="20"/>
              </w:rPr>
              <w:t xml:space="preserve">vjerovnik pogrešno smatra da predstavljaju ovršne isprave. </w:t>
            </w:r>
            <w:r w:rsidR="0071015F">
              <w:rPr>
                <w:rFonts w:ascii="Arial" w:hAnsi="Arial" w:cs="Arial"/>
                <w:sz w:val="20"/>
                <w:szCs w:val="20"/>
              </w:rPr>
              <w:t xml:space="preserve">Računi sukladno Ovršnom zakonu predstavljaju </w:t>
            </w:r>
            <w:r w:rsidR="00C07A96">
              <w:rPr>
                <w:rFonts w:ascii="Arial" w:hAnsi="Arial" w:cs="Arial"/>
                <w:sz w:val="20"/>
                <w:szCs w:val="20"/>
              </w:rPr>
              <w:t>vjerodostojn</w:t>
            </w:r>
            <w:r w:rsidR="0071015F">
              <w:rPr>
                <w:rFonts w:ascii="Arial" w:hAnsi="Arial" w:cs="Arial"/>
                <w:sz w:val="20"/>
                <w:szCs w:val="20"/>
              </w:rPr>
              <w:t>e</w:t>
            </w:r>
            <w:r w:rsidR="00C07A96">
              <w:rPr>
                <w:rFonts w:ascii="Arial" w:hAnsi="Arial" w:cs="Arial"/>
                <w:sz w:val="20"/>
                <w:szCs w:val="20"/>
              </w:rPr>
              <w:t xml:space="preserve"> isprav</w:t>
            </w:r>
            <w:r w:rsidR="0071015F">
              <w:rPr>
                <w:rFonts w:ascii="Arial" w:hAnsi="Arial" w:cs="Arial"/>
                <w:sz w:val="20"/>
                <w:szCs w:val="20"/>
              </w:rPr>
              <w:t>e</w:t>
            </w:r>
            <w:r w:rsidR="00C07A96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654CB" w:rsidR="001A0A03" w:rsidP="001962A8" w:rsidRDefault="001A0A03" w14:paraId="712AF09F" w14:textId="058DDC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75357045" w14:textId="77777777">
        <w:tc>
          <w:tcPr>
            <w:tcW w:w="852" w:type="dxa"/>
          </w:tcPr>
          <w:p w:rsidRPr="00A654CB" w:rsidR="005C161F" w:rsidP="001962A8" w:rsidRDefault="005C161F" w14:paraId="62E2D69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329.</w:t>
            </w:r>
          </w:p>
        </w:tc>
        <w:tc>
          <w:tcPr>
            <w:tcW w:w="1417" w:type="dxa"/>
          </w:tcPr>
          <w:p w:rsidRPr="00A654CB" w:rsidR="005C161F" w:rsidP="001962A8" w:rsidRDefault="005C161F" w14:paraId="3350641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PFEIFER-TTI d.o.o. za proizvodnju i trgovinu</w:t>
            </w:r>
          </w:p>
        </w:tc>
        <w:tc>
          <w:tcPr>
            <w:tcW w:w="709" w:type="dxa"/>
          </w:tcPr>
          <w:p w:rsidRPr="00A654CB" w:rsidR="005C161F" w:rsidP="001962A8" w:rsidRDefault="005C161F" w14:paraId="2E1D518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38276446136</w:t>
            </w:r>
          </w:p>
        </w:tc>
        <w:tc>
          <w:tcPr>
            <w:tcW w:w="1134" w:type="dxa"/>
          </w:tcPr>
          <w:p w:rsidRPr="00A654CB" w:rsidR="005C161F" w:rsidP="001962A8" w:rsidRDefault="005C161F" w14:paraId="35CE5DB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Špinčićeva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2a, 40000 Čakovec</w:t>
            </w:r>
          </w:p>
        </w:tc>
        <w:tc>
          <w:tcPr>
            <w:tcW w:w="1417" w:type="dxa"/>
          </w:tcPr>
          <w:p w:rsidRPr="00A654CB" w:rsidR="005C161F" w:rsidP="001962A8" w:rsidRDefault="005C161F" w14:paraId="48EE515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82.862,53 kn</w:t>
            </w:r>
          </w:p>
        </w:tc>
        <w:tc>
          <w:tcPr>
            <w:tcW w:w="1110" w:type="dxa"/>
          </w:tcPr>
          <w:p w:rsidRPr="00A654CB" w:rsidR="005C161F" w:rsidP="001962A8" w:rsidRDefault="005C161F" w14:paraId="79B2FC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</w:tc>
        <w:tc>
          <w:tcPr>
            <w:tcW w:w="1158" w:type="dxa"/>
          </w:tcPr>
          <w:p w:rsidRPr="00A654CB" w:rsidR="005C161F" w:rsidP="001962A8" w:rsidRDefault="005C161F" w14:paraId="628E87E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82.862,53 kn</w:t>
            </w:r>
          </w:p>
        </w:tc>
        <w:tc>
          <w:tcPr>
            <w:tcW w:w="1403" w:type="dxa"/>
          </w:tcPr>
          <w:p w:rsidRPr="00A654CB" w:rsidR="005C161F" w:rsidP="001962A8" w:rsidRDefault="005C161F" w14:paraId="11019AF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je predmet sudskog postupka koji je u tijeku i kamata na tu tražbinu, zbog reklamacije na kvalitetu.</w:t>
            </w:r>
          </w:p>
        </w:tc>
        <w:tc>
          <w:tcPr>
            <w:tcW w:w="247" w:type="dxa"/>
          </w:tcPr>
          <w:p w:rsidRPr="00A654CB" w:rsidR="005C161F" w:rsidP="001962A8" w:rsidRDefault="005C161F" w14:paraId="05A3BA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F141C0" w:rsidTr="001F5E81" w14:paraId="7A8F34CD" w14:textId="77777777">
        <w:tc>
          <w:tcPr>
            <w:tcW w:w="852" w:type="dxa"/>
          </w:tcPr>
          <w:p w:rsidRPr="00A654CB" w:rsidR="00F141C0" w:rsidP="001962A8" w:rsidRDefault="00F141C0" w14:paraId="4B2F10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F141C0" w:rsidP="001962A8" w:rsidRDefault="00F141C0" w14:paraId="19E6455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141C0" w:rsidP="001962A8" w:rsidRDefault="00F141C0" w14:paraId="515BAD60" w14:textId="71EEFB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1C0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5B29C3">
              <w:rPr>
                <w:rFonts w:ascii="Arial" w:hAnsi="Arial" w:cs="Arial"/>
                <w:sz w:val="20"/>
                <w:szCs w:val="20"/>
              </w:rPr>
              <w:t xml:space="preserve"> ostaje.</w:t>
            </w:r>
          </w:p>
          <w:p w:rsidR="00072868" w:rsidP="001962A8" w:rsidRDefault="00072868" w14:paraId="487ADD92" w14:textId="2C9315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72868" w:rsidP="001962A8" w:rsidRDefault="00561B2F" w14:paraId="219AE2CC" w14:textId="78266B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B2F">
              <w:rPr>
                <w:rFonts w:ascii="Arial" w:hAnsi="Arial" w:cs="Arial"/>
                <w:sz w:val="20"/>
                <w:szCs w:val="20"/>
              </w:rPr>
              <w:t xml:space="preserve">Iz prijave proizlazi da se tražbina temelji </w:t>
            </w:r>
            <w:r w:rsidR="00072868">
              <w:rPr>
                <w:rFonts w:ascii="Arial" w:hAnsi="Arial" w:cs="Arial"/>
                <w:sz w:val="20"/>
                <w:szCs w:val="20"/>
              </w:rPr>
              <w:t>na računima i okvirnom sporazumu o nabavi roba te je sam vjerovnik naveo da ne raspolaže ovršnom ispravom.</w:t>
            </w:r>
          </w:p>
          <w:p w:rsidR="005B29C3" w:rsidP="001962A8" w:rsidRDefault="005B29C3" w14:paraId="750A0BA5" w14:textId="1D6DBC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B29C3" w:rsidP="001962A8" w:rsidRDefault="005B29C3" w14:paraId="15E30C80" w14:textId="089279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Punomoćnik vjerovnika </w:t>
            </w:r>
            <w:r w:rsidR="000E5C7B">
              <w:rPr>
                <w:rFonts w:ascii="Arial" w:hAnsi="Arial" w:cs="Arial"/>
                <w:sz w:val="20"/>
                <w:szCs w:val="20"/>
              </w:rPr>
              <w:t>napominje da je u podnesku tražio da mu se prizna pravo glasa u odnosu na navedenu tražbinu koju mu je dužnik osporio.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Pr="00A654CB" w:rsidR="00F141C0" w:rsidP="001962A8" w:rsidRDefault="00F141C0" w14:paraId="0CFB4BDE" w14:textId="4709785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F141C0" w:rsidP="001962A8" w:rsidRDefault="00F141C0" w14:paraId="1F9A392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24B17F90" w14:textId="77777777">
        <w:tc>
          <w:tcPr>
            <w:tcW w:w="852" w:type="dxa"/>
          </w:tcPr>
          <w:p w:rsidRPr="00A654CB" w:rsidR="005C161F" w:rsidP="001962A8" w:rsidRDefault="005C161F" w14:paraId="1E210FB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337.</w:t>
            </w:r>
          </w:p>
        </w:tc>
        <w:tc>
          <w:tcPr>
            <w:tcW w:w="1417" w:type="dxa"/>
          </w:tcPr>
          <w:p w:rsidRPr="00A654CB" w:rsidR="005C161F" w:rsidP="001962A8" w:rsidRDefault="005C161F" w14:paraId="7565851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PREVODITELJSKI CENTAR, društvo s ograničenom odgovornošću za prevoditeljske djelatnosti</w:t>
            </w:r>
          </w:p>
        </w:tc>
        <w:tc>
          <w:tcPr>
            <w:tcW w:w="709" w:type="dxa"/>
          </w:tcPr>
          <w:p w:rsidRPr="00A654CB" w:rsidR="005C161F" w:rsidP="001962A8" w:rsidRDefault="005C161F" w14:paraId="52B0F0B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92998723973</w:t>
            </w:r>
          </w:p>
        </w:tc>
        <w:tc>
          <w:tcPr>
            <w:tcW w:w="1134" w:type="dxa"/>
          </w:tcPr>
          <w:p w:rsidRPr="00A654CB" w:rsidR="005C161F" w:rsidP="001962A8" w:rsidRDefault="005C161F" w14:paraId="690EAF0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Ulica Milana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Amruša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192, 10000 Zagreb</w:t>
            </w:r>
          </w:p>
        </w:tc>
        <w:tc>
          <w:tcPr>
            <w:tcW w:w="1417" w:type="dxa"/>
          </w:tcPr>
          <w:p w:rsidRPr="00A654CB" w:rsidR="005C161F" w:rsidP="001962A8" w:rsidRDefault="005C161F" w14:paraId="735CD17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1.923,95 kn</w:t>
            </w:r>
          </w:p>
        </w:tc>
        <w:tc>
          <w:tcPr>
            <w:tcW w:w="1110" w:type="dxa"/>
          </w:tcPr>
          <w:p w:rsidRPr="00A654CB" w:rsidR="005C161F" w:rsidP="001962A8" w:rsidRDefault="005C161F" w14:paraId="4ADCB81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108F3FE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293F3F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03DE2C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130CA2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67C7EAF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1.923,95 kn</w:t>
            </w:r>
          </w:p>
          <w:p w:rsidRPr="00A654CB" w:rsidR="005C161F" w:rsidP="001962A8" w:rsidRDefault="005C161F" w14:paraId="7B8D294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175105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4D001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AE56D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EA11A9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1.923,95 kn</w:t>
            </w:r>
          </w:p>
          <w:p w:rsidRPr="00A654CB" w:rsidR="005C161F" w:rsidP="001962A8" w:rsidRDefault="005C161F" w14:paraId="6587021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3" w:type="dxa"/>
          </w:tcPr>
          <w:p w:rsidRPr="00A654CB" w:rsidR="005C161F" w:rsidP="001962A8" w:rsidRDefault="005C161F" w14:paraId="07679B9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Dužnik nema proknjiženu obvezu.</w:t>
            </w:r>
          </w:p>
          <w:p w:rsidRPr="00A654CB" w:rsidR="005C161F" w:rsidP="001962A8" w:rsidRDefault="005C161F" w14:paraId="2CC815D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2FBB9B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4C4816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1A6275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Dužnik obvezu evidentiranu u poslovnim knjigama.</w:t>
            </w:r>
          </w:p>
        </w:tc>
        <w:tc>
          <w:tcPr>
            <w:tcW w:w="247" w:type="dxa"/>
          </w:tcPr>
          <w:p w:rsidRPr="00A654CB" w:rsidR="005C161F" w:rsidP="001962A8" w:rsidRDefault="005C161F" w14:paraId="6E3FE7E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F141C0" w:rsidTr="001F5E81" w14:paraId="09E72177" w14:textId="77777777">
        <w:tc>
          <w:tcPr>
            <w:tcW w:w="852" w:type="dxa"/>
          </w:tcPr>
          <w:p w:rsidRPr="00A654CB" w:rsidR="00F141C0" w:rsidP="001962A8" w:rsidRDefault="00F141C0" w14:paraId="635B877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F141C0" w:rsidP="001962A8" w:rsidRDefault="00F141C0" w14:paraId="4AE179C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141C0" w:rsidP="001962A8" w:rsidRDefault="00F141C0" w14:paraId="4EB0F885" w14:textId="279A96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1C0">
              <w:rPr>
                <w:rFonts w:ascii="Arial" w:hAnsi="Arial" w:cs="Arial"/>
                <w:sz w:val="20"/>
                <w:szCs w:val="20"/>
              </w:rPr>
              <w:t>Na upit suda ostaj</w:t>
            </w:r>
            <w:r w:rsidR="0071015F">
              <w:rPr>
                <w:rFonts w:ascii="Arial" w:hAnsi="Arial" w:cs="Arial"/>
                <w:sz w:val="20"/>
                <w:szCs w:val="20"/>
              </w:rPr>
              <w:t xml:space="preserve">u </w:t>
            </w:r>
            <w:r w:rsidRPr="00F141C0">
              <w:rPr>
                <w:rFonts w:ascii="Arial" w:hAnsi="Arial" w:cs="Arial"/>
                <w:sz w:val="20"/>
                <w:szCs w:val="20"/>
              </w:rPr>
              <w:t>li kod osporavanja izjavljuj</w:t>
            </w:r>
            <w:r w:rsidR="0071015F">
              <w:rPr>
                <w:rFonts w:ascii="Arial" w:hAnsi="Arial" w:cs="Arial"/>
                <w:sz w:val="20"/>
                <w:szCs w:val="20"/>
              </w:rPr>
              <w:t>u</w:t>
            </w:r>
            <w:r w:rsidRPr="00F141C0">
              <w:rPr>
                <w:rFonts w:ascii="Arial" w:hAnsi="Arial" w:cs="Arial"/>
                <w:sz w:val="20"/>
                <w:szCs w:val="20"/>
              </w:rPr>
              <w:t xml:space="preserve"> da</w:t>
            </w:r>
            <w:r w:rsidR="000E5C7B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063E55" w:rsidP="001962A8" w:rsidRDefault="00063E55" w14:paraId="636EBFC5" w14:textId="2ABFC3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63E55" w:rsidP="001962A8" w:rsidRDefault="00561B2F" w14:paraId="19CB5EDF" w14:textId="02B30E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B2F">
              <w:rPr>
                <w:rFonts w:ascii="Arial" w:hAnsi="Arial" w:cs="Arial"/>
                <w:sz w:val="20"/>
                <w:szCs w:val="20"/>
              </w:rPr>
              <w:t xml:space="preserve">Iz prijave proizlazi da se tražbina temelji </w:t>
            </w:r>
            <w:r w:rsidR="00063E55">
              <w:rPr>
                <w:rFonts w:ascii="Arial" w:hAnsi="Arial" w:cs="Arial"/>
                <w:sz w:val="20"/>
                <w:szCs w:val="20"/>
              </w:rPr>
              <w:t xml:space="preserve">na računima te nepravomoćnom rješenju o ovrsi javnog bilježnika </w:t>
            </w:r>
            <w:r w:rsidR="005032C6">
              <w:rPr>
                <w:rFonts w:ascii="Arial" w:hAnsi="Arial" w:cs="Arial"/>
                <w:sz w:val="20"/>
                <w:szCs w:val="20"/>
              </w:rPr>
              <w:t xml:space="preserve">protiv kojeg je povodom prigovora dužnika postupak nastavljen u parnici pred ovim sudom broj </w:t>
            </w:r>
            <w:proofErr w:type="spellStart"/>
            <w:r w:rsidR="005032C6">
              <w:rPr>
                <w:rFonts w:ascii="Arial" w:hAnsi="Arial" w:cs="Arial"/>
                <w:sz w:val="20"/>
                <w:szCs w:val="20"/>
              </w:rPr>
              <w:t>Povr</w:t>
            </w:r>
            <w:proofErr w:type="spellEnd"/>
            <w:r w:rsidR="005032C6">
              <w:rPr>
                <w:rFonts w:ascii="Arial" w:hAnsi="Arial" w:cs="Arial"/>
                <w:sz w:val="20"/>
                <w:szCs w:val="20"/>
              </w:rPr>
              <w:t>-1816/2</w:t>
            </w:r>
            <w:r w:rsidR="0071015F">
              <w:rPr>
                <w:rFonts w:ascii="Arial" w:hAnsi="Arial" w:cs="Arial"/>
                <w:sz w:val="20"/>
                <w:szCs w:val="20"/>
              </w:rPr>
              <w:t>02</w:t>
            </w:r>
            <w:r w:rsidR="005032C6">
              <w:rPr>
                <w:rFonts w:ascii="Arial" w:hAnsi="Arial" w:cs="Arial"/>
                <w:sz w:val="20"/>
                <w:szCs w:val="20"/>
              </w:rPr>
              <w:t xml:space="preserve">1 koji postupak je prekinut te je sam dužnik naveo da </w:t>
            </w:r>
            <w:r w:rsidR="005032C6">
              <w:rPr>
                <w:rFonts w:ascii="Arial" w:hAnsi="Arial" w:cs="Arial"/>
                <w:sz w:val="20"/>
                <w:szCs w:val="20"/>
              </w:rPr>
              <w:lastRenderedPageBreak/>
              <w:t>ne raspolaže ovršnom ispravom</w:t>
            </w:r>
            <w:r w:rsidR="00C92181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654CB" w:rsidR="00F141C0" w:rsidP="001962A8" w:rsidRDefault="00F141C0" w14:paraId="79E2C67E" w14:textId="4A3783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F141C0" w:rsidP="001962A8" w:rsidRDefault="00F141C0" w14:paraId="0BE5CC9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6FBCD11A" w14:textId="77777777">
        <w:tc>
          <w:tcPr>
            <w:tcW w:w="852" w:type="dxa"/>
          </w:tcPr>
          <w:p w:rsidRPr="00A654CB" w:rsidR="005C161F" w:rsidP="001962A8" w:rsidRDefault="005C161F" w14:paraId="4877729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350.</w:t>
            </w:r>
          </w:p>
        </w:tc>
        <w:tc>
          <w:tcPr>
            <w:tcW w:w="1417" w:type="dxa"/>
          </w:tcPr>
          <w:p w:rsidRPr="00A654CB" w:rsidR="005C161F" w:rsidP="001962A8" w:rsidRDefault="005C161F" w14:paraId="29738B9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REMONT PRUGA MATIĆ d.o.o. za usluge</w:t>
            </w:r>
          </w:p>
        </w:tc>
        <w:tc>
          <w:tcPr>
            <w:tcW w:w="709" w:type="dxa"/>
          </w:tcPr>
          <w:p w:rsidRPr="00A654CB" w:rsidR="005C161F" w:rsidP="001962A8" w:rsidRDefault="005C161F" w14:paraId="50BF8C1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31874057518</w:t>
            </w:r>
          </w:p>
        </w:tc>
        <w:tc>
          <w:tcPr>
            <w:tcW w:w="1134" w:type="dxa"/>
          </w:tcPr>
          <w:p w:rsidRPr="00A654CB" w:rsidR="005C161F" w:rsidP="001962A8" w:rsidRDefault="005C161F" w14:paraId="5F6EB6A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Ulica Ivice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Drmića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8, 10000 Zagreb</w:t>
            </w:r>
          </w:p>
        </w:tc>
        <w:tc>
          <w:tcPr>
            <w:tcW w:w="1417" w:type="dxa"/>
          </w:tcPr>
          <w:p w:rsidRPr="00A654CB" w:rsidR="005C161F" w:rsidP="001962A8" w:rsidRDefault="005C161F" w14:paraId="356141F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264.018,94 kn</w:t>
            </w:r>
          </w:p>
        </w:tc>
        <w:tc>
          <w:tcPr>
            <w:tcW w:w="1110" w:type="dxa"/>
          </w:tcPr>
          <w:p w:rsidRPr="00A654CB" w:rsidR="005C161F" w:rsidP="001962A8" w:rsidRDefault="005C161F" w14:paraId="6F2D584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39A0A60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30E860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F39984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E144E8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C1580E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3FFF4BC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1.125,00 kn</w:t>
            </w:r>
          </w:p>
          <w:p w:rsidRPr="00A654CB" w:rsidR="005C161F" w:rsidP="001962A8" w:rsidRDefault="005C161F" w14:paraId="4009EE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802FD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5C8D5B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4BAB6B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AAE475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AF3951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1.125,00 kn</w:t>
            </w:r>
          </w:p>
          <w:p w:rsidRPr="00A654CB" w:rsidR="005C161F" w:rsidP="001962A8" w:rsidRDefault="005C161F" w14:paraId="1DAC88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3" w:type="dxa"/>
          </w:tcPr>
          <w:p w:rsidRPr="00A654CB" w:rsidR="005C161F" w:rsidP="001962A8" w:rsidRDefault="005C161F" w14:paraId="7F08DF5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Vjerovniku nedostaje prijeboj proveden na osporeni iznos.</w:t>
            </w:r>
          </w:p>
          <w:p w:rsidRPr="00A654CB" w:rsidR="005C161F" w:rsidP="001962A8" w:rsidRDefault="005C161F" w14:paraId="126CCF4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3593D3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Osporeni iznos je podmiren kompenzacijom.</w:t>
            </w:r>
          </w:p>
        </w:tc>
        <w:tc>
          <w:tcPr>
            <w:tcW w:w="247" w:type="dxa"/>
          </w:tcPr>
          <w:p w:rsidRPr="00A654CB" w:rsidR="005C161F" w:rsidP="001962A8" w:rsidRDefault="005C161F" w14:paraId="418D95E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F141C0" w:rsidTr="001F5E81" w14:paraId="60CC6654" w14:textId="77777777">
        <w:tc>
          <w:tcPr>
            <w:tcW w:w="852" w:type="dxa"/>
          </w:tcPr>
          <w:p w:rsidRPr="00A654CB" w:rsidR="00F141C0" w:rsidP="001962A8" w:rsidRDefault="00F141C0" w14:paraId="59D3CD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F141C0" w:rsidP="001962A8" w:rsidRDefault="00F141C0" w14:paraId="49FBE7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141C0" w:rsidP="001962A8" w:rsidRDefault="00F141C0" w14:paraId="2E5D9688" w14:textId="4DB3E3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1C0">
              <w:rPr>
                <w:rFonts w:ascii="Arial" w:hAnsi="Arial" w:cs="Arial"/>
                <w:sz w:val="20"/>
                <w:szCs w:val="20"/>
              </w:rPr>
              <w:t>Na upit suda ostaj</w:t>
            </w:r>
            <w:r w:rsidR="0071015F">
              <w:rPr>
                <w:rFonts w:ascii="Arial" w:hAnsi="Arial" w:cs="Arial"/>
                <w:sz w:val="20"/>
                <w:szCs w:val="20"/>
              </w:rPr>
              <w:t>u</w:t>
            </w:r>
            <w:r w:rsidRPr="00F141C0">
              <w:rPr>
                <w:rFonts w:ascii="Arial" w:hAnsi="Arial" w:cs="Arial"/>
                <w:sz w:val="20"/>
                <w:szCs w:val="20"/>
              </w:rPr>
              <w:t xml:space="preserve"> li kod osporavanja izjavljuj</w:t>
            </w:r>
            <w:r w:rsidR="0071015F">
              <w:rPr>
                <w:rFonts w:ascii="Arial" w:hAnsi="Arial" w:cs="Arial"/>
                <w:sz w:val="20"/>
                <w:szCs w:val="20"/>
              </w:rPr>
              <w:t>u</w:t>
            </w:r>
            <w:r w:rsidRPr="00F141C0">
              <w:rPr>
                <w:rFonts w:ascii="Arial" w:hAnsi="Arial" w:cs="Arial"/>
                <w:sz w:val="20"/>
                <w:szCs w:val="20"/>
              </w:rPr>
              <w:t xml:space="preserve"> da</w:t>
            </w:r>
            <w:r w:rsidR="000E5C7B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4013A8" w:rsidP="001962A8" w:rsidRDefault="004013A8" w14:paraId="65D66460" w14:textId="5204CB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1015F" w:rsidP="001962A8" w:rsidRDefault="004013A8" w14:paraId="47A6F161" w14:textId="020B15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13A8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ovjerenik pojašnjava</w:t>
            </w:r>
            <w:r w:rsidR="00C92181">
              <w:rPr>
                <w:rFonts w:ascii="Arial" w:hAnsi="Arial" w:cs="Arial"/>
                <w:sz w:val="20"/>
                <w:szCs w:val="20"/>
              </w:rPr>
              <w:t xml:space="preserve"> razlog osporavanja navodom</w:t>
            </w:r>
            <w:r>
              <w:rPr>
                <w:rFonts w:ascii="Arial" w:hAnsi="Arial" w:cs="Arial"/>
                <w:sz w:val="20"/>
                <w:szCs w:val="20"/>
              </w:rPr>
              <w:t xml:space="preserve"> da je proknjižena međusobna kompenzacija 4. ožujka 2022. u iznosu od 1.125,00 kn.</w:t>
            </w:r>
          </w:p>
          <w:p w:rsidR="00C92181" w:rsidP="001962A8" w:rsidRDefault="00C92181" w14:paraId="4F69DE7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4342" w:rsidP="001962A8" w:rsidRDefault="00561B2F" w14:paraId="28AABDC3" w14:textId="7DF143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B2F">
              <w:rPr>
                <w:rFonts w:ascii="Arial" w:hAnsi="Arial" w:cs="Arial"/>
                <w:sz w:val="20"/>
                <w:szCs w:val="20"/>
              </w:rPr>
              <w:t>Iz prijave proizlazi da se tražbina temelji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14342" w:rsidR="00114342">
              <w:rPr>
                <w:rFonts w:ascii="Arial" w:hAnsi="Arial" w:cs="Arial"/>
                <w:sz w:val="20"/>
                <w:szCs w:val="20"/>
              </w:rPr>
              <w:t>na</w:t>
            </w:r>
            <w:r w:rsidR="00FA62EA">
              <w:rPr>
                <w:rFonts w:ascii="Arial" w:hAnsi="Arial" w:cs="Arial"/>
                <w:sz w:val="20"/>
                <w:szCs w:val="20"/>
              </w:rPr>
              <w:t xml:space="preserve"> izvodu, obračunu kamata i </w:t>
            </w:r>
            <w:r w:rsidRPr="00114342" w:rsidR="00114342">
              <w:rPr>
                <w:rFonts w:ascii="Arial" w:hAnsi="Arial" w:cs="Arial"/>
                <w:sz w:val="20"/>
                <w:szCs w:val="20"/>
              </w:rPr>
              <w:t xml:space="preserve"> računima te je sam vjerovnik naveo da ne raspolaže ovršnom ispravom</w:t>
            </w:r>
          </w:p>
          <w:p w:rsidR="00F141C0" w:rsidP="001962A8" w:rsidRDefault="00F141C0" w14:paraId="740FD1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1F5E81" w:rsidP="001962A8" w:rsidRDefault="001F5E81" w14:paraId="7437FC98" w14:textId="61EA49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F141C0" w:rsidP="001962A8" w:rsidRDefault="00F141C0" w14:paraId="22E25B1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5964547A" w14:textId="77777777">
        <w:tc>
          <w:tcPr>
            <w:tcW w:w="852" w:type="dxa"/>
          </w:tcPr>
          <w:p w:rsidRPr="00A654CB" w:rsidR="005C161F" w:rsidP="001962A8" w:rsidRDefault="005C161F" w14:paraId="39AEBAE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355.</w:t>
            </w:r>
          </w:p>
        </w:tc>
        <w:tc>
          <w:tcPr>
            <w:tcW w:w="1417" w:type="dxa"/>
          </w:tcPr>
          <w:p w:rsidRPr="00A654CB" w:rsidR="005C161F" w:rsidP="001962A8" w:rsidRDefault="005C161F" w14:paraId="7F44C51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SALMONT-BH d.o.o.</w:t>
            </w:r>
          </w:p>
        </w:tc>
        <w:tc>
          <w:tcPr>
            <w:tcW w:w="709" w:type="dxa"/>
          </w:tcPr>
          <w:p w:rsidRPr="00A654CB" w:rsidR="005C161F" w:rsidP="001962A8" w:rsidRDefault="005C161F" w14:paraId="0C4B1F9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59705142615</w:t>
            </w:r>
          </w:p>
        </w:tc>
        <w:tc>
          <w:tcPr>
            <w:tcW w:w="1134" w:type="dxa"/>
          </w:tcPr>
          <w:p w:rsidRPr="00A654CB" w:rsidR="005C161F" w:rsidP="001962A8" w:rsidRDefault="005C161F" w14:paraId="39088C7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Trg zlatnih ljiljana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bb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77220 Cazin, Bosna i Hercegovina</w:t>
            </w:r>
          </w:p>
        </w:tc>
        <w:tc>
          <w:tcPr>
            <w:tcW w:w="1417" w:type="dxa"/>
          </w:tcPr>
          <w:p w:rsidRPr="00A654CB" w:rsidR="005C161F" w:rsidP="001962A8" w:rsidRDefault="005C161F" w14:paraId="1802C26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277.855,30 kn</w:t>
            </w:r>
          </w:p>
        </w:tc>
        <w:tc>
          <w:tcPr>
            <w:tcW w:w="1110" w:type="dxa"/>
          </w:tcPr>
          <w:p w:rsidRPr="00A654CB" w:rsidR="005C161F" w:rsidP="001962A8" w:rsidRDefault="005C161F" w14:paraId="3CE889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3FFDAFB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24ABD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852A09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4E6D8E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71D15C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1D8DFA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8093FF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5E7E45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58D2F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464E5A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DCACD1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8" w:type="dxa"/>
          </w:tcPr>
          <w:p w:rsidRPr="00A654CB" w:rsidR="005C161F" w:rsidP="001962A8" w:rsidRDefault="00F93841" w14:paraId="082B0FFA" w14:textId="121CA0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3841">
              <w:rPr>
                <w:rFonts w:ascii="Arial" w:hAnsi="Arial" w:cs="Arial"/>
                <w:sz w:val="20"/>
                <w:szCs w:val="20"/>
              </w:rPr>
              <w:t>277.855,30 kn</w:t>
            </w:r>
          </w:p>
        </w:tc>
        <w:tc>
          <w:tcPr>
            <w:tcW w:w="1403" w:type="dxa"/>
          </w:tcPr>
          <w:p w:rsidRPr="00A654CB" w:rsidR="005C161F" w:rsidP="001962A8" w:rsidRDefault="005C161F" w14:paraId="77109FC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je predmet sudskog postupka koji je u tijeku i kamata na tu tražbinu, zbog reklamacije na izvršene radove.</w:t>
            </w:r>
          </w:p>
          <w:p w:rsidRPr="00A654CB" w:rsidR="005C161F" w:rsidP="001962A8" w:rsidRDefault="005C161F" w14:paraId="53CE1A0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4C8D00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6E0E4A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3CB07AD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F141C0" w:rsidTr="001F5E81" w14:paraId="2CD1C490" w14:textId="77777777">
        <w:tc>
          <w:tcPr>
            <w:tcW w:w="852" w:type="dxa"/>
          </w:tcPr>
          <w:p w:rsidRPr="00A654CB" w:rsidR="00F141C0" w:rsidP="001962A8" w:rsidRDefault="00F141C0" w14:paraId="734B7D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F141C0" w:rsidP="001962A8" w:rsidRDefault="00F141C0" w14:paraId="00C1ED1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141C0" w:rsidP="001962A8" w:rsidRDefault="00F141C0" w14:paraId="4C76571F" w14:textId="2F4B02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1C0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F93841">
              <w:rPr>
                <w:rFonts w:ascii="Arial" w:hAnsi="Arial" w:cs="Arial"/>
                <w:sz w:val="20"/>
                <w:szCs w:val="20"/>
              </w:rPr>
              <w:t xml:space="preserve"> ostaje.</w:t>
            </w:r>
          </w:p>
          <w:p w:rsidR="00DD0DC2" w:rsidP="001962A8" w:rsidRDefault="00DD0DC2" w14:paraId="2482CAC3" w14:textId="48A9668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D0DC2" w:rsidP="001962A8" w:rsidRDefault="00561B2F" w14:paraId="25CEC154" w14:textId="4F9317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B2F">
              <w:rPr>
                <w:rFonts w:ascii="Arial" w:hAnsi="Arial" w:cs="Arial"/>
                <w:sz w:val="20"/>
                <w:szCs w:val="20"/>
              </w:rPr>
              <w:t>Iz prijave proizlazi da se tražbina temelji</w:t>
            </w:r>
            <w:r w:rsidR="00DD0DC2">
              <w:rPr>
                <w:rFonts w:ascii="Arial" w:hAnsi="Arial" w:cs="Arial"/>
                <w:sz w:val="20"/>
                <w:szCs w:val="20"/>
              </w:rPr>
              <w:t xml:space="preserve"> na računima </w:t>
            </w:r>
            <w:r w:rsidRPr="00DD0DC2" w:rsidR="00DD0DC2">
              <w:rPr>
                <w:rFonts w:ascii="Arial" w:hAnsi="Arial" w:cs="Arial"/>
                <w:sz w:val="20"/>
                <w:szCs w:val="20"/>
              </w:rPr>
              <w:t>te je sam vjerovnik naveo da ne raspolaže ovršnom ispravom.</w:t>
            </w:r>
          </w:p>
          <w:p w:rsidRPr="00A654CB" w:rsidR="00F141C0" w:rsidP="001962A8" w:rsidRDefault="00F141C0" w14:paraId="02114C4E" w14:textId="0619AB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F141C0" w:rsidP="001962A8" w:rsidRDefault="00F141C0" w14:paraId="6CA90FD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2F8F78FD" w14:textId="77777777">
        <w:tc>
          <w:tcPr>
            <w:tcW w:w="852" w:type="dxa"/>
          </w:tcPr>
          <w:p w:rsidRPr="00A654CB" w:rsidR="005C161F" w:rsidP="001962A8" w:rsidRDefault="005C161F" w14:paraId="7909C12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363.</w:t>
            </w:r>
          </w:p>
        </w:tc>
        <w:tc>
          <w:tcPr>
            <w:tcW w:w="1417" w:type="dxa"/>
          </w:tcPr>
          <w:p w:rsidRPr="00A654CB" w:rsidR="005C161F" w:rsidP="001962A8" w:rsidRDefault="005C161F" w14:paraId="0643160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SCHOTTEL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GmbH</w:t>
            </w:r>
            <w:proofErr w:type="spellEnd"/>
          </w:p>
        </w:tc>
        <w:tc>
          <w:tcPr>
            <w:tcW w:w="709" w:type="dxa"/>
          </w:tcPr>
          <w:p w:rsidRPr="00A654CB" w:rsidR="005C161F" w:rsidP="001962A8" w:rsidRDefault="005C161F" w14:paraId="56B030D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404F0B2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Mainzer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Str. 99, 56322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Spay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Njemačka</w:t>
            </w:r>
          </w:p>
        </w:tc>
        <w:tc>
          <w:tcPr>
            <w:tcW w:w="1417" w:type="dxa"/>
          </w:tcPr>
          <w:p w:rsidRPr="00A654CB" w:rsidR="005C161F" w:rsidP="001962A8" w:rsidRDefault="005C161F" w14:paraId="336B25C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614.804,19 kn</w:t>
            </w:r>
          </w:p>
        </w:tc>
        <w:tc>
          <w:tcPr>
            <w:tcW w:w="1110" w:type="dxa"/>
          </w:tcPr>
          <w:p w:rsidRPr="00A654CB" w:rsidR="005C161F" w:rsidP="001962A8" w:rsidRDefault="005C161F" w14:paraId="30959B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7682789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65927E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55C83E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93C736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F25263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4D6A10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8ED6D2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7814D8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2689190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614.804,19 kn</w:t>
            </w:r>
          </w:p>
          <w:p w:rsidRPr="00A654CB" w:rsidR="005C161F" w:rsidP="001962A8" w:rsidRDefault="005C161F" w14:paraId="7490FBB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915E98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8ACF40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E1A807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9C0345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DA4F46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08A7DC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C082A9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055A60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614.804,19 kn</w:t>
            </w:r>
          </w:p>
        </w:tc>
        <w:tc>
          <w:tcPr>
            <w:tcW w:w="1403" w:type="dxa"/>
          </w:tcPr>
          <w:p w:rsidRPr="00A654CB" w:rsidR="005C161F" w:rsidP="001962A8" w:rsidRDefault="005C161F" w14:paraId="10CF8B4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Prijavljeni iznos vjerovnik je naplatio po bankovnoj garanciji od Croatia banke.</w:t>
            </w:r>
          </w:p>
          <w:p w:rsidRPr="00A654CB" w:rsidR="005C161F" w:rsidP="001962A8" w:rsidRDefault="005C161F" w14:paraId="051FCF4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05ED8F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1B73CB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Prijavljeni iznos vjerovnik je naplatio po bankovnoj garanciji od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Croatia banke.</w:t>
            </w:r>
          </w:p>
          <w:p w:rsidRPr="00A654CB" w:rsidR="005C161F" w:rsidP="001962A8" w:rsidRDefault="005C161F" w14:paraId="2DA164B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23A2973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F141C0" w:rsidTr="001F5E81" w14:paraId="2E1C21CD" w14:textId="77777777">
        <w:tc>
          <w:tcPr>
            <w:tcW w:w="852" w:type="dxa"/>
          </w:tcPr>
          <w:p w:rsidRPr="00A654CB" w:rsidR="00F141C0" w:rsidP="001962A8" w:rsidRDefault="00F141C0" w14:paraId="5F67B52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F141C0" w:rsidP="001962A8" w:rsidRDefault="00F141C0" w14:paraId="3C37B86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141C0" w:rsidP="001962A8" w:rsidRDefault="00F141C0" w14:paraId="208299D6" w14:textId="0142A2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1C0">
              <w:rPr>
                <w:rFonts w:ascii="Arial" w:hAnsi="Arial" w:cs="Arial"/>
                <w:sz w:val="20"/>
                <w:szCs w:val="20"/>
              </w:rPr>
              <w:t>Na upit suda ostaje li kod osporavanja</w:t>
            </w:r>
            <w:r w:rsidR="00BF5647">
              <w:rPr>
                <w:rFonts w:ascii="Arial" w:hAnsi="Arial" w:cs="Arial"/>
                <w:sz w:val="20"/>
                <w:szCs w:val="20"/>
              </w:rPr>
              <w:t xml:space="preserve"> potraživanja</w:t>
            </w:r>
            <w:r w:rsidRPr="00F141C0">
              <w:rPr>
                <w:rFonts w:ascii="Arial" w:hAnsi="Arial" w:cs="Arial"/>
                <w:sz w:val="20"/>
                <w:szCs w:val="20"/>
              </w:rPr>
              <w:t xml:space="preserve"> izjavljuje da</w:t>
            </w:r>
            <w:r w:rsidR="001D083C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BF5647" w:rsidP="001962A8" w:rsidRDefault="00BF5647" w14:paraId="40D849DF" w14:textId="4496D9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F5647" w:rsidP="001962A8" w:rsidRDefault="00561B2F" w14:paraId="6A1AA739" w14:textId="119E40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B2F">
              <w:rPr>
                <w:rFonts w:ascii="Arial" w:hAnsi="Arial" w:cs="Arial"/>
                <w:sz w:val="20"/>
                <w:szCs w:val="20"/>
              </w:rPr>
              <w:t xml:space="preserve">Iz prijave proizlazi da se tražbina temelji </w:t>
            </w:r>
            <w:r w:rsidR="00BF5647">
              <w:rPr>
                <w:rFonts w:ascii="Arial" w:hAnsi="Arial" w:cs="Arial"/>
                <w:sz w:val="20"/>
                <w:szCs w:val="20"/>
              </w:rPr>
              <w:t xml:space="preserve">na računima i sam </w:t>
            </w:r>
            <w:r w:rsidR="00FC7AA7">
              <w:rPr>
                <w:rFonts w:ascii="Arial" w:hAnsi="Arial" w:cs="Arial"/>
                <w:sz w:val="20"/>
                <w:szCs w:val="20"/>
              </w:rPr>
              <w:t xml:space="preserve">vjerovnik je </w:t>
            </w:r>
            <w:r w:rsidR="00BF5647">
              <w:rPr>
                <w:rFonts w:ascii="Arial" w:hAnsi="Arial" w:cs="Arial"/>
                <w:sz w:val="20"/>
                <w:szCs w:val="20"/>
              </w:rPr>
              <w:t>naveo da ne raspolaže ovršnom ispravom.</w:t>
            </w:r>
          </w:p>
          <w:p w:rsidRPr="00A654CB" w:rsidR="00F141C0" w:rsidP="001962A8" w:rsidRDefault="00F141C0" w14:paraId="01C1B077" w14:textId="7DD2F1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F141C0" w:rsidP="001962A8" w:rsidRDefault="00F141C0" w14:paraId="7E9B7D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50FC6197" w14:textId="77777777">
        <w:trPr>
          <w:trHeight w:val="3534"/>
        </w:trPr>
        <w:tc>
          <w:tcPr>
            <w:tcW w:w="852" w:type="dxa"/>
          </w:tcPr>
          <w:p w:rsidRPr="00A654CB" w:rsidR="005C161F" w:rsidP="001962A8" w:rsidRDefault="005C161F" w14:paraId="2E21463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366.</w:t>
            </w:r>
          </w:p>
        </w:tc>
        <w:tc>
          <w:tcPr>
            <w:tcW w:w="1417" w:type="dxa"/>
          </w:tcPr>
          <w:p w:rsidRPr="00A654CB" w:rsidR="005C161F" w:rsidP="001962A8" w:rsidRDefault="005C161F" w14:paraId="4D90AB8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SELECT d.o.o. za proizvodnju i trgovinu</w:t>
            </w:r>
          </w:p>
        </w:tc>
        <w:tc>
          <w:tcPr>
            <w:tcW w:w="709" w:type="dxa"/>
          </w:tcPr>
          <w:p w:rsidRPr="00A654CB" w:rsidR="005C161F" w:rsidP="001962A8" w:rsidRDefault="005C161F" w14:paraId="4211A00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12739779473</w:t>
            </w:r>
          </w:p>
        </w:tc>
        <w:tc>
          <w:tcPr>
            <w:tcW w:w="1134" w:type="dxa"/>
          </w:tcPr>
          <w:p w:rsidRPr="00A654CB" w:rsidR="005C161F" w:rsidP="001962A8" w:rsidRDefault="005C161F" w14:paraId="39341C2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Ulica Vinkovačka cesta 21, 33000 Virovitica</w:t>
            </w:r>
          </w:p>
        </w:tc>
        <w:tc>
          <w:tcPr>
            <w:tcW w:w="1417" w:type="dxa"/>
          </w:tcPr>
          <w:p w:rsidRPr="00A654CB" w:rsidR="005C161F" w:rsidP="001962A8" w:rsidRDefault="005C161F" w14:paraId="1F29038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5.202.377,35 kn</w:t>
            </w:r>
          </w:p>
        </w:tc>
        <w:tc>
          <w:tcPr>
            <w:tcW w:w="1110" w:type="dxa"/>
          </w:tcPr>
          <w:p w:rsidRPr="00A654CB" w:rsidR="005C161F" w:rsidP="001962A8" w:rsidRDefault="005C161F" w14:paraId="0379E39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761D91A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76A173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C09D84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0BAC4D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81ECDB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0C6BC3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330A3C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4C57B4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717794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0A94C73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5.202.377,35 kn</w:t>
            </w:r>
          </w:p>
          <w:p w:rsidRPr="00A654CB" w:rsidR="005C161F" w:rsidP="001962A8" w:rsidRDefault="005C161F" w14:paraId="08ABD08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26B26A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3B5BDB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E3AE28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4121E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62348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29F30E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022FE0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99B28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06B3B2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5.202.377,35 kn</w:t>
            </w:r>
          </w:p>
          <w:p w:rsidRPr="00A654CB" w:rsidR="005C161F" w:rsidP="001962A8" w:rsidRDefault="005C161F" w14:paraId="4CC9720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3" w:type="dxa"/>
          </w:tcPr>
          <w:p w:rsidRPr="00A654CB" w:rsidR="005C161F" w:rsidP="001962A8" w:rsidRDefault="005C161F" w14:paraId="67276F9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je predmet sudskog postupka koji je u tijeku i kamata na tu tražbinu, te tražbinu po ugovornoj kazni.</w:t>
            </w:r>
          </w:p>
          <w:p w:rsidRPr="00A654CB" w:rsidR="005C161F" w:rsidP="001962A8" w:rsidRDefault="005C161F" w14:paraId="6EF1154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1C91B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0B3D7D4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F141C0" w:rsidTr="001F5E81" w14:paraId="51AA198C" w14:textId="77777777">
        <w:tc>
          <w:tcPr>
            <w:tcW w:w="852" w:type="dxa"/>
          </w:tcPr>
          <w:p w:rsidRPr="00A654CB" w:rsidR="00F141C0" w:rsidP="001962A8" w:rsidRDefault="00F141C0" w14:paraId="2E402A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F141C0" w:rsidP="001962A8" w:rsidRDefault="00F141C0" w14:paraId="784866FE" w14:textId="49CD7D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1C0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1D083C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CB7418" w:rsidP="001962A8" w:rsidRDefault="00CB7418" w14:paraId="69B017BC" w14:textId="238B70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418" w:rsidP="001962A8" w:rsidRDefault="00561B2F" w14:paraId="376A72BF" w14:textId="5AA730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B2F">
              <w:rPr>
                <w:rFonts w:ascii="Arial" w:hAnsi="Arial" w:cs="Arial"/>
                <w:sz w:val="20"/>
                <w:szCs w:val="20"/>
              </w:rPr>
              <w:t>Iz prijave proizlazi da se tražbina temelji</w:t>
            </w:r>
            <w:r w:rsidRPr="00CB7418" w:rsidR="00CB7418">
              <w:rPr>
                <w:rFonts w:ascii="Arial" w:hAnsi="Arial" w:cs="Arial"/>
                <w:sz w:val="20"/>
                <w:szCs w:val="20"/>
              </w:rPr>
              <w:t xml:space="preserve"> na </w:t>
            </w:r>
            <w:r w:rsidR="00711551">
              <w:rPr>
                <w:rFonts w:ascii="Arial" w:hAnsi="Arial" w:cs="Arial"/>
                <w:sz w:val="20"/>
                <w:szCs w:val="20"/>
              </w:rPr>
              <w:t>Ugovoru,</w:t>
            </w:r>
            <w:r w:rsidRPr="00CB7418" w:rsidR="00CB7418">
              <w:rPr>
                <w:rFonts w:ascii="Arial" w:hAnsi="Arial" w:cs="Arial"/>
                <w:sz w:val="20"/>
                <w:szCs w:val="20"/>
              </w:rPr>
              <w:t xml:space="preserve"> računima  i obračunu kamata te je sam vjerovnik naveo da ne raspolaže ovršnom ispravom i da se vod</w:t>
            </w:r>
            <w:r w:rsidR="00711551">
              <w:rPr>
                <w:rFonts w:ascii="Arial" w:hAnsi="Arial" w:cs="Arial"/>
                <w:sz w:val="20"/>
                <w:szCs w:val="20"/>
              </w:rPr>
              <w:t>i</w:t>
            </w:r>
            <w:r w:rsidRPr="00CB7418" w:rsidR="00CB7418">
              <w:rPr>
                <w:rFonts w:ascii="Arial" w:hAnsi="Arial" w:cs="Arial"/>
                <w:sz w:val="20"/>
                <w:szCs w:val="20"/>
              </w:rPr>
              <w:t xml:space="preserve"> sudski postup</w:t>
            </w:r>
            <w:r w:rsidR="00711551">
              <w:rPr>
                <w:rFonts w:ascii="Arial" w:hAnsi="Arial" w:cs="Arial"/>
                <w:sz w:val="20"/>
                <w:szCs w:val="20"/>
              </w:rPr>
              <w:t>ak</w:t>
            </w:r>
            <w:r w:rsidRPr="00CB7418" w:rsidR="00CB7418">
              <w:rPr>
                <w:rFonts w:ascii="Arial" w:hAnsi="Arial" w:cs="Arial"/>
                <w:sz w:val="20"/>
                <w:szCs w:val="20"/>
              </w:rPr>
              <w:t xml:space="preserve"> pred ovim </w:t>
            </w:r>
            <w:r w:rsidR="00711551">
              <w:rPr>
                <w:rFonts w:ascii="Arial" w:hAnsi="Arial" w:cs="Arial"/>
                <w:sz w:val="20"/>
                <w:szCs w:val="20"/>
              </w:rPr>
              <w:t xml:space="preserve">sudom pod brojem </w:t>
            </w:r>
            <w:proofErr w:type="spellStart"/>
            <w:r w:rsidR="00711551">
              <w:rPr>
                <w:rFonts w:ascii="Arial" w:hAnsi="Arial" w:cs="Arial"/>
                <w:sz w:val="20"/>
                <w:szCs w:val="20"/>
              </w:rPr>
              <w:t>Povrv</w:t>
            </w:r>
            <w:proofErr w:type="spellEnd"/>
            <w:r w:rsidR="00711551">
              <w:rPr>
                <w:rFonts w:ascii="Arial" w:hAnsi="Arial" w:cs="Arial"/>
                <w:sz w:val="20"/>
                <w:szCs w:val="20"/>
              </w:rPr>
              <w:t>-1690/2021 za tražbinu u iznosu od 4.067.414,90 kn. Sam vjerovnik je naveo da ne raspolaže ovršnom ispravom.</w:t>
            </w:r>
          </w:p>
          <w:p w:rsidRPr="00A654CB" w:rsidR="001F5E81" w:rsidP="001962A8" w:rsidRDefault="001F5E81" w14:paraId="38DCFF29" w14:textId="2C370B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F141C0" w:rsidP="001962A8" w:rsidRDefault="00F141C0" w14:paraId="1135A29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187A7E4D" w14:textId="77777777">
        <w:tc>
          <w:tcPr>
            <w:tcW w:w="852" w:type="dxa"/>
          </w:tcPr>
          <w:p w:rsidRPr="00A654CB" w:rsidR="005C161F" w:rsidP="001962A8" w:rsidRDefault="005C161F" w14:paraId="7D38B24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373.</w:t>
            </w:r>
          </w:p>
        </w:tc>
        <w:tc>
          <w:tcPr>
            <w:tcW w:w="1417" w:type="dxa"/>
          </w:tcPr>
          <w:p w:rsidRPr="00A654CB" w:rsidR="005C161F" w:rsidP="001962A8" w:rsidRDefault="005C161F" w14:paraId="031D02A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SIDENOR STEEL INDUSTRY SA</w:t>
            </w:r>
          </w:p>
        </w:tc>
        <w:tc>
          <w:tcPr>
            <w:tcW w:w="709" w:type="dxa"/>
          </w:tcPr>
          <w:p w:rsidRPr="00A654CB" w:rsidR="005C161F" w:rsidP="001962A8" w:rsidRDefault="005C161F" w14:paraId="0AFB69A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6A11133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Mesogeion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2-4, 11527 Atena, Grčka</w:t>
            </w:r>
          </w:p>
        </w:tc>
        <w:tc>
          <w:tcPr>
            <w:tcW w:w="1417" w:type="dxa"/>
          </w:tcPr>
          <w:p w:rsidRPr="00A654CB" w:rsidR="005C161F" w:rsidP="001962A8" w:rsidRDefault="005C161F" w14:paraId="2C1B3D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362.648,46 kn</w:t>
            </w:r>
          </w:p>
        </w:tc>
        <w:tc>
          <w:tcPr>
            <w:tcW w:w="1110" w:type="dxa"/>
          </w:tcPr>
          <w:p w:rsidRPr="00A654CB" w:rsidR="005C161F" w:rsidP="001962A8" w:rsidRDefault="005C161F" w14:paraId="2C08A83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632A577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A6B4CD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170E78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36EB1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896DA4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E41D1E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E1E768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1B5797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A02EB4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409661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79E908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91B041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C782AD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Povjerenik </w:t>
            </w:r>
          </w:p>
        </w:tc>
        <w:tc>
          <w:tcPr>
            <w:tcW w:w="1158" w:type="dxa"/>
          </w:tcPr>
          <w:p w:rsidRPr="00A654CB" w:rsidR="005C161F" w:rsidP="001962A8" w:rsidRDefault="005C161F" w14:paraId="5911319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362.648,46 kn</w:t>
            </w:r>
          </w:p>
          <w:p w:rsidRPr="00A654CB" w:rsidR="005C161F" w:rsidP="001962A8" w:rsidRDefault="005C161F" w14:paraId="03A7FE1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ECC885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797110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9740AF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3D550A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98466A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76390F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1BCAA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DE68DE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0DEABB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B4ED42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A2DDD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C88B8E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429D9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76.863,92 kn </w:t>
            </w:r>
          </w:p>
        </w:tc>
        <w:tc>
          <w:tcPr>
            <w:tcW w:w="1403" w:type="dxa"/>
          </w:tcPr>
          <w:p w:rsidRPr="00A654CB" w:rsidR="005C161F" w:rsidP="001962A8" w:rsidRDefault="005C161F" w14:paraId="1484E37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je predmet sudskih postupka koji su u tijeku i kamata na tu tražbinu, te tražbini po ugovornoj kazni. Ista tražbina je dva puta utužena.</w:t>
            </w:r>
          </w:p>
          <w:p w:rsidRPr="00A654CB" w:rsidR="005C161F" w:rsidP="001962A8" w:rsidRDefault="005C161F" w14:paraId="4917DAF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3375A0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D853F1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Dužnik nema navedeni iznos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2BD1536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F141C0" w:rsidTr="001F5E81" w14:paraId="58FB6E9A" w14:textId="77777777">
        <w:tc>
          <w:tcPr>
            <w:tcW w:w="852" w:type="dxa"/>
          </w:tcPr>
          <w:p w:rsidRPr="00A654CB" w:rsidR="00F141C0" w:rsidP="001962A8" w:rsidRDefault="00F141C0" w14:paraId="4B370CF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F141C0" w:rsidP="001962A8" w:rsidRDefault="00F141C0" w14:paraId="6009AA5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141C0" w:rsidP="001962A8" w:rsidRDefault="00F141C0" w14:paraId="48B70E52" w14:textId="380E61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1C0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1D083C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8C747C" w:rsidP="001962A8" w:rsidRDefault="008C747C" w14:paraId="255A6EA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747C" w:rsidP="001962A8" w:rsidRDefault="008C747C" w14:paraId="54685581" w14:textId="0A0C62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 pojašnjava da v</w:t>
            </w:r>
            <w:r w:rsidRPr="008C747C">
              <w:rPr>
                <w:rFonts w:ascii="Arial" w:hAnsi="Arial" w:cs="Arial"/>
                <w:sz w:val="20"/>
                <w:szCs w:val="20"/>
              </w:rPr>
              <w:t>jerovnik nema evidentirano od</w:t>
            </w:r>
            <w:r>
              <w:rPr>
                <w:rFonts w:ascii="Arial" w:hAnsi="Arial" w:cs="Arial"/>
                <w:sz w:val="20"/>
                <w:szCs w:val="20"/>
              </w:rPr>
              <w:t>obrenje u iznosu od 13.957,45 kn</w:t>
            </w:r>
            <w:r w:rsidRPr="008C747C">
              <w:rPr>
                <w:rFonts w:ascii="Arial" w:hAnsi="Arial" w:cs="Arial"/>
                <w:sz w:val="20"/>
                <w:szCs w:val="20"/>
              </w:rPr>
              <w:t>, a ostatak osporavanja se odnosi na tečajnu razliku i obračun kamata.</w:t>
            </w:r>
          </w:p>
          <w:p w:rsidR="001A2C03" w:rsidP="001962A8" w:rsidRDefault="001A2C03" w14:paraId="01F912B2" w14:textId="182A87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A2C03" w:rsidP="001962A8" w:rsidRDefault="00561B2F" w14:paraId="2FCF1DDB" w14:textId="14628D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B2F">
              <w:rPr>
                <w:rFonts w:ascii="Arial" w:hAnsi="Arial" w:cs="Arial"/>
                <w:sz w:val="20"/>
                <w:szCs w:val="20"/>
              </w:rPr>
              <w:t xml:space="preserve">Iz prijave proizlazi da se tražbina temelji </w:t>
            </w:r>
            <w:r w:rsidR="001A2C03">
              <w:rPr>
                <w:rFonts w:ascii="Arial" w:hAnsi="Arial" w:cs="Arial"/>
                <w:sz w:val="20"/>
                <w:szCs w:val="20"/>
              </w:rPr>
              <w:t>na računima i CMR-u te je sam vjerovnik naveo da ne raspolaže ovršnom ispravom</w:t>
            </w:r>
            <w:r w:rsidR="009F4C58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654CB" w:rsidR="00F141C0" w:rsidP="001962A8" w:rsidRDefault="00F141C0" w14:paraId="72E99176" w14:textId="3EB1DE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F141C0" w:rsidP="001962A8" w:rsidRDefault="00F141C0" w14:paraId="057E4A7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53ADE6E7" w14:textId="77777777">
        <w:tc>
          <w:tcPr>
            <w:tcW w:w="852" w:type="dxa"/>
          </w:tcPr>
          <w:p w:rsidRPr="00A654CB" w:rsidR="005C161F" w:rsidP="001962A8" w:rsidRDefault="005C161F" w14:paraId="2E4C138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379.</w:t>
            </w:r>
          </w:p>
        </w:tc>
        <w:tc>
          <w:tcPr>
            <w:tcW w:w="1417" w:type="dxa"/>
          </w:tcPr>
          <w:p w:rsidR="005C161F" w:rsidP="001962A8" w:rsidRDefault="005C161F" w14:paraId="1242052D" w14:textId="13E96C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SLAVKO KUKRIKA</w:t>
            </w:r>
          </w:p>
          <w:p w:rsidR="00A4175A" w:rsidP="001962A8" w:rsidRDefault="00A4175A" w14:paraId="7CE7EEEF" w14:textId="68C638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81974" w:rsidP="001962A8" w:rsidRDefault="00281974" w14:paraId="3DABDEC6" w14:textId="041944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94F46" w:rsidP="001962A8" w:rsidRDefault="00594F46" w14:paraId="379728A5" w14:textId="4F5C90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3CFF17A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213B80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Štirnova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14, 1000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Ljubljana</w:t>
            </w:r>
            <w:r w:rsidRPr="00A654CB">
              <w:rPr>
                <w:rFonts w:ascii="Arial" w:hAnsi="Arial" w:cs="Arial"/>
                <w:sz w:val="20"/>
                <w:szCs w:val="20"/>
              </w:rPr>
              <w:t>Slovenija</w:t>
            </w:r>
            <w:proofErr w:type="spellEnd"/>
          </w:p>
        </w:tc>
        <w:tc>
          <w:tcPr>
            <w:tcW w:w="1417" w:type="dxa"/>
          </w:tcPr>
          <w:p w:rsidR="001F5E81" w:rsidP="001962A8" w:rsidRDefault="005C161F" w14:paraId="4F38FCD0" w14:textId="3214BD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4C58">
              <w:rPr>
                <w:rFonts w:ascii="Arial" w:hAnsi="Arial" w:cs="Arial"/>
                <w:sz w:val="20"/>
                <w:szCs w:val="20"/>
              </w:rPr>
              <w:t>611.047,40 kn</w:t>
            </w:r>
          </w:p>
          <w:p w:rsidR="001F5E81" w:rsidP="001962A8" w:rsidRDefault="001F5E81" w14:paraId="4C29338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8346E94" w14:textId="3E11DF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(</w:t>
            </w:r>
            <w:r w:rsidR="00740203">
              <w:rPr>
                <w:rFonts w:ascii="Arial" w:hAnsi="Arial" w:cs="Arial"/>
                <w:sz w:val="20"/>
                <w:szCs w:val="20"/>
              </w:rPr>
              <w:t xml:space="preserve">318.829,52 kn glavnica i kamate 102.596,24 ukupno </w:t>
            </w:r>
            <w:r w:rsidRPr="00A654CB">
              <w:rPr>
                <w:rFonts w:ascii="Arial" w:hAnsi="Arial" w:cs="Arial"/>
                <w:sz w:val="20"/>
                <w:szCs w:val="20"/>
              </w:rPr>
              <w:t xml:space="preserve">421.425,76 kn i </w:t>
            </w:r>
            <w:r w:rsidR="00740203">
              <w:rPr>
                <w:rFonts w:ascii="Arial" w:hAnsi="Arial" w:cs="Arial"/>
                <w:sz w:val="20"/>
                <w:szCs w:val="20"/>
              </w:rPr>
              <w:t>parnični trošak</w:t>
            </w:r>
            <w:r w:rsidR="001F5E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40203">
              <w:rPr>
                <w:rFonts w:ascii="Arial" w:hAnsi="Arial" w:cs="Arial"/>
                <w:sz w:val="20"/>
                <w:szCs w:val="20"/>
              </w:rPr>
              <w:t xml:space="preserve">solidarno u iznosu od </w:t>
            </w:r>
            <w:r w:rsidRPr="00A654CB">
              <w:rPr>
                <w:rFonts w:ascii="Arial" w:hAnsi="Arial" w:cs="Arial"/>
                <w:sz w:val="20"/>
                <w:szCs w:val="20"/>
              </w:rPr>
              <w:t>189.621,64 kn)</w:t>
            </w:r>
          </w:p>
        </w:tc>
        <w:tc>
          <w:tcPr>
            <w:tcW w:w="1110" w:type="dxa"/>
          </w:tcPr>
          <w:p w:rsidRPr="00A654CB" w:rsidR="005C161F" w:rsidP="001962A8" w:rsidRDefault="005C161F" w14:paraId="1E83027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2302CC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D6EFD7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5FEA4C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505663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B2F8E6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A77868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66F981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229AD8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3F2D68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61BF1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8FE1F6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808B1C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94F77B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8AFE89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F7BC00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Povjerenik </w:t>
            </w:r>
          </w:p>
          <w:p w:rsidRPr="00A654CB" w:rsidR="005C161F" w:rsidP="001962A8" w:rsidRDefault="005C161F" w14:paraId="3982A31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3B754F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82E082A" w14:textId="5FD1C6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F4C58" w:rsidP="001962A8" w:rsidRDefault="009F4C58" w14:paraId="0DB0A781" w14:textId="4D16B0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F4C58" w:rsidP="001962A8" w:rsidRDefault="009F4C58" w14:paraId="7A7227B5" w14:textId="086A37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F4C58" w:rsidP="001962A8" w:rsidRDefault="009F4C58" w14:paraId="6DEA8BDB" w14:textId="5A0444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F4C58" w:rsidP="001962A8" w:rsidRDefault="009F4C58" w14:paraId="70B55084" w14:textId="76DEC5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F4C58" w:rsidP="001962A8" w:rsidRDefault="009F4C58" w14:paraId="5B400912" w14:textId="42A8E5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F4C58" w:rsidP="001962A8" w:rsidRDefault="009F4C58" w14:paraId="648324BB" w14:textId="1625114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F4C58" w:rsidP="001962A8" w:rsidRDefault="009F4C58" w14:paraId="271551A6" w14:textId="77EA1A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F4C58" w:rsidP="001962A8" w:rsidRDefault="009F4C58" w14:paraId="6AFE1E5B" w14:textId="31DF74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F4C58" w:rsidP="001962A8" w:rsidRDefault="009F4C58" w14:paraId="6493C443" w14:textId="13DD27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F4C58" w:rsidP="001962A8" w:rsidRDefault="009F4C58" w14:paraId="263174A6" w14:textId="5254CF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F4C58" w:rsidP="001962A8" w:rsidRDefault="009F4C58" w14:paraId="1A9EFCDA" w14:textId="6056F8A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9F4C58" w:rsidP="001962A8" w:rsidRDefault="009F4C58" w14:paraId="038F21F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8FBE39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256D16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7AC231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1CA74C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EEDFCA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8" w:type="dxa"/>
          </w:tcPr>
          <w:p w:rsidRPr="00A654CB" w:rsidR="005C161F" w:rsidP="001962A8" w:rsidRDefault="005C161F" w14:paraId="4B03A6F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611.047,40 kn</w:t>
            </w:r>
          </w:p>
          <w:p w:rsidRPr="00A654CB" w:rsidR="005C161F" w:rsidP="001962A8" w:rsidRDefault="005C161F" w14:paraId="6629CA1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C3BC00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B43CD2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322129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D2FA78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83BF31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EE9978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2676F5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52706C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53C575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6EF63E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8D91AD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986536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139A58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B8F039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88A1E9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611.047,40 kn</w:t>
            </w:r>
          </w:p>
        </w:tc>
        <w:tc>
          <w:tcPr>
            <w:tcW w:w="1403" w:type="dxa"/>
          </w:tcPr>
          <w:p w:rsidRPr="00A654CB" w:rsidR="005C161F" w:rsidP="001962A8" w:rsidRDefault="005C161F" w14:paraId="55C3383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je predmet sudskog postupka koji je u tijeku i kamata na tu tražbinu. Punomoćnik nije ovlašten poduzimati pravne radnje u skladu s čl. 5.a Zakona o odvjetništvu.</w:t>
            </w:r>
          </w:p>
          <w:p w:rsidRPr="00A654CB" w:rsidR="005C161F" w:rsidP="001962A8" w:rsidRDefault="005C161F" w14:paraId="3D4FFE1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F5E81" w:rsidP="001962A8" w:rsidRDefault="001F5E81" w14:paraId="3D194F1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0D32147" w14:textId="2DCA18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Dužnik n</w:t>
            </w:r>
            <w:r>
              <w:rPr>
                <w:rFonts w:ascii="Arial" w:hAnsi="Arial" w:cs="Arial"/>
                <w:sz w:val="20"/>
                <w:szCs w:val="20"/>
              </w:rPr>
              <w:t>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7EB07CB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F141C0" w:rsidTr="001F5E81" w14:paraId="2A58FB09" w14:textId="77777777">
        <w:tc>
          <w:tcPr>
            <w:tcW w:w="852" w:type="dxa"/>
          </w:tcPr>
          <w:p w:rsidRPr="00A654CB" w:rsidR="00F141C0" w:rsidP="001962A8" w:rsidRDefault="00F141C0" w14:paraId="1D344D4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F141C0" w:rsidP="001962A8" w:rsidRDefault="00F141C0" w14:paraId="3F77331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141C0" w:rsidP="001962A8" w:rsidRDefault="00F141C0" w14:paraId="3A1D5F4D" w14:textId="7D3D7F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1C0">
              <w:rPr>
                <w:rFonts w:ascii="Arial" w:hAnsi="Arial" w:cs="Arial"/>
                <w:sz w:val="20"/>
                <w:szCs w:val="20"/>
              </w:rPr>
              <w:t>Na upit suda ostaje li kod osporavanja izjavljuj</w:t>
            </w:r>
            <w:r w:rsidR="0071015F">
              <w:rPr>
                <w:rFonts w:ascii="Arial" w:hAnsi="Arial" w:cs="Arial"/>
                <w:sz w:val="20"/>
                <w:szCs w:val="20"/>
              </w:rPr>
              <w:t>u</w:t>
            </w:r>
            <w:r w:rsidRPr="00F141C0">
              <w:rPr>
                <w:rFonts w:ascii="Arial" w:hAnsi="Arial" w:cs="Arial"/>
                <w:sz w:val="20"/>
                <w:szCs w:val="20"/>
              </w:rPr>
              <w:t xml:space="preserve"> da</w:t>
            </w:r>
            <w:r w:rsidR="004F1448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1F5E81" w:rsidP="001962A8" w:rsidRDefault="001F5E81" w14:paraId="723FBEC2" w14:textId="4EAB5D5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F5E81" w:rsidP="001962A8" w:rsidRDefault="00561B2F" w14:paraId="13DC3329" w14:textId="0792F4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B2F">
              <w:rPr>
                <w:rFonts w:ascii="Arial" w:hAnsi="Arial" w:cs="Arial"/>
                <w:sz w:val="20"/>
                <w:szCs w:val="20"/>
              </w:rPr>
              <w:t>Iz prijave p</w:t>
            </w:r>
            <w:r>
              <w:rPr>
                <w:rFonts w:ascii="Arial" w:hAnsi="Arial" w:cs="Arial"/>
                <w:sz w:val="20"/>
                <w:szCs w:val="20"/>
              </w:rPr>
              <w:t>roizlazi da se tražbina temelji</w:t>
            </w:r>
            <w:r w:rsidR="00740203">
              <w:rPr>
                <w:rFonts w:ascii="Arial" w:hAnsi="Arial" w:cs="Arial"/>
                <w:sz w:val="20"/>
                <w:szCs w:val="20"/>
              </w:rPr>
              <w:t xml:space="preserve"> na </w:t>
            </w:r>
            <w:r w:rsidR="00CA5F23">
              <w:rPr>
                <w:rFonts w:ascii="Arial" w:hAnsi="Arial" w:cs="Arial"/>
                <w:sz w:val="20"/>
                <w:szCs w:val="20"/>
              </w:rPr>
              <w:t>presudi Privrednog suda u Nišu broj P-193/2020 od 23. rujna 2001. na kojoj nema istaknute klauzule pravomoćnosti i ovršnosti</w:t>
            </w:r>
            <w:r w:rsidR="009F4C58">
              <w:rPr>
                <w:rFonts w:ascii="Arial" w:hAnsi="Arial" w:cs="Arial"/>
                <w:sz w:val="20"/>
                <w:szCs w:val="20"/>
              </w:rPr>
              <w:t>, a i sam vjerovnik niti ne navodi da raspolaže ovršnom ispravom.</w:t>
            </w:r>
          </w:p>
          <w:p w:rsidR="001F5E81" w:rsidP="001962A8" w:rsidRDefault="001F5E81" w14:paraId="72D6997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F141C0" w:rsidP="001962A8" w:rsidRDefault="00F141C0" w14:paraId="0151413B" w14:textId="37224E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F141C0" w:rsidP="001962A8" w:rsidRDefault="00F141C0" w14:paraId="25402F0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695B9697" w14:textId="77777777">
        <w:trPr>
          <w:trHeight w:val="4385"/>
        </w:trPr>
        <w:tc>
          <w:tcPr>
            <w:tcW w:w="852" w:type="dxa"/>
          </w:tcPr>
          <w:p w:rsidRPr="00A654CB" w:rsidR="005C161F" w:rsidP="001962A8" w:rsidRDefault="005C161F" w14:paraId="5180052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389.</w:t>
            </w:r>
          </w:p>
        </w:tc>
        <w:tc>
          <w:tcPr>
            <w:tcW w:w="1417" w:type="dxa"/>
          </w:tcPr>
          <w:p w:rsidRPr="00A654CB" w:rsidR="005C161F" w:rsidP="001962A8" w:rsidRDefault="005C161F" w14:paraId="3752B62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3E66">
              <w:rPr>
                <w:rFonts w:ascii="Arial" w:hAnsi="Arial" w:cs="Arial"/>
                <w:sz w:val="20"/>
                <w:szCs w:val="20"/>
              </w:rPr>
              <w:t>SVEUČILIŠTE JOSIPA JURJA STROSSMAYERA U OSIJEKU, Fakultet elektrotehnike, računarstva i informacijskih tehnologija Osijek</w:t>
            </w:r>
          </w:p>
        </w:tc>
        <w:tc>
          <w:tcPr>
            <w:tcW w:w="709" w:type="dxa"/>
          </w:tcPr>
          <w:p w:rsidRPr="00A654CB" w:rsidR="005C161F" w:rsidP="001962A8" w:rsidRDefault="005C161F" w14:paraId="7B23FD1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95494259952</w:t>
            </w:r>
          </w:p>
        </w:tc>
        <w:tc>
          <w:tcPr>
            <w:tcW w:w="1134" w:type="dxa"/>
          </w:tcPr>
          <w:p w:rsidRPr="00A654CB" w:rsidR="005C161F" w:rsidP="001962A8" w:rsidRDefault="005C161F" w14:paraId="2EB066C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Ulica kneza Trpimira 2b, Osijek</w:t>
            </w:r>
          </w:p>
        </w:tc>
        <w:tc>
          <w:tcPr>
            <w:tcW w:w="1417" w:type="dxa"/>
          </w:tcPr>
          <w:p w:rsidRPr="00107815" w:rsidR="00535307" w:rsidP="001962A8" w:rsidRDefault="000A69C0" w14:paraId="2CE39E3B" w14:textId="3DFF9C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7815">
              <w:rPr>
                <w:rFonts w:ascii="Arial" w:hAnsi="Arial" w:cs="Arial"/>
                <w:sz w:val="20"/>
                <w:szCs w:val="20"/>
              </w:rPr>
              <w:t xml:space="preserve">249.267,59 kn vjerovnik je prvo prijavio iznos od </w:t>
            </w:r>
            <w:r w:rsidRPr="00107815" w:rsidR="005C161F">
              <w:rPr>
                <w:rFonts w:ascii="Arial" w:hAnsi="Arial" w:cs="Arial"/>
                <w:sz w:val="20"/>
                <w:szCs w:val="20"/>
              </w:rPr>
              <w:t>512.845,27 kn</w:t>
            </w:r>
            <w:r w:rsidRPr="00107815" w:rsidR="00D10D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7815">
              <w:rPr>
                <w:rFonts w:ascii="Arial" w:hAnsi="Arial" w:cs="Arial"/>
                <w:sz w:val="20"/>
                <w:szCs w:val="20"/>
              </w:rPr>
              <w:t xml:space="preserve">a podneskom je povukao prijavu tražbine u dijelu za iznos od </w:t>
            </w:r>
            <w:r w:rsidRPr="00107815" w:rsidR="00C27447">
              <w:rPr>
                <w:rFonts w:ascii="Arial" w:hAnsi="Arial" w:cs="Arial"/>
                <w:sz w:val="20"/>
                <w:szCs w:val="20"/>
              </w:rPr>
              <w:t>263.577,68 kn po ZNS broj 5</w:t>
            </w:r>
          </w:p>
          <w:p w:rsidRPr="00107815" w:rsidR="00535307" w:rsidP="001962A8" w:rsidRDefault="00535307" w14:paraId="543485C7" w14:textId="7DFCF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07815" w:rsidR="00535307" w:rsidP="001962A8" w:rsidRDefault="00535307" w14:paraId="6D655493" w14:textId="77777777">
            <w:pPr>
              <w:jc w:val="both"/>
              <w:rPr>
                <w:rFonts w:ascii="Arial" w:hAnsi="Arial" w:cs="Arial"/>
                <w:sz w:val="22"/>
              </w:rPr>
            </w:pPr>
          </w:p>
          <w:p w:rsidRPr="00107815" w:rsidR="005C161F" w:rsidP="001962A8" w:rsidRDefault="005C161F" w14:paraId="40635521" w14:textId="1216377F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110" w:type="dxa"/>
          </w:tcPr>
          <w:p w:rsidRPr="00107815" w:rsidR="005C161F" w:rsidP="001962A8" w:rsidRDefault="005C161F" w14:paraId="3DC5AA5B" w14:textId="77777777">
            <w:pPr>
              <w:jc w:val="both"/>
              <w:rPr>
                <w:rFonts w:ascii="Arial" w:hAnsi="Arial" w:cs="Arial"/>
                <w:sz w:val="22"/>
              </w:rPr>
            </w:pPr>
            <w:r w:rsidRPr="00107815">
              <w:rPr>
                <w:rFonts w:ascii="Arial" w:hAnsi="Arial" w:cs="Arial"/>
                <w:sz w:val="22"/>
              </w:rPr>
              <w:t>DIV GRUPA d.o.o.</w:t>
            </w:r>
          </w:p>
          <w:p w:rsidRPr="00107815" w:rsidR="005C161F" w:rsidP="001962A8" w:rsidRDefault="005C161F" w14:paraId="632536F4" w14:textId="77777777">
            <w:pPr>
              <w:jc w:val="both"/>
              <w:rPr>
                <w:rFonts w:ascii="Arial" w:hAnsi="Arial" w:cs="Arial"/>
                <w:sz w:val="22"/>
              </w:rPr>
            </w:pPr>
          </w:p>
          <w:p w:rsidRPr="00107815" w:rsidR="005C161F" w:rsidP="001962A8" w:rsidRDefault="005C161F" w14:paraId="25BA1CF0" w14:textId="77777777">
            <w:pPr>
              <w:jc w:val="both"/>
              <w:rPr>
                <w:rFonts w:ascii="Arial" w:hAnsi="Arial" w:cs="Arial"/>
                <w:sz w:val="22"/>
              </w:rPr>
            </w:pPr>
          </w:p>
          <w:p w:rsidRPr="00107815" w:rsidR="005C161F" w:rsidP="001962A8" w:rsidRDefault="005C161F" w14:paraId="6FF4E50C" w14:textId="77777777">
            <w:pPr>
              <w:jc w:val="both"/>
              <w:rPr>
                <w:rFonts w:ascii="Arial" w:hAnsi="Arial" w:cs="Arial"/>
                <w:sz w:val="22"/>
              </w:rPr>
            </w:pPr>
          </w:p>
          <w:p w:rsidRPr="00107815" w:rsidR="005C161F" w:rsidP="001962A8" w:rsidRDefault="005C161F" w14:paraId="2103F09A" w14:textId="77777777">
            <w:pPr>
              <w:jc w:val="both"/>
              <w:rPr>
                <w:rFonts w:ascii="Arial" w:hAnsi="Arial" w:cs="Arial"/>
                <w:sz w:val="22"/>
              </w:rPr>
            </w:pPr>
          </w:p>
          <w:p w:rsidRPr="00107815" w:rsidR="005C161F" w:rsidP="001962A8" w:rsidRDefault="005C161F" w14:paraId="2F320582" w14:textId="77777777">
            <w:pPr>
              <w:jc w:val="both"/>
              <w:rPr>
                <w:rFonts w:ascii="Arial" w:hAnsi="Arial" w:cs="Arial"/>
                <w:sz w:val="22"/>
              </w:rPr>
            </w:pPr>
          </w:p>
          <w:p w:rsidRPr="00107815" w:rsidR="005C161F" w:rsidP="001962A8" w:rsidRDefault="005C161F" w14:paraId="2D0A2398" w14:textId="77777777">
            <w:pPr>
              <w:jc w:val="both"/>
              <w:rPr>
                <w:rFonts w:ascii="Arial" w:hAnsi="Arial" w:cs="Arial"/>
                <w:sz w:val="22"/>
              </w:rPr>
            </w:pPr>
          </w:p>
          <w:p w:rsidRPr="00107815" w:rsidR="005C161F" w:rsidP="001962A8" w:rsidRDefault="005C161F" w14:paraId="358256D5" w14:textId="77777777">
            <w:pPr>
              <w:jc w:val="both"/>
              <w:rPr>
                <w:rFonts w:ascii="Arial" w:hAnsi="Arial" w:cs="Arial"/>
                <w:sz w:val="22"/>
              </w:rPr>
            </w:pPr>
          </w:p>
          <w:p w:rsidRPr="00107815" w:rsidR="005C161F" w:rsidP="001962A8" w:rsidRDefault="005C161F" w14:paraId="5F150ED4" w14:textId="77777777">
            <w:pPr>
              <w:jc w:val="both"/>
              <w:rPr>
                <w:rFonts w:ascii="Arial" w:hAnsi="Arial" w:cs="Arial"/>
                <w:sz w:val="22"/>
              </w:rPr>
            </w:pPr>
          </w:p>
          <w:p w:rsidRPr="00107815" w:rsidR="005C161F" w:rsidP="001962A8" w:rsidRDefault="005C161F" w14:paraId="45E6CAD0" w14:textId="77777777">
            <w:pPr>
              <w:jc w:val="both"/>
              <w:rPr>
                <w:rFonts w:ascii="Arial" w:hAnsi="Arial" w:cs="Arial"/>
                <w:sz w:val="22"/>
              </w:rPr>
            </w:pPr>
            <w:r w:rsidRPr="00107815">
              <w:rPr>
                <w:rFonts w:ascii="Arial" w:hAnsi="Arial" w:cs="Arial"/>
                <w:sz w:val="22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41FF585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249.267,59 kn</w:t>
            </w:r>
          </w:p>
          <w:p w:rsidRPr="00A654CB" w:rsidR="005C161F" w:rsidP="001962A8" w:rsidRDefault="005C161F" w14:paraId="7BECE61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A43A3B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FECBFD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889119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D75CB2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AFFF24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7FDAC4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D41E1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3737BE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06444E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249.267,59 kn</w:t>
            </w:r>
          </w:p>
        </w:tc>
        <w:tc>
          <w:tcPr>
            <w:tcW w:w="1403" w:type="dxa"/>
          </w:tcPr>
          <w:p w:rsidRPr="00A654CB" w:rsidR="005C161F" w:rsidP="001962A8" w:rsidRDefault="005C161F" w14:paraId="51B4F7F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Osporava se tražbina po ZNS-6 koji je tek u fazi pripreme, pa tražbina po istom nije definirana.</w:t>
            </w:r>
          </w:p>
          <w:p w:rsidRPr="00A654CB" w:rsidR="005C161F" w:rsidP="001962A8" w:rsidRDefault="005C161F" w14:paraId="269882B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F5E81" w:rsidP="001962A8" w:rsidRDefault="001F5E81" w14:paraId="652A4B9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F5E81" w:rsidP="001962A8" w:rsidRDefault="001F5E81" w14:paraId="500C8BC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3DC4A40" w14:textId="22A286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Osporava se tražbina po ZNS-6 koji je tek u fazi pripreme, </w:t>
            </w:r>
            <w:r>
              <w:rPr>
                <w:rFonts w:ascii="Arial" w:hAnsi="Arial" w:cs="Arial"/>
                <w:sz w:val="20"/>
                <w:szCs w:val="20"/>
              </w:rPr>
              <w:t>pa tražbina nije definirana</w:t>
            </w:r>
          </w:p>
        </w:tc>
        <w:tc>
          <w:tcPr>
            <w:tcW w:w="247" w:type="dxa"/>
          </w:tcPr>
          <w:p w:rsidRPr="00A654CB" w:rsidR="005C161F" w:rsidP="001962A8" w:rsidRDefault="005C161F" w14:paraId="75195E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C50530" w:rsidTr="00A8131E" w14:paraId="1718A306" w14:textId="77777777">
        <w:trPr>
          <w:trHeight w:val="700"/>
        </w:trPr>
        <w:tc>
          <w:tcPr>
            <w:tcW w:w="852" w:type="dxa"/>
          </w:tcPr>
          <w:p w:rsidRPr="00A654CB" w:rsidR="00C50530" w:rsidP="001962A8" w:rsidRDefault="00C50530" w14:paraId="40D1464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C50530" w:rsidP="001962A8" w:rsidRDefault="00C50530" w14:paraId="60F02677" w14:textId="61B23B3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530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4F1448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7B06BC" w:rsidP="001962A8" w:rsidRDefault="007B06BC" w14:paraId="23D0A91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B06BC" w:rsidP="001962A8" w:rsidRDefault="007B06BC" w14:paraId="45F32B66" w14:textId="35B7ED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06BC">
              <w:rPr>
                <w:rFonts w:ascii="Arial" w:hAnsi="Arial" w:cs="Arial"/>
                <w:sz w:val="20"/>
                <w:szCs w:val="20"/>
              </w:rPr>
              <w:t>Ospor</w:t>
            </w:r>
            <w:r>
              <w:rPr>
                <w:rFonts w:ascii="Arial" w:hAnsi="Arial" w:cs="Arial"/>
                <w:sz w:val="20"/>
                <w:szCs w:val="20"/>
              </w:rPr>
              <w:t>ena tražbina temelji se na Z</w:t>
            </w:r>
            <w:r w:rsidR="00DA2B2B">
              <w:rPr>
                <w:rFonts w:ascii="Arial" w:hAnsi="Arial" w:cs="Arial"/>
                <w:sz w:val="20"/>
                <w:szCs w:val="20"/>
              </w:rPr>
              <w:t xml:space="preserve">ahtjevu za nadoknadu sredstava  6 (dalje: ZNS 6) </w:t>
            </w:r>
            <w:r>
              <w:rPr>
                <w:rFonts w:ascii="Arial" w:hAnsi="Arial" w:cs="Arial"/>
                <w:sz w:val="20"/>
                <w:szCs w:val="20"/>
              </w:rPr>
              <w:t>i kartici konto troškova, te pregledu troškova po ZNS</w:t>
            </w:r>
            <w:r w:rsidR="00DA2B2B">
              <w:rPr>
                <w:rFonts w:ascii="Arial" w:hAnsi="Arial" w:cs="Arial"/>
                <w:sz w:val="20"/>
                <w:szCs w:val="20"/>
              </w:rPr>
              <w:t xml:space="preserve"> 6</w:t>
            </w:r>
            <w:r w:rsidRPr="007B06BC">
              <w:rPr>
                <w:rFonts w:ascii="Arial" w:hAnsi="Arial" w:cs="Arial"/>
                <w:sz w:val="20"/>
                <w:szCs w:val="20"/>
              </w:rPr>
              <w:t>, a sam vjerovnik je u prijavi naveo da s</w:t>
            </w:r>
            <w:r>
              <w:rPr>
                <w:rFonts w:ascii="Arial" w:hAnsi="Arial" w:cs="Arial"/>
                <w:sz w:val="20"/>
                <w:szCs w:val="20"/>
              </w:rPr>
              <w:t>e ne raspolaže ovršnom ispravom.</w:t>
            </w:r>
          </w:p>
          <w:p w:rsidRPr="00A654CB" w:rsidR="007B06BC" w:rsidP="001962A8" w:rsidRDefault="007B06BC" w14:paraId="059214B8" w14:textId="78007E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C50530" w:rsidP="001962A8" w:rsidRDefault="00C50530" w14:paraId="5031871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26280DF8" w14:textId="77777777">
        <w:tc>
          <w:tcPr>
            <w:tcW w:w="852" w:type="dxa"/>
          </w:tcPr>
          <w:p w:rsidRPr="00A654CB" w:rsidR="005C161F" w:rsidP="001962A8" w:rsidRDefault="005C161F" w14:paraId="79AD1FA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390.</w:t>
            </w:r>
          </w:p>
        </w:tc>
        <w:tc>
          <w:tcPr>
            <w:tcW w:w="1417" w:type="dxa"/>
          </w:tcPr>
          <w:p w:rsidRPr="007E7851" w:rsidR="005C161F" w:rsidP="001962A8" w:rsidRDefault="005C161F" w14:paraId="01A4531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7851">
              <w:rPr>
                <w:rFonts w:ascii="Arial" w:hAnsi="Arial" w:cs="Arial"/>
                <w:sz w:val="20"/>
                <w:szCs w:val="20"/>
              </w:rPr>
              <w:t>SVEUČILIŠTE U SPLITU, FAKULTET ELEKTROTEHNIKE, STROJARSTVA I BRODOGRADNJE</w:t>
            </w:r>
          </w:p>
        </w:tc>
        <w:tc>
          <w:tcPr>
            <w:tcW w:w="709" w:type="dxa"/>
          </w:tcPr>
          <w:p w:rsidRPr="007E7851" w:rsidR="005C161F" w:rsidP="001962A8" w:rsidRDefault="005C161F" w14:paraId="181451E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7851">
              <w:rPr>
                <w:rFonts w:ascii="Arial" w:hAnsi="Arial" w:cs="Arial"/>
                <w:sz w:val="20"/>
                <w:szCs w:val="20"/>
              </w:rPr>
              <w:t>00857144221</w:t>
            </w:r>
          </w:p>
        </w:tc>
        <w:tc>
          <w:tcPr>
            <w:tcW w:w="1134" w:type="dxa"/>
          </w:tcPr>
          <w:p w:rsidRPr="007E7851" w:rsidR="005C161F" w:rsidP="001962A8" w:rsidRDefault="005C161F" w14:paraId="5E97D04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7851">
              <w:rPr>
                <w:rFonts w:ascii="Arial" w:hAnsi="Arial" w:cs="Arial"/>
                <w:sz w:val="20"/>
                <w:szCs w:val="20"/>
              </w:rPr>
              <w:t>Ulica R. Boškovića 32, 21000 Split</w:t>
            </w:r>
          </w:p>
        </w:tc>
        <w:tc>
          <w:tcPr>
            <w:tcW w:w="1417" w:type="dxa"/>
          </w:tcPr>
          <w:p w:rsidRPr="007E7851" w:rsidR="005C161F" w:rsidP="001962A8" w:rsidRDefault="00BB6244" w14:paraId="011D4D2F" w14:textId="00A40C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31.635,65 kn</w:t>
            </w:r>
            <w:r w:rsidR="007E6F55">
              <w:rPr>
                <w:rFonts w:ascii="Arial" w:hAnsi="Arial" w:cs="Arial"/>
                <w:sz w:val="20"/>
                <w:szCs w:val="20"/>
              </w:rPr>
              <w:t xml:space="preserve"> na ime kamata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7851" w:rsidR="00C3167F">
              <w:rPr>
                <w:rFonts w:ascii="Arial" w:hAnsi="Arial" w:cs="Arial"/>
                <w:sz w:val="20"/>
                <w:szCs w:val="20"/>
              </w:rPr>
              <w:t xml:space="preserve"> jer je od prvotno prijavljene tražbine u iznosu od  </w:t>
            </w:r>
            <w:r w:rsidRPr="007E7851" w:rsidR="005C161F">
              <w:rPr>
                <w:rFonts w:ascii="Arial" w:hAnsi="Arial" w:cs="Arial"/>
                <w:sz w:val="20"/>
                <w:szCs w:val="20"/>
              </w:rPr>
              <w:t>1.653.527,47 kn</w:t>
            </w:r>
            <w:r w:rsidRPr="007E7851" w:rsidR="00C3167F">
              <w:rPr>
                <w:rFonts w:ascii="Arial" w:hAnsi="Arial" w:cs="Arial"/>
                <w:sz w:val="20"/>
                <w:szCs w:val="20"/>
              </w:rPr>
              <w:t xml:space="preserve"> povučena prijava </w:t>
            </w:r>
            <w:r>
              <w:rPr>
                <w:rFonts w:ascii="Arial" w:hAnsi="Arial" w:cs="Arial"/>
                <w:sz w:val="20"/>
                <w:szCs w:val="20"/>
              </w:rPr>
              <w:t>ukupno za 1.621.891,82 kn</w:t>
            </w:r>
            <w:r w:rsidR="007E6F55">
              <w:rPr>
                <w:rFonts w:ascii="Arial" w:hAnsi="Arial" w:cs="Arial"/>
                <w:sz w:val="20"/>
                <w:szCs w:val="20"/>
              </w:rPr>
              <w:t xml:space="preserve"> podneskom od 9.</w:t>
            </w:r>
            <w:r w:rsidR="00B3473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E6F55">
              <w:rPr>
                <w:rFonts w:ascii="Arial" w:hAnsi="Arial" w:cs="Arial"/>
                <w:sz w:val="20"/>
                <w:szCs w:val="20"/>
              </w:rPr>
              <w:t xml:space="preserve">rujna 2022. </w:t>
            </w:r>
          </w:p>
          <w:p w:rsidRPr="007E7851" w:rsidR="005C161F" w:rsidP="001962A8" w:rsidRDefault="005C161F" w14:paraId="5C26ADB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7E7851" w:rsidR="005C161F" w:rsidP="001962A8" w:rsidRDefault="005C161F" w14:paraId="52E3DED6" w14:textId="6D0F4F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Pr="007E7851" w:rsidR="005C161F" w:rsidP="001962A8" w:rsidRDefault="005C161F" w14:paraId="0AE89F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7851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7E7851" w:rsidR="005C161F" w:rsidP="001962A8" w:rsidRDefault="005C161F" w14:paraId="1936BB0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7E7851" w:rsidR="005C161F" w:rsidP="001962A8" w:rsidRDefault="005C161F" w14:paraId="63B0F7B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7E7851" w:rsidR="005C161F" w:rsidP="001962A8" w:rsidRDefault="005C161F" w14:paraId="171D20D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7E7851" w:rsidR="005C161F" w:rsidP="001962A8" w:rsidRDefault="005C161F" w14:paraId="5380E83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7E7851" w:rsidR="005C161F" w:rsidP="001962A8" w:rsidRDefault="005C161F" w14:paraId="135A3EB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7E7851" w:rsidR="005C161F" w:rsidP="001962A8" w:rsidRDefault="005C161F" w14:paraId="23A70F57" w14:textId="7DD400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7E7851" w:rsidR="007E7851" w:rsidP="001962A8" w:rsidRDefault="007E7851" w14:paraId="4913738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7E7851" w:rsidR="005C161F" w:rsidP="001962A8" w:rsidRDefault="005C161F" w14:paraId="5B0445B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7E7851" w:rsidR="005C161F" w:rsidP="001962A8" w:rsidRDefault="005C161F" w14:paraId="4DF421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7851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BB6244" w:rsidR="005C161F" w:rsidP="001962A8" w:rsidRDefault="005C161F" w14:paraId="39481E9C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Pr="00BB6244" w:rsidR="007E7851" w:rsidP="001962A8" w:rsidRDefault="007E7851" w14:paraId="0DEAA54C" w14:textId="6884B6F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Pr="00BB6244" w:rsidR="005C161F" w:rsidP="001962A8" w:rsidRDefault="005C161F" w14:paraId="7E6C1067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Pr="00BB6244" w:rsidR="005C161F" w:rsidP="001962A8" w:rsidRDefault="005C161F" w14:paraId="12BE300A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Pr="00BB6244" w:rsidR="005C161F" w:rsidP="00B3473F" w:rsidRDefault="00B3473F" w14:paraId="7B9ABA53" w14:textId="061DD18B">
            <w:pPr>
              <w:spacing w:before="24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3473F">
              <w:rPr>
                <w:rFonts w:ascii="Arial" w:hAnsi="Arial" w:cs="Arial"/>
                <w:sz w:val="20"/>
                <w:szCs w:val="20"/>
              </w:rPr>
              <w:t>nema osporavanja jer je povučeno</w:t>
            </w:r>
            <w:r w:rsidR="009D10B9">
              <w:rPr>
                <w:rFonts w:ascii="Arial" w:hAnsi="Arial" w:cs="Arial"/>
                <w:sz w:val="20"/>
                <w:szCs w:val="20"/>
              </w:rPr>
              <w:t xml:space="preserve"> za potraživanje po ZNS 4</w:t>
            </w:r>
          </w:p>
        </w:tc>
        <w:tc>
          <w:tcPr>
            <w:tcW w:w="1403" w:type="dxa"/>
          </w:tcPr>
          <w:p w:rsidR="005C161F" w:rsidP="001962A8" w:rsidRDefault="005C161F" w14:paraId="453C8C08" w14:textId="60AC95F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236E3E" w:rsidP="001962A8" w:rsidRDefault="00236E3E" w14:paraId="58021546" w14:textId="62F6F186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236E3E" w:rsidP="001962A8" w:rsidRDefault="00236E3E" w14:paraId="369C8C61" w14:textId="2EC231E4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236E3E" w:rsidP="001962A8" w:rsidRDefault="00236E3E" w14:paraId="6B00CAB2" w14:textId="186D0AD3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Pr="00BB6244" w:rsidR="00236E3E" w:rsidP="001962A8" w:rsidRDefault="00236E3E" w14:paraId="2A44F361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Pr="00BB6244" w:rsidR="005C161F" w:rsidP="009D10B9" w:rsidRDefault="00236E3E" w14:paraId="0B86DB51" w14:textId="56E66B3B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36E3E">
              <w:rPr>
                <w:rFonts w:ascii="Arial" w:hAnsi="Arial" w:cs="Arial"/>
                <w:sz w:val="20"/>
                <w:szCs w:val="20"/>
              </w:rPr>
              <w:t>nema osporavanja jer je povučeno za potraživanje po ZNS 4</w:t>
            </w:r>
          </w:p>
        </w:tc>
        <w:tc>
          <w:tcPr>
            <w:tcW w:w="247" w:type="dxa"/>
          </w:tcPr>
          <w:p w:rsidRPr="00A654CB" w:rsidR="005C161F" w:rsidP="001962A8" w:rsidRDefault="005C161F" w14:paraId="4F9870B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C50530" w:rsidTr="00A8131E" w14:paraId="62B1FD23" w14:textId="77777777">
        <w:tc>
          <w:tcPr>
            <w:tcW w:w="852" w:type="dxa"/>
          </w:tcPr>
          <w:p w:rsidRPr="00A654CB" w:rsidR="00C50530" w:rsidP="001962A8" w:rsidRDefault="00C50530" w14:paraId="4A388F0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A739BA" w:rsidP="001962A8" w:rsidRDefault="00A739BA" w14:paraId="617299CF" w14:textId="40FC68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C50530" w:rsidP="009D10B9" w:rsidRDefault="00A739BA" w14:paraId="17D87F4E" w14:textId="4B522409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D10B9">
              <w:rPr>
                <w:rFonts w:ascii="Arial" w:hAnsi="Arial" w:cs="Arial"/>
                <w:sz w:val="20"/>
                <w:szCs w:val="20"/>
              </w:rPr>
              <w:t>Osporena tražbina temelji</w:t>
            </w:r>
            <w:r w:rsidR="00396912">
              <w:rPr>
                <w:rFonts w:ascii="Arial" w:hAnsi="Arial" w:cs="Arial"/>
                <w:sz w:val="20"/>
                <w:szCs w:val="20"/>
              </w:rPr>
              <w:t>la</w:t>
            </w:r>
            <w:r w:rsidRPr="009D10B9">
              <w:rPr>
                <w:rFonts w:ascii="Arial" w:hAnsi="Arial" w:cs="Arial"/>
                <w:sz w:val="20"/>
                <w:szCs w:val="20"/>
              </w:rPr>
              <w:t xml:space="preserve"> se na ZNS 4</w:t>
            </w:r>
            <w:r w:rsidRPr="009D10B9" w:rsidR="00A45B1D">
              <w:rPr>
                <w:rFonts w:ascii="Arial" w:hAnsi="Arial" w:cs="Arial"/>
                <w:sz w:val="20"/>
                <w:szCs w:val="20"/>
              </w:rPr>
              <w:t>,</w:t>
            </w:r>
            <w:r w:rsidRPr="009D10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10B9" w:rsidR="009D10B9">
              <w:rPr>
                <w:rFonts w:ascii="Arial" w:hAnsi="Arial" w:cs="Arial"/>
                <w:sz w:val="20"/>
                <w:szCs w:val="20"/>
              </w:rPr>
              <w:t>a vjerovnik je povukao prijavu u odnosu na tu tražbinu pa nema</w:t>
            </w:r>
            <w:r w:rsidR="00396912">
              <w:rPr>
                <w:rFonts w:ascii="Arial" w:hAnsi="Arial" w:cs="Arial"/>
                <w:sz w:val="20"/>
                <w:szCs w:val="20"/>
              </w:rPr>
              <w:t xml:space="preserve"> niti</w:t>
            </w:r>
            <w:r w:rsidRPr="009D10B9" w:rsidR="009D10B9">
              <w:rPr>
                <w:rFonts w:ascii="Arial" w:hAnsi="Arial" w:cs="Arial"/>
                <w:sz w:val="20"/>
                <w:szCs w:val="20"/>
              </w:rPr>
              <w:t xml:space="preserve"> osporavanja. </w:t>
            </w:r>
          </w:p>
        </w:tc>
        <w:tc>
          <w:tcPr>
            <w:tcW w:w="247" w:type="dxa"/>
          </w:tcPr>
          <w:p w:rsidRPr="00A654CB" w:rsidR="00C50530" w:rsidP="001962A8" w:rsidRDefault="00C50530" w14:paraId="67988EF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0D10CBC8" w14:textId="77777777">
        <w:tc>
          <w:tcPr>
            <w:tcW w:w="852" w:type="dxa"/>
          </w:tcPr>
          <w:p w:rsidRPr="00A654CB" w:rsidR="005C161F" w:rsidP="001962A8" w:rsidRDefault="005C161F" w14:paraId="69ACAA8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391.</w:t>
            </w:r>
          </w:p>
        </w:tc>
        <w:tc>
          <w:tcPr>
            <w:tcW w:w="1417" w:type="dxa"/>
          </w:tcPr>
          <w:p w:rsidRPr="00A654CB" w:rsidR="005C161F" w:rsidP="001962A8" w:rsidRDefault="005C161F" w14:paraId="2015CE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SVEUČILIŠTE U SPLITU, POMORSKI FAKULTET</w:t>
            </w:r>
          </w:p>
        </w:tc>
        <w:tc>
          <w:tcPr>
            <w:tcW w:w="709" w:type="dxa"/>
          </w:tcPr>
          <w:p w:rsidRPr="00A654CB" w:rsidR="005C161F" w:rsidP="001962A8" w:rsidRDefault="005C161F" w14:paraId="7F98966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24624257529</w:t>
            </w:r>
          </w:p>
        </w:tc>
        <w:tc>
          <w:tcPr>
            <w:tcW w:w="1134" w:type="dxa"/>
          </w:tcPr>
          <w:p w:rsidRPr="00A654CB" w:rsidR="005C161F" w:rsidP="001962A8" w:rsidRDefault="005C161F" w14:paraId="1BCF92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Ruđera Boškovića 37, 21000 Split</w:t>
            </w:r>
          </w:p>
        </w:tc>
        <w:tc>
          <w:tcPr>
            <w:tcW w:w="1417" w:type="dxa"/>
          </w:tcPr>
          <w:p w:rsidRPr="00A654CB" w:rsidR="005C161F" w:rsidP="001962A8" w:rsidRDefault="005C161F" w14:paraId="052FC23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233.940,35 kn</w:t>
            </w:r>
          </w:p>
        </w:tc>
        <w:tc>
          <w:tcPr>
            <w:tcW w:w="1110" w:type="dxa"/>
          </w:tcPr>
          <w:p w:rsidRPr="00A654CB" w:rsidR="005C161F" w:rsidP="001962A8" w:rsidRDefault="005C161F" w14:paraId="1439D70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09FAD96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B530EB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C69085B" w14:textId="65636F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396912" w:rsidP="001962A8" w:rsidRDefault="00396912" w14:paraId="2570708D" w14:textId="75DB81E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4725E8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42A1483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47.852,64 kn</w:t>
            </w:r>
          </w:p>
          <w:p w:rsidRPr="00A654CB" w:rsidR="005C161F" w:rsidP="001962A8" w:rsidRDefault="005C161F" w14:paraId="405C6AC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47842D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4A9B61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64944B9" w14:textId="293D455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396912" w:rsidP="001962A8" w:rsidRDefault="00396912" w14:paraId="20D9FA48" w14:textId="659A91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3DE31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47.852,64 k</w:t>
            </w:r>
          </w:p>
        </w:tc>
        <w:tc>
          <w:tcPr>
            <w:tcW w:w="1403" w:type="dxa"/>
          </w:tcPr>
          <w:p w:rsidRPr="00A654CB" w:rsidR="005C161F" w:rsidP="001962A8" w:rsidRDefault="005C161F" w14:paraId="5E19AE6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Za osporeni iznos dužnik nema odobrenje od Ministarstva.</w:t>
            </w:r>
          </w:p>
          <w:p w:rsidRPr="00A654CB" w:rsidR="005C161F" w:rsidP="001962A8" w:rsidRDefault="005C161F" w14:paraId="1A44A6E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6C374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Za osporeni iznos dužnik nema odobrenje od Ministarstva i dužnik ga nema u poslovnim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knjigama.</w:t>
            </w:r>
          </w:p>
          <w:p w:rsidRPr="00A654CB" w:rsidR="005C161F" w:rsidP="001962A8" w:rsidRDefault="005C161F" w14:paraId="234F01D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2907032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C50530" w:rsidTr="00A8131E" w14:paraId="68A5E5CE" w14:textId="77777777">
        <w:tc>
          <w:tcPr>
            <w:tcW w:w="852" w:type="dxa"/>
          </w:tcPr>
          <w:p w:rsidRPr="00A654CB" w:rsidR="00C50530" w:rsidP="001962A8" w:rsidRDefault="00C50530" w14:paraId="77964A2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C50530" w:rsidP="001962A8" w:rsidRDefault="00C50530" w14:paraId="6AF447F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50530" w:rsidP="001962A8" w:rsidRDefault="00C50530" w14:paraId="6B685FEC" w14:textId="3BA03C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530">
              <w:rPr>
                <w:rFonts w:ascii="Arial" w:hAnsi="Arial" w:cs="Arial"/>
                <w:sz w:val="20"/>
                <w:szCs w:val="20"/>
              </w:rPr>
              <w:t>Na upit suda ostaj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C50530">
              <w:rPr>
                <w:rFonts w:ascii="Arial" w:hAnsi="Arial" w:cs="Arial"/>
                <w:sz w:val="20"/>
                <w:szCs w:val="20"/>
              </w:rPr>
              <w:t xml:space="preserve"> li kod osporavanja izjavljuj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C50530">
              <w:rPr>
                <w:rFonts w:ascii="Arial" w:hAnsi="Arial" w:cs="Arial"/>
                <w:sz w:val="20"/>
                <w:szCs w:val="20"/>
              </w:rPr>
              <w:t xml:space="preserve"> da</w:t>
            </w:r>
            <w:r w:rsidR="003F6CF9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5B11E9" w:rsidP="001962A8" w:rsidRDefault="005B11E9" w14:paraId="4AB24ACC" w14:textId="34EC4F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B11E9" w:rsidP="001962A8" w:rsidRDefault="006300D4" w14:paraId="68B0B25C" w14:textId="7B44E0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00D4">
              <w:rPr>
                <w:rFonts w:ascii="Arial" w:hAnsi="Arial" w:cs="Arial"/>
                <w:sz w:val="20"/>
                <w:szCs w:val="20"/>
              </w:rPr>
              <w:t xml:space="preserve">Iz prijave proizlazi da se tražbina temelji </w:t>
            </w:r>
            <w:r w:rsidR="005B11E9">
              <w:rPr>
                <w:rFonts w:ascii="Arial" w:hAnsi="Arial" w:cs="Arial"/>
                <w:sz w:val="20"/>
                <w:szCs w:val="20"/>
              </w:rPr>
              <w:t xml:space="preserve">na ZNS-ovima i sam vjerovnik je u prijavi naveo da ne raspolaže ovršnom ispravom. </w:t>
            </w:r>
          </w:p>
          <w:p w:rsidRPr="00A654CB" w:rsidR="00C50530" w:rsidP="001962A8" w:rsidRDefault="00C50530" w14:paraId="5C99C569" w14:textId="673806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C50530" w:rsidP="001962A8" w:rsidRDefault="00C50530" w14:paraId="1237257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6C4DA8C0" w14:textId="77777777">
        <w:tc>
          <w:tcPr>
            <w:tcW w:w="852" w:type="dxa"/>
          </w:tcPr>
          <w:p w:rsidRPr="00A654CB" w:rsidR="005C161F" w:rsidP="001962A8" w:rsidRDefault="005C161F" w14:paraId="58667E9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393.</w:t>
            </w:r>
          </w:p>
        </w:tc>
        <w:tc>
          <w:tcPr>
            <w:tcW w:w="1417" w:type="dxa"/>
          </w:tcPr>
          <w:p w:rsidRPr="00A654CB" w:rsidR="005C161F" w:rsidP="001962A8" w:rsidRDefault="005C161F" w14:paraId="6F14276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SVEUČILIŠTE U ZAGREBU, FAKULTET STROJARSTVA I BRODOGRADNJE</w:t>
            </w:r>
          </w:p>
        </w:tc>
        <w:tc>
          <w:tcPr>
            <w:tcW w:w="709" w:type="dxa"/>
          </w:tcPr>
          <w:p w:rsidRPr="00A654CB" w:rsidR="005C161F" w:rsidP="001962A8" w:rsidRDefault="005C161F" w14:paraId="7338502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22910368449</w:t>
            </w:r>
          </w:p>
        </w:tc>
        <w:tc>
          <w:tcPr>
            <w:tcW w:w="1134" w:type="dxa"/>
          </w:tcPr>
          <w:p w:rsidRPr="00A654CB" w:rsidR="005C161F" w:rsidP="001962A8" w:rsidRDefault="005C161F" w14:paraId="5267580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Ivana Lučića 5, 10000 Zagreb</w:t>
            </w:r>
          </w:p>
        </w:tc>
        <w:tc>
          <w:tcPr>
            <w:tcW w:w="1417" w:type="dxa"/>
          </w:tcPr>
          <w:p w:rsidRPr="00A654CB" w:rsidR="005C161F" w:rsidP="001962A8" w:rsidRDefault="005C161F" w14:paraId="61AA0F5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2.744.312,83 kn</w:t>
            </w:r>
          </w:p>
        </w:tc>
        <w:tc>
          <w:tcPr>
            <w:tcW w:w="1110" w:type="dxa"/>
          </w:tcPr>
          <w:p w:rsidRPr="00A654CB" w:rsidR="005C161F" w:rsidP="001962A8" w:rsidRDefault="005C161F" w14:paraId="541B58E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382F00D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E3F3CC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B0B528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C69830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0ECD8E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94B2EF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4455103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1.532.943,27 kn</w:t>
            </w:r>
          </w:p>
          <w:p w:rsidRPr="00A654CB" w:rsidR="005C161F" w:rsidP="001962A8" w:rsidRDefault="005C161F" w14:paraId="0E5C1C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EBB1A2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AE7FA0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06EC11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5380E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286D62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9D3A05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1.532.943,27 kn</w:t>
            </w:r>
          </w:p>
        </w:tc>
        <w:tc>
          <w:tcPr>
            <w:tcW w:w="1403" w:type="dxa"/>
          </w:tcPr>
          <w:p w:rsidRPr="00A654CB" w:rsidR="005C161F" w:rsidP="001962A8" w:rsidRDefault="005C161F" w14:paraId="06BC012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Za osporeni iznos dužnik nema odobrenje od Ministarstva.</w:t>
            </w:r>
          </w:p>
          <w:p w:rsidRPr="00A654CB" w:rsidR="005C161F" w:rsidP="001962A8" w:rsidRDefault="005C161F" w14:paraId="7585083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B97FD2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0D82B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008740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Za osporeni iznos dužnik nema odobrenje od Ministarstva i dužnik ga nema u poslovnim knjigama</w:t>
            </w:r>
          </w:p>
          <w:p w:rsidRPr="00A654CB" w:rsidR="005C161F" w:rsidP="001962A8" w:rsidRDefault="005C161F" w14:paraId="3F5938A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5CDED99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C50530" w:rsidTr="00A8131E" w14:paraId="3B3FEA1A" w14:textId="77777777">
        <w:tc>
          <w:tcPr>
            <w:tcW w:w="852" w:type="dxa"/>
          </w:tcPr>
          <w:p w:rsidRPr="00A654CB" w:rsidR="00C50530" w:rsidP="001962A8" w:rsidRDefault="00C50530" w14:paraId="003B811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7E7851" w:rsidP="001962A8" w:rsidRDefault="007E7851" w14:paraId="14AC9D5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50530" w:rsidP="001962A8" w:rsidRDefault="00C50530" w14:paraId="6B937095" w14:textId="76B4FD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530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3F6CF9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9A4860" w:rsidP="001962A8" w:rsidRDefault="009A4860" w14:paraId="7E6BFBD0" w14:textId="0FA85D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A4860" w:rsidP="001962A8" w:rsidRDefault="006300D4" w14:paraId="491C1E09" w14:textId="524A50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00D4">
              <w:rPr>
                <w:rFonts w:ascii="Arial" w:hAnsi="Arial" w:cs="Arial"/>
                <w:sz w:val="20"/>
                <w:szCs w:val="20"/>
              </w:rPr>
              <w:t xml:space="preserve">Iz prijave proizlazi da se tražbina temelji </w:t>
            </w:r>
            <w:r w:rsidR="009A4860">
              <w:rPr>
                <w:rFonts w:ascii="Arial" w:hAnsi="Arial" w:cs="Arial"/>
                <w:sz w:val="20"/>
                <w:szCs w:val="20"/>
              </w:rPr>
              <w:t>na izvodu otvorenih stavki, obračunu kamata, ponudi, računima i narudžbama te je sam vjerovnik u prijavi naveo da ne raspolaže ovršnom ispravom.</w:t>
            </w:r>
          </w:p>
          <w:p w:rsidR="00C50530" w:rsidP="001962A8" w:rsidRDefault="00C50530" w14:paraId="21F82A3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AD44E6" w:rsidP="001962A8" w:rsidRDefault="00AD44E6" w14:paraId="1E3E6A59" w14:textId="7E3FE7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C50530" w:rsidP="001962A8" w:rsidRDefault="00C50530" w14:paraId="5B8292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24DBF496" w14:textId="77777777">
        <w:tc>
          <w:tcPr>
            <w:tcW w:w="852" w:type="dxa"/>
          </w:tcPr>
          <w:p w:rsidRPr="00A654CB" w:rsidR="005C161F" w:rsidP="001962A8" w:rsidRDefault="005C161F" w14:paraId="7A4FD1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398.</w:t>
            </w:r>
          </w:p>
        </w:tc>
        <w:tc>
          <w:tcPr>
            <w:tcW w:w="1417" w:type="dxa"/>
          </w:tcPr>
          <w:p w:rsidRPr="00A654CB" w:rsidR="005C161F" w:rsidP="001962A8" w:rsidRDefault="005C161F" w14:paraId="6323F56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TEHNOCOM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trgovsko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storitveno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proizvodno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podjetje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doo</w:t>
            </w:r>
            <w:proofErr w:type="spellEnd"/>
          </w:p>
        </w:tc>
        <w:tc>
          <w:tcPr>
            <w:tcW w:w="709" w:type="dxa"/>
          </w:tcPr>
          <w:p w:rsidRPr="00A654CB" w:rsidR="005C161F" w:rsidP="001962A8" w:rsidRDefault="005C161F" w14:paraId="758996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3A514E8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Zagrebška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c. 60, 2000 Maribor, Slovenija</w:t>
            </w:r>
          </w:p>
        </w:tc>
        <w:tc>
          <w:tcPr>
            <w:tcW w:w="1417" w:type="dxa"/>
          </w:tcPr>
          <w:p w:rsidRPr="00A654CB" w:rsidR="005C161F" w:rsidP="001962A8" w:rsidRDefault="005C161F" w14:paraId="5C3F33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245.803,20 kn</w:t>
            </w:r>
          </w:p>
        </w:tc>
        <w:tc>
          <w:tcPr>
            <w:tcW w:w="1110" w:type="dxa"/>
          </w:tcPr>
          <w:p w:rsidRPr="00A654CB" w:rsidR="005C161F" w:rsidP="001962A8" w:rsidRDefault="005C161F" w14:paraId="7FAED7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7181DD4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D5C040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E14974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76FB705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245.803,20 kn</w:t>
            </w:r>
          </w:p>
          <w:p w:rsidRPr="00A654CB" w:rsidR="005C161F" w:rsidP="001962A8" w:rsidRDefault="005C161F" w14:paraId="2712218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D9C58F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F24975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9CDB06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245.803,20 kn</w:t>
            </w:r>
          </w:p>
        </w:tc>
        <w:tc>
          <w:tcPr>
            <w:tcW w:w="1403" w:type="dxa"/>
          </w:tcPr>
          <w:p w:rsidRPr="00A654CB" w:rsidR="005C161F" w:rsidP="001962A8" w:rsidRDefault="005C161F" w14:paraId="32F53F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prestala prijebojem.</w:t>
            </w:r>
          </w:p>
          <w:p w:rsidRPr="00A654CB" w:rsidR="005C161F" w:rsidP="001962A8" w:rsidRDefault="005C161F" w14:paraId="0585807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D9CE90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7A5A9E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prestala prijebojem.</w:t>
            </w:r>
          </w:p>
        </w:tc>
        <w:tc>
          <w:tcPr>
            <w:tcW w:w="247" w:type="dxa"/>
          </w:tcPr>
          <w:p w:rsidRPr="00A654CB" w:rsidR="005C161F" w:rsidP="001962A8" w:rsidRDefault="005C161F" w14:paraId="697411C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C50530" w:rsidTr="00A8131E" w14:paraId="793EA74D" w14:textId="77777777">
        <w:tc>
          <w:tcPr>
            <w:tcW w:w="852" w:type="dxa"/>
          </w:tcPr>
          <w:p w:rsidRPr="00A654CB" w:rsidR="00C50530" w:rsidP="001962A8" w:rsidRDefault="00C50530" w14:paraId="68EB737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7E7851" w:rsidP="001962A8" w:rsidRDefault="007E7851" w14:paraId="42E1EE3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50530" w:rsidP="001962A8" w:rsidRDefault="00C50530" w14:paraId="483C5D97" w14:textId="4540EC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530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3F6CF9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7E7851" w:rsidP="001962A8" w:rsidRDefault="007E7851" w14:paraId="6619F29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D44E6" w:rsidP="001962A8" w:rsidRDefault="006300D4" w14:paraId="511878F3" w14:textId="20BE1C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00D4">
              <w:rPr>
                <w:rFonts w:ascii="Arial" w:hAnsi="Arial" w:cs="Arial"/>
                <w:sz w:val="20"/>
                <w:szCs w:val="20"/>
              </w:rPr>
              <w:t>Iz prijave proizlazi da se tražbina temelji</w:t>
            </w:r>
            <w:r w:rsidRPr="00AD44E6" w:rsidR="00AD44E6">
              <w:rPr>
                <w:rFonts w:ascii="Arial" w:hAnsi="Arial" w:cs="Arial"/>
                <w:sz w:val="20"/>
                <w:szCs w:val="20"/>
              </w:rPr>
              <w:t xml:space="preserve"> na računu te je sam vjerovnik naveo da nema ovršnu ispravu</w:t>
            </w:r>
            <w:r w:rsidR="00EE7DEC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654CB" w:rsidR="00C50530" w:rsidP="001962A8" w:rsidRDefault="00C50530" w14:paraId="3113FC52" w14:textId="0FC65F2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C50530" w:rsidP="001962A8" w:rsidRDefault="00C50530" w14:paraId="66C39BD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49EF8E03" w14:textId="77777777">
        <w:tc>
          <w:tcPr>
            <w:tcW w:w="852" w:type="dxa"/>
          </w:tcPr>
          <w:p w:rsidRPr="00A654CB" w:rsidR="005C161F" w:rsidP="001962A8" w:rsidRDefault="005C161F" w14:paraId="2542F5C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400.</w:t>
            </w:r>
          </w:p>
        </w:tc>
        <w:tc>
          <w:tcPr>
            <w:tcW w:w="1417" w:type="dxa"/>
          </w:tcPr>
          <w:p w:rsidRPr="00A654CB" w:rsidR="005C161F" w:rsidP="001962A8" w:rsidRDefault="005C161F" w14:paraId="14DBEAF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TEHNOGUMA društvo s ograničenom odgovornošću za proizvodnju i preradu guma i trgovinu</w:t>
            </w:r>
          </w:p>
        </w:tc>
        <w:tc>
          <w:tcPr>
            <w:tcW w:w="709" w:type="dxa"/>
          </w:tcPr>
          <w:p w:rsidRPr="00A654CB" w:rsidR="005C161F" w:rsidP="001962A8" w:rsidRDefault="005C161F" w14:paraId="53D1385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12924402717</w:t>
            </w:r>
          </w:p>
        </w:tc>
        <w:tc>
          <w:tcPr>
            <w:tcW w:w="1134" w:type="dxa"/>
          </w:tcPr>
          <w:p w:rsidRPr="00A654CB" w:rsidR="005C161F" w:rsidP="001962A8" w:rsidRDefault="005C161F" w14:paraId="1C6AD65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Možđenec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1 H, 42220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Možđenec</w:t>
            </w:r>
            <w:proofErr w:type="spellEnd"/>
          </w:p>
        </w:tc>
        <w:tc>
          <w:tcPr>
            <w:tcW w:w="1417" w:type="dxa"/>
          </w:tcPr>
          <w:p w:rsidRPr="00A654CB" w:rsidR="005C161F" w:rsidP="001962A8" w:rsidRDefault="005C161F" w14:paraId="49AEA48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265.733,85 kn</w:t>
            </w:r>
          </w:p>
        </w:tc>
        <w:tc>
          <w:tcPr>
            <w:tcW w:w="1110" w:type="dxa"/>
          </w:tcPr>
          <w:p w:rsidRPr="00A654CB" w:rsidR="005C161F" w:rsidP="001962A8" w:rsidRDefault="005C161F" w14:paraId="4BEB64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</w:tc>
        <w:tc>
          <w:tcPr>
            <w:tcW w:w="1158" w:type="dxa"/>
          </w:tcPr>
          <w:p w:rsidRPr="001376FA" w:rsidR="00527FE1" w:rsidP="001962A8" w:rsidRDefault="00527FE1" w14:paraId="4B2C8472" w14:textId="25FA37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527FE1" w:rsidR="00527FE1" w:rsidP="001962A8" w:rsidRDefault="00527FE1" w14:paraId="2089D34C" w14:textId="498EC21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376FA">
              <w:rPr>
                <w:rFonts w:ascii="Arial" w:hAnsi="Arial" w:cs="Arial"/>
                <w:sz w:val="20"/>
                <w:szCs w:val="20"/>
              </w:rPr>
              <w:t>O</w:t>
            </w:r>
            <w:r w:rsidRPr="001376FA" w:rsidR="00C92181">
              <w:rPr>
                <w:rFonts w:ascii="Arial" w:hAnsi="Arial" w:cs="Arial"/>
                <w:sz w:val="20"/>
                <w:szCs w:val="20"/>
              </w:rPr>
              <w:t>sporavanje o</w:t>
            </w:r>
            <w:r w:rsidRPr="001376FA">
              <w:rPr>
                <w:rFonts w:ascii="Arial" w:hAnsi="Arial" w:cs="Arial"/>
                <w:sz w:val="20"/>
                <w:szCs w:val="20"/>
              </w:rPr>
              <w:t>tklonjeno u cijelosti</w:t>
            </w:r>
          </w:p>
        </w:tc>
        <w:tc>
          <w:tcPr>
            <w:tcW w:w="1403" w:type="dxa"/>
          </w:tcPr>
          <w:p w:rsidRPr="001376FA" w:rsidR="005C161F" w:rsidP="001962A8" w:rsidRDefault="001376FA" w14:paraId="42E724C1" w14:textId="1415DE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76FA">
              <w:rPr>
                <w:rFonts w:ascii="Arial" w:hAnsi="Arial" w:cs="Arial"/>
                <w:sz w:val="20"/>
                <w:szCs w:val="20"/>
              </w:rPr>
              <w:t>otklonjeno za osporeni dio</w:t>
            </w:r>
          </w:p>
          <w:p w:rsidRPr="00527FE1" w:rsidR="005C161F" w:rsidP="001962A8" w:rsidRDefault="005C161F" w14:paraId="3879E604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Pr="00527FE1" w:rsidR="005C161F" w:rsidP="001962A8" w:rsidRDefault="005C161F" w14:paraId="377A027E" w14:textId="316A2F66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5EBE69D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C50530" w:rsidTr="00A8131E" w14:paraId="357A0E5E" w14:textId="77777777">
        <w:tc>
          <w:tcPr>
            <w:tcW w:w="852" w:type="dxa"/>
          </w:tcPr>
          <w:p w:rsidRPr="00A654CB" w:rsidR="00C50530" w:rsidP="001962A8" w:rsidRDefault="00C50530" w14:paraId="40965A0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7E7851" w:rsidP="001962A8" w:rsidRDefault="007E7851" w14:paraId="21168D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50530" w:rsidP="001962A8" w:rsidRDefault="00C50530" w14:paraId="62A63FF6" w14:textId="6B1E1C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76FA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Pr="001376FA" w:rsidR="00527FE1">
              <w:rPr>
                <w:rFonts w:ascii="Arial" w:hAnsi="Arial" w:cs="Arial"/>
                <w:sz w:val="20"/>
                <w:szCs w:val="20"/>
              </w:rPr>
              <w:t xml:space="preserve"> ga otklanja u cijelosti.</w:t>
            </w:r>
          </w:p>
          <w:p w:rsidR="00B940BE" w:rsidP="001962A8" w:rsidRDefault="00B940BE" w14:paraId="7D5E0E91" w14:textId="1C61C5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C3909" w:rsidP="001962A8" w:rsidRDefault="00B940BE" w14:paraId="625B7192" w14:textId="7B71B6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U odnosu na osporavani dio tražbine troškovi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Ovr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-248/21 sam vjerovnik je naveo da ne raspolaže ovršnom ispravom</w:t>
            </w:r>
            <w:r w:rsidR="00442874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50530" w:rsidP="001962A8" w:rsidRDefault="00C50530" w14:paraId="68EC301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876CD" w:rsidP="00E80DD3" w:rsidRDefault="002876CD" w14:paraId="6F496A3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1890">
              <w:rPr>
                <w:rFonts w:ascii="Arial" w:hAnsi="Arial" w:cs="Arial"/>
                <w:sz w:val="20"/>
                <w:szCs w:val="20"/>
              </w:rPr>
              <w:t>Iz očitovanja FINA-e od</w:t>
            </w:r>
            <w:r w:rsidRPr="008F1890" w:rsidR="006169E9">
              <w:rPr>
                <w:rFonts w:ascii="Arial" w:hAnsi="Arial" w:cs="Arial"/>
                <w:sz w:val="20"/>
                <w:szCs w:val="20"/>
              </w:rPr>
              <w:t xml:space="preserve"> 16. </w:t>
            </w:r>
            <w:r w:rsidR="00961824">
              <w:rPr>
                <w:rFonts w:ascii="Arial" w:hAnsi="Arial" w:cs="Arial"/>
                <w:sz w:val="20"/>
                <w:szCs w:val="20"/>
              </w:rPr>
              <w:t>rujna</w:t>
            </w:r>
            <w:r w:rsidRPr="008F1890" w:rsidR="006169E9">
              <w:rPr>
                <w:rFonts w:ascii="Arial" w:hAnsi="Arial" w:cs="Arial"/>
                <w:sz w:val="20"/>
                <w:szCs w:val="20"/>
              </w:rPr>
              <w:t xml:space="preserve"> 2022.</w:t>
            </w:r>
            <w:r w:rsidRPr="008F1890" w:rsidR="00C97E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F1890">
              <w:rPr>
                <w:rFonts w:ascii="Arial" w:hAnsi="Arial" w:cs="Arial"/>
                <w:sz w:val="20"/>
                <w:szCs w:val="20"/>
              </w:rPr>
              <w:t>proizlazi da</w:t>
            </w:r>
            <w:r w:rsidRPr="008F1890" w:rsidR="00DA2CE9">
              <w:rPr>
                <w:rFonts w:ascii="Arial" w:hAnsi="Arial" w:cs="Arial"/>
                <w:sz w:val="20"/>
                <w:szCs w:val="20"/>
              </w:rPr>
              <w:t xml:space="preserve"> je </w:t>
            </w:r>
            <w:r w:rsidRPr="008F1890">
              <w:rPr>
                <w:rFonts w:ascii="Arial" w:hAnsi="Arial" w:cs="Arial"/>
                <w:sz w:val="20"/>
                <w:szCs w:val="20"/>
              </w:rPr>
              <w:t xml:space="preserve">po rješenju ovoga suda broj </w:t>
            </w:r>
            <w:proofErr w:type="spellStart"/>
            <w:r w:rsidRPr="008F1890" w:rsidR="0077257F">
              <w:rPr>
                <w:rFonts w:ascii="Arial" w:hAnsi="Arial" w:cs="Arial"/>
                <w:sz w:val="20"/>
                <w:szCs w:val="20"/>
              </w:rPr>
              <w:t>Po</w:t>
            </w:r>
            <w:r w:rsidRPr="008F1890">
              <w:rPr>
                <w:rFonts w:ascii="Arial" w:hAnsi="Arial" w:cs="Arial"/>
                <w:sz w:val="20"/>
                <w:szCs w:val="20"/>
              </w:rPr>
              <w:t>vr</w:t>
            </w:r>
            <w:r w:rsidRPr="008F1890" w:rsidR="008F1890">
              <w:rPr>
                <w:rFonts w:ascii="Arial" w:hAnsi="Arial" w:cs="Arial"/>
                <w:sz w:val="20"/>
                <w:szCs w:val="20"/>
              </w:rPr>
              <w:t>v</w:t>
            </w:r>
            <w:proofErr w:type="spellEnd"/>
            <w:r w:rsidRPr="008F1890">
              <w:rPr>
                <w:rFonts w:ascii="Arial" w:hAnsi="Arial" w:cs="Arial"/>
                <w:sz w:val="20"/>
                <w:szCs w:val="20"/>
              </w:rPr>
              <w:t>-3544/</w:t>
            </w:r>
            <w:r w:rsidRPr="008F1890" w:rsidR="0077257F">
              <w:rPr>
                <w:rFonts w:ascii="Arial" w:hAnsi="Arial" w:cs="Arial"/>
                <w:sz w:val="20"/>
                <w:szCs w:val="20"/>
              </w:rPr>
              <w:t>18</w:t>
            </w:r>
            <w:r w:rsidRPr="008F18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F1890" w:rsidR="0077257F">
              <w:rPr>
                <w:rFonts w:ascii="Arial" w:hAnsi="Arial" w:cs="Arial"/>
                <w:sz w:val="20"/>
                <w:szCs w:val="20"/>
              </w:rPr>
              <w:t xml:space="preserve">od 4. listopada 2019. </w:t>
            </w:r>
            <w:r w:rsidRPr="008F1890">
              <w:rPr>
                <w:rFonts w:ascii="Arial" w:hAnsi="Arial" w:cs="Arial"/>
                <w:sz w:val="20"/>
                <w:szCs w:val="20"/>
              </w:rPr>
              <w:t>kojim je određena prethodna mjera</w:t>
            </w:r>
            <w:r w:rsidRPr="008F1890" w:rsidR="0077257F">
              <w:rPr>
                <w:rFonts w:ascii="Arial" w:hAnsi="Arial" w:cs="Arial"/>
                <w:sz w:val="20"/>
                <w:szCs w:val="20"/>
              </w:rPr>
              <w:t xml:space="preserve"> ukupno zaplijenjeno</w:t>
            </w:r>
            <w:r w:rsidRPr="008F1890" w:rsidR="00C444D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F1890" w:rsidR="0077257F">
              <w:rPr>
                <w:rFonts w:ascii="Arial" w:hAnsi="Arial" w:cs="Arial"/>
                <w:sz w:val="20"/>
                <w:szCs w:val="20"/>
              </w:rPr>
              <w:t>234.946,22 kn.</w:t>
            </w:r>
          </w:p>
          <w:p w:rsidR="009F3D86" w:rsidP="00E80DD3" w:rsidRDefault="009F3D86" w14:paraId="60C3C4D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9F3D86" w:rsidP="00E20D4E" w:rsidRDefault="009F3D86" w14:paraId="112DD749" w14:textId="35C862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Povjerenica predlaže da se pozove navedenog vjerovnika da se očituje </w:t>
            </w:r>
            <w:r w:rsidR="00E20D4E">
              <w:rPr>
                <w:rFonts w:ascii="Arial" w:hAnsi="Arial" w:cs="Arial"/>
                <w:sz w:val="20"/>
                <w:szCs w:val="20"/>
              </w:rPr>
              <w:t>je li</w:t>
            </w:r>
            <w:r>
              <w:rPr>
                <w:rFonts w:ascii="Arial" w:hAnsi="Arial" w:cs="Arial"/>
                <w:sz w:val="20"/>
                <w:szCs w:val="20"/>
              </w:rPr>
              <w:t xml:space="preserve"> u odnosu na iznos od 234.946,22 kn podnio samo obavijest 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razlučnom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pravu</w:t>
            </w:r>
            <w:r w:rsidR="00E20D4E">
              <w:rPr>
                <w:rFonts w:ascii="Arial" w:hAnsi="Arial" w:cs="Arial"/>
                <w:sz w:val="20"/>
                <w:szCs w:val="20"/>
              </w:rPr>
              <w:t xml:space="preserve"> ili i prijavu tražbine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7" w:type="dxa"/>
          </w:tcPr>
          <w:p w:rsidRPr="00A654CB" w:rsidR="00C50530" w:rsidP="001962A8" w:rsidRDefault="00C50530" w14:paraId="26A8D18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4DAA8B3B" w14:textId="77777777">
        <w:tc>
          <w:tcPr>
            <w:tcW w:w="852" w:type="dxa"/>
          </w:tcPr>
          <w:p w:rsidRPr="00A654CB" w:rsidR="005C161F" w:rsidP="001962A8" w:rsidRDefault="005C161F" w14:paraId="0627DD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410.</w:t>
            </w:r>
          </w:p>
        </w:tc>
        <w:tc>
          <w:tcPr>
            <w:tcW w:w="1417" w:type="dxa"/>
          </w:tcPr>
          <w:p w:rsidRPr="00A654CB" w:rsidR="005C161F" w:rsidP="001962A8" w:rsidRDefault="005C161F" w14:paraId="4261FF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TOP-KOP društvo s ograničenom odgovornošću za trgovinu i usluge</w:t>
            </w:r>
          </w:p>
        </w:tc>
        <w:tc>
          <w:tcPr>
            <w:tcW w:w="709" w:type="dxa"/>
          </w:tcPr>
          <w:p w:rsidRPr="00A654CB" w:rsidR="005C161F" w:rsidP="001962A8" w:rsidRDefault="005C161F" w14:paraId="44A069F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26827765037</w:t>
            </w:r>
          </w:p>
        </w:tc>
        <w:tc>
          <w:tcPr>
            <w:tcW w:w="1134" w:type="dxa"/>
          </w:tcPr>
          <w:p w:rsidRPr="00A654CB" w:rsidR="005C161F" w:rsidP="001962A8" w:rsidRDefault="005C161F" w14:paraId="590D1B0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Napredak 2, 10010 Velika Mlaka</w:t>
            </w:r>
          </w:p>
        </w:tc>
        <w:tc>
          <w:tcPr>
            <w:tcW w:w="1417" w:type="dxa"/>
          </w:tcPr>
          <w:p w:rsidRPr="00A654CB" w:rsidR="005C161F" w:rsidP="001962A8" w:rsidRDefault="005C161F" w14:paraId="66D33C5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686.477,10 kn</w:t>
            </w:r>
          </w:p>
        </w:tc>
        <w:tc>
          <w:tcPr>
            <w:tcW w:w="1110" w:type="dxa"/>
          </w:tcPr>
          <w:p w:rsidRPr="00A654CB" w:rsidR="005C161F" w:rsidP="001962A8" w:rsidRDefault="005C161F" w14:paraId="50BE39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</w:tc>
        <w:tc>
          <w:tcPr>
            <w:tcW w:w="1158" w:type="dxa"/>
          </w:tcPr>
          <w:p w:rsidRPr="00A654CB" w:rsidR="005C161F" w:rsidP="001962A8" w:rsidRDefault="005C161F" w14:paraId="2CAB45E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686.477,10 kn</w:t>
            </w:r>
          </w:p>
        </w:tc>
        <w:tc>
          <w:tcPr>
            <w:tcW w:w="1403" w:type="dxa"/>
          </w:tcPr>
          <w:p w:rsidRPr="00A654CB" w:rsidR="005C161F" w:rsidP="001962A8" w:rsidRDefault="005C161F" w14:paraId="41A593B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je predmet sudskog postupka koji je u tijeku. Vjerovnik ne raspolaže ovršnom ispravom, na rješenje je uložen prigovor.</w:t>
            </w:r>
          </w:p>
        </w:tc>
        <w:tc>
          <w:tcPr>
            <w:tcW w:w="247" w:type="dxa"/>
          </w:tcPr>
          <w:p w:rsidRPr="00A654CB" w:rsidR="005C161F" w:rsidP="001962A8" w:rsidRDefault="005C161F" w14:paraId="081FF94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C50530" w:rsidTr="00A8131E" w14:paraId="1782F7A7" w14:textId="77777777">
        <w:tc>
          <w:tcPr>
            <w:tcW w:w="852" w:type="dxa"/>
          </w:tcPr>
          <w:p w:rsidRPr="00A654CB" w:rsidR="00C50530" w:rsidP="001962A8" w:rsidRDefault="00C50530" w14:paraId="641B47B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C50530" w:rsidP="001962A8" w:rsidRDefault="00C50530" w14:paraId="7576FC89" w14:textId="73A579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530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4B0B31">
              <w:rPr>
                <w:rFonts w:ascii="Arial" w:hAnsi="Arial" w:cs="Arial"/>
                <w:sz w:val="20"/>
                <w:szCs w:val="20"/>
              </w:rPr>
              <w:t xml:space="preserve"> ostaje.</w:t>
            </w:r>
          </w:p>
          <w:p w:rsidR="00F83A19" w:rsidP="001962A8" w:rsidRDefault="00F83A19" w14:paraId="0497A39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83A19" w:rsidP="001962A8" w:rsidRDefault="006300D4" w14:paraId="2D5E0959" w14:textId="46ED4E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00D4">
              <w:rPr>
                <w:rFonts w:ascii="Arial" w:hAnsi="Arial" w:cs="Arial"/>
                <w:sz w:val="20"/>
                <w:szCs w:val="20"/>
              </w:rPr>
              <w:t>Iz prijave proizlazi da se tražbina temelji</w:t>
            </w:r>
            <w:r>
              <w:rPr>
                <w:rFonts w:ascii="Arial" w:hAnsi="Arial" w:cs="Arial"/>
                <w:sz w:val="20"/>
                <w:szCs w:val="20"/>
              </w:rPr>
              <w:t xml:space="preserve"> na</w:t>
            </w:r>
            <w:r w:rsidRPr="006300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83A19" w:rsidR="00F83A19">
              <w:rPr>
                <w:rFonts w:ascii="Arial" w:hAnsi="Arial" w:cs="Arial"/>
                <w:sz w:val="20"/>
                <w:szCs w:val="20"/>
              </w:rPr>
              <w:t xml:space="preserve">izvodu i računima </w:t>
            </w:r>
            <w:r w:rsidR="00F91D5B">
              <w:rPr>
                <w:rFonts w:ascii="Arial" w:hAnsi="Arial" w:cs="Arial"/>
                <w:sz w:val="20"/>
                <w:szCs w:val="20"/>
              </w:rPr>
              <w:t>te</w:t>
            </w:r>
            <w:r w:rsidR="00F83A19">
              <w:rPr>
                <w:rFonts w:ascii="Arial" w:hAnsi="Arial" w:cs="Arial"/>
                <w:sz w:val="20"/>
                <w:szCs w:val="20"/>
              </w:rPr>
              <w:t xml:space="preserve"> rješenju o ovrsi od </w:t>
            </w:r>
            <w:proofErr w:type="spellStart"/>
            <w:r w:rsidR="00F83A19">
              <w:rPr>
                <w:rFonts w:ascii="Arial" w:hAnsi="Arial" w:cs="Arial"/>
                <w:sz w:val="20"/>
                <w:szCs w:val="20"/>
              </w:rPr>
              <w:t>Ovrv</w:t>
            </w:r>
            <w:proofErr w:type="spellEnd"/>
            <w:r w:rsidR="00F83A19">
              <w:rPr>
                <w:rFonts w:ascii="Arial" w:hAnsi="Arial" w:cs="Arial"/>
                <w:sz w:val="20"/>
                <w:szCs w:val="20"/>
              </w:rPr>
              <w:t>-6439/</w:t>
            </w:r>
            <w:r w:rsidRPr="00F83A19" w:rsidR="00F83A19">
              <w:rPr>
                <w:rFonts w:ascii="Arial" w:hAnsi="Arial" w:cs="Arial"/>
                <w:sz w:val="20"/>
                <w:szCs w:val="20"/>
              </w:rPr>
              <w:t xml:space="preserve">2022 od </w:t>
            </w:r>
            <w:r w:rsidR="00F83A19">
              <w:rPr>
                <w:rFonts w:ascii="Arial" w:hAnsi="Arial" w:cs="Arial"/>
                <w:sz w:val="20"/>
                <w:szCs w:val="20"/>
              </w:rPr>
              <w:t xml:space="preserve">16. svibnja </w:t>
            </w:r>
            <w:r w:rsidRPr="00F83A19" w:rsidR="00F83A19">
              <w:rPr>
                <w:rFonts w:ascii="Arial" w:hAnsi="Arial" w:cs="Arial"/>
                <w:sz w:val="20"/>
                <w:szCs w:val="20"/>
              </w:rPr>
              <w:t xml:space="preserve"> 2022. ko</w:t>
            </w:r>
            <w:r w:rsidR="00F91D5B">
              <w:rPr>
                <w:rFonts w:ascii="Arial" w:hAnsi="Arial" w:cs="Arial"/>
                <w:sz w:val="20"/>
                <w:szCs w:val="20"/>
              </w:rPr>
              <w:t>je</w:t>
            </w:r>
            <w:r w:rsidRPr="00F83A19" w:rsidR="00F83A19">
              <w:rPr>
                <w:rFonts w:ascii="Arial" w:hAnsi="Arial" w:cs="Arial"/>
                <w:sz w:val="20"/>
                <w:szCs w:val="20"/>
              </w:rPr>
              <w:t xml:space="preserve"> je donio javni bilježnik </w:t>
            </w:r>
            <w:r w:rsidR="006D3959">
              <w:rPr>
                <w:rFonts w:ascii="Arial" w:hAnsi="Arial" w:cs="Arial"/>
                <w:sz w:val="20"/>
                <w:szCs w:val="20"/>
              </w:rPr>
              <w:t xml:space="preserve">Željka </w:t>
            </w:r>
            <w:proofErr w:type="spellStart"/>
            <w:r w:rsidR="006D3959">
              <w:rPr>
                <w:rFonts w:ascii="Arial" w:hAnsi="Arial" w:cs="Arial"/>
                <w:sz w:val="20"/>
                <w:szCs w:val="20"/>
              </w:rPr>
              <w:t>Maroslavac</w:t>
            </w:r>
            <w:proofErr w:type="spellEnd"/>
            <w:r w:rsidRPr="00F83A19" w:rsidR="00F83A19">
              <w:rPr>
                <w:rFonts w:ascii="Arial" w:hAnsi="Arial" w:cs="Arial"/>
                <w:sz w:val="20"/>
                <w:szCs w:val="20"/>
              </w:rPr>
              <w:t xml:space="preserve">. Iako je vjerovnik naveo da raspolaže ovršnom ispravom za iznos od </w:t>
            </w:r>
            <w:r w:rsidR="006D3959">
              <w:rPr>
                <w:rFonts w:ascii="Arial" w:hAnsi="Arial" w:cs="Arial"/>
                <w:sz w:val="20"/>
                <w:szCs w:val="20"/>
              </w:rPr>
              <w:t xml:space="preserve">635,375,00 </w:t>
            </w:r>
            <w:r w:rsidRPr="00F83A19" w:rsidR="00F83A19">
              <w:rPr>
                <w:rFonts w:ascii="Arial" w:hAnsi="Arial" w:cs="Arial"/>
                <w:sz w:val="20"/>
                <w:szCs w:val="20"/>
              </w:rPr>
              <w:t>kn i to navedenim rješenjem o ovrsi  na njemu nije otisnuta po</w:t>
            </w:r>
            <w:r w:rsidR="006D3959">
              <w:rPr>
                <w:rFonts w:ascii="Arial" w:hAnsi="Arial" w:cs="Arial"/>
                <w:sz w:val="20"/>
                <w:szCs w:val="20"/>
              </w:rPr>
              <w:t xml:space="preserve">tvrda </w:t>
            </w:r>
            <w:r w:rsidRPr="009F3D86" w:rsidR="006D3959">
              <w:rPr>
                <w:rFonts w:ascii="Arial" w:hAnsi="Arial" w:cs="Arial"/>
                <w:sz w:val="20"/>
                <w:szCs w:val="20"/>
              </w:rPr>
              <w:t xml:space="preserve">pravomoćnosti i ovršnosti. </w:t>
            </w:r>
            <w:r w:rsidRPr="009F3D86" w:rsidR="00F83A19">
              <w:rPr>
                <w:rFonts w:ascii="Arial" w:hAnsi="Arial" w:cs="Arial"/>
                <w:sz w:val="20"/>
                <w:szCs w:val="20"/>
              </w:rPr>
              <w:t>Štoviše</w:t>
            </w:r>
            <w:r w:rsidRPr="009F3D86" w:rsidR="00F91D5B">
              <w:rPr>
                <w:rFonts w:ascii="Arial" w:hAnsi="Arial" w:cs="Arial"/>
                <w:sz w:val="20"/>
                <w:szCs w:val="20"/>
              </w:rPr>
              <w:t>,</w:t>
            </w:r>
            <w:r w:rsidRPr="009F3D86" w:rsidR="00F83A19">
              <w:rPr>
                <w:rFonts w:ascii="Arial" w:hAnsi="Arial" w:cs="Arial"/>
                <w:sz w:val="20"/>
                <w:szCs w:val="20"/>
              </w:rPr>
              <w:t xml:space="preserve"> na temelju uvida u </w:t>
            </w:r>
            <w:proofErr w:type="spellStart"/>
            <w:r w:rsidRPr="009F3D86" w:rsidR="00F83A19">
              <w:rPr>
                <w:rFonts w:ascii="Arial" w:hAnsi="Arial" w:cs="Arial"/>
                <w:sz w:val="20"/>
                <w:szCs w:val="20"/>
              </w:rPr>
              <w:t>eSpis</w:t>
            </w:r>
            <w:proofErr w:type="spellEnd"/>
            <w:r w:rsidRPr="009F3D86" w:rsidR="00F83A19">
              <w:rPr>
                <w:rFonts w:ascii="Arial" w:hAnsi="Arial" w:cs="Arial"/>
                <w:sz w:val="20"/>
                <w:szCs w:val="20"/>
              </w:rPr>
              <w:t xml:space="preserve"> utvrđeno</w:t>
            </w:r>
            <w:r w:rsidRPr="009F3D86" w:rsidR="0071015F">
              <w:rPr>
                <w:rFonts w:ascii="Arial" w:hAnsi="Arial" w:cs="Arial"/>
                <w:sz w:val="20"/>
                <w:szCs w:val="20"/>
              </w:rPr>
              <w:t xml:space="preserve"> je</w:t>
            </w:r>
            <w:r w:rsidRPr="009F3D86" w:rsidR="00F83A19">
              <w:rPr>
                <w:rFonts w:ascii="Arial" w:hAnsi="Arial" w:cs="Arial"/>
                <w:sz w:val="20"/>
                <w:szCs w:val="20"/>
              </w:rPr>
              <w:t xml:space="preserve"> da je dužnik </w:t>
            </w:r>
            <w:r w:rsidRPr="009F3D86" w:rsidR="00CA43F0">
              <w:rPr>
                <w:rFonts w:ascii="Arial" w:hAnsi="Arial" w:cs="Arial"/>
                <w:sz w:val="20"/>
                <w:szCs w:val="20"/>
              </w:rPr>
              <w:t xml:space="preserve">2. lipnja </w:t>
            </w:r>
            <w:r w:rsidRPr="009F3D86" w:rsidR="00F83A19">
              <w:rPr>
                <w:rFonts w:ascii="Arial" w:hAnsi="Arial" w:cs="Arial"/>
                <w:sz w:val="20"/>
                <w:szCs w:val="20"/>
              </w:rPr>
              <w:t>2022. podnio pravovremeni prigovor protiv rješenja o ovrsi</w:t>
            </w:r>
            <w:r w:rsidRPr="009F3D86" w:rsidR="00CA43F0">
              <w:rPr>
                <w:rFonts w:ascii="Arial" w:hAnsi="Arial" w:cs="Arial"/>
                <w:sz w:val="20"/>
                <w:szCs w:val="20"/>
              </w:rPr>
              <w:t xml:space="preserve"> koje je zaprimio 31.</w:t>
            </w:r>
            <w:r w:rsidRPr="009F3D86" w:rsidR="007101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F3D86" w:rsidR="00CA43F0">
              <w:rPr>
                <w:rFonts w:ascii="Arial" w:hAnsi="Arial" w:cs="Arial"/>
                <w:sz w:val="20"/>
                <w:szCs w:val="20"/>
              </w:rPr>
              <w:t>svibnja 2022.</w:t>
            </w:r>
            <w:r w:rsidRPr="009F3D86" w:rsidR="00F83A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F3D86" w:rsidR="00E23860">
              <w:rPr>
                <w:rFonts w:ascii="Arial" w:hAnsi="Arial" w:cs="Arial"/>
                <w:sz w:val="20"/>
                <w:szCs w:val="20"/>
              </w:rPr>
              <w:t>nakon če</w:t>
            </w:r>
            <w:r w:rsidR="00E23860">
              <w:rPr>
                <w:rFonts w:ascii="Arial" w:hAnsi="Arial" w:cs="Arial"/>
                <w:sz w:val="20"/>
                <w:szCs w:val="20"/>
              </w:rPr>
              <w:t>ga je rješenjem utvrđen prekid postupka</w:t>
            </w:r>
            <w:r w:rsidR="00F91D5B">
              <w:rPr>
                <w:rFonts w:ascii="Arial" w:hAnsi="Arial" w:cs="Arial"/>
                <w:sz w:val="20"/>
                <w:szCs w:val="20"/>
              </w:rPr>
              <w:t>,</w:t>
            </w:r>
            <w:r w:rsidRPr="00F83A19" w:rsidR="00F83A19">
              <w:rPr>
                <w:rFonts w:ascii="Arial" w:hAnsi="Arial" w:cs="Arial"/>
                <w:sz w:val="20"/>
                <w:szCs w:val="20"/>
              </w:rPr>
              <w:t xml:space="preserve"> tako da se ne radi o ovršnoj</w:t>
            </w:r>
            <w:r w:rsidR="00E23860">
              <w:rPr>
                <w:rFonts w:ascii="Arial" w:hAnsi="Arial" w:cs="Arial"/>
                <w:sz w:val="20"/>
                <w:szCs w:val="20"/>
              </w:rPr>
              <w:t xml:space="preserve"> ispravi.</w:t>
            </w:r>
          </w:p>
          <w:p w:rsidRPr="00A654CB" w:rsidR="00AC3909" w:rsidP="001962A8" w:rsidRDefault="00AC3909" w14:paraId="1C4EB5C3" w14:textId="6920E0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C50530" w:rsidP="001962A8" w:rsidRDefault="00C50530" w14:paraId="129FCC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0974C8CF" w14:textId="77777777">
        <w:tc>
          <w:tcPr>
            <w:tcW w:w="852" w:type="dxa"/>
          </w:tcPr>
          <w:p w:rsidRPr="00A654CB" w:rsidR="005C161F" w:rsidP="001962A8" w:rsidRDefault="005C161F" w14:paraId="22AC34F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423.</w:t>
            </w:r>
          </w:p>
        </w:tc>
        <w:tc>
          <w:tcPr>
            <w:tcW w:w="1417" w:type="dxa"/>
          </w:tcPr>
          <w:p w:rsidRPr="00A654CB" w:rsidR="005C161F" w:rsidP="001962A8" w:rsidRDefault="005C161F" w14:paraId="4379D6F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TRIGLAV OSIGURANJE d. d.</w:t>
            </w:r>
          </w:p>
        </w:tc>
        <w:tc>
          <w:tcPr>
            <w:tcW w:w="709" w:type="dxa"/>
          </w:tcPr>
          <w:p w:rsidRPr="00A654CB" w:rsidR="005C161F" w:rsidP="001962A8" w:rsidRDefault="005C161F" w14:paraId="343830F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29743547503</w:t>
            </w:r>
          </w:p>
        </w:tc>
        <w:tc>
          <w:tcPr>
            <w:tcW w:w="1134" w:type="dxa"/>
          </w:tcPr>
          <w:p w:rsidRPr="00A654CB" w:rsidR="005C161F" w:rsidP="001962A8" w:rsidRDefault="005C161F" w14:paraId="6ABA99B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Ulica Antuna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Heinza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4, 10000 Zagreb</w:t>
            </w:r>
          </w:p>
        </w:tc>
        <w:tc>
          <w:tcPr>
            <w:tcW w:w="1417" w:type="dxa"/>
          </w:tcPr>
          <w:p w:rsidRPr="00A654CB" w:rsidR="005C161F" w:rsidP="001962A8" w:rsidRDefault="005C161F" w14:paraId="13A8E21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10.375,79 kn</w:t>
            </w:r>
          </w:p>
        </w:tc>
        <w:tc>
          <w:tcPr>
            <w:tcW w:w="1110" w:type="dxa"/>
          </w:tcPr>
          <w:p w:rsidRPr="00A654CB" w:rsidR="005C161F" w:rsidP="001962A8" w:rsidRDefault="005C161F" w14:paraId="50F684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</w:tc>
        <w:tc>
          <w:tcPr>
            <w:tcW w:w="1158" w:type="dxa"/>
          </w:tcPr>
          <w:p w:rsidRPr="00A654CB" w:rsidR="005C161F" w:rsidP="001962A8" w:rsidRDefault="005C161F" w14:paraId="1C55E8D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10.375,79 kn</w:t>
            </w:r>
          </w:p>
        </w:tc>
        <w:tc>
          <w:tcPr>
            <w:tcW w:w="1403" w:type="dxa"/>
          </w:tcPr>
          <w:p w:rsidRPr="00A654CB" w:rsidR="005C161F" w:rsidP="001962A8" w:rsidRDefault="005C161F" w14:paraId="26D14B4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 prijavljenim policama postoje neriješena potraživanja dužnika.</w:t>
            </w:r>
          </w:p>
        </w:tc>
        <w:tc>
          <w:tcPr>
            <w:tcW w:w="247" w:type="dxa"/>
          </w:tcPr>
          <w:p w:rsidRPr="00A654CB" w:rsidR="005C161F" w:rsidP="001962A8" w:rsidRDefault="005C161F" w14:paraId="4642BDB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C50530" w:rsidTr="00A8131E" w14:paraId="52048CD3" w14:textId="77777777">
        <w:tc>
          <w:tcPr>
            <w:tcW w:w="852" w:type="dxa"/>
          </w:tcPr>
          <w:p w:rsidRPr="00A654CB" w:rsidR="00C50530" w:rsidP="001962A8" w:rsidRDefault="00C50530" w14:paraId="3CB9F15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7E7851" w:rsidP="001962A8" w:rsidRDefault="007E7851" w14:paraId="61C4500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50530" w:rsidP="001962A8" w:rsidRDefault="00C50530" w14:paraId="3F70B0D3" w14:textId="1BEB9A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530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4B0B31">
              <w:rPr>
                <w:rFonts w:ascii="Arial" w:hAnsi="Arial" w:cs="Arial"/>
                <w:sz w:val="20"/>
                <w:szCs w:val="20"/>
              </w:rPr>
              <w:t xml:space="preserve"> ostaje.</w:t>
            </w:r>
          </w:p>
          <w:p w:rsidR="007E7851" w:rsidP="001962A8" w:rsidRDefault="007E7851" w14:paraId="0EB9565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A43F0" w:rsidP="001962A8" w:rsidRDefault="00CA43F0" w14:paraId="637EF298" w14:textId="6AC8A6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43F0">
              <w:rPr>
                <w:rFonts w:ascii="Arial" w:hAnsi="Arial" w:cs="Arial"/>
                <w:sz w:val="20"/>
                <w:szCs w:val="20"/>
              </w:rPr>
              <w:t>Temelji se izvodu</w:t>
            </w:r>
            <w:r w:rsidR="007B7530">
              <w:rPr>
                <w:rFonts w:ascii="Arial" w:hAnsi="Arial" w:cs="Arial"/>
                <w:sz w:val="20"/>
                <w:szCs w:val="20"/>
              </w:rPr>
              <w:t xml:space="preserve">, policama, obračunu kamata i </w:t>
            </w:r>
            <w:r w:rsidRPr="00CA43F0">
              <w:rPr>
                <w:rFonts w:ascii="Arial" w:hAnsi="Arial" w:cs="Arial"/>
                <w:sz w:val="20"/>
                <w:szCs w:val="20"/>
              </w:rPr>
              <w:t>računima</w:t>
            </w:r>
            <w:r w:rsidR="007B7530">
              <w:rPr>
                <w:rFonts w:ascii="Arial" w:hAnsi="Arial" w:cs="Arial"/>
                <w:sz w:val="20"/>
                <w:szCs w:val="20"/>
              </w:rPr>
              <w:t xml:space="preserve"> tako da se ne radi o ovršim ispravama.</w:t>
            </w:r>
          </w:p>
          <w:p w:rsidRPr="00A654CB" w:rsidR="00CA43F0" w:rsidP="001962A8" w:rsidRDefault="00CA43F0" w14:paraId="4451E27B" w14:textId="613C5B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C50530" w:rsidP="001962A8" w:rsidRDefault="00C50530" w14:paraId="146A6DD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459D8C13" w14:textId="77777777">
        <w:tc>
          <w:tcPr>
            <w:tcW w:w="852" w:type="dxa"/>
          </w:tcPr>
          <w:p w:rsidRPr="00A654CB" w:rsidR="005C161F" w:rsidP="001962A8" w:rsidRDefault="005C161F" w14:paraId="604870E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439.</w:t>
            </w:r>
          </w:p>
        </w:tc>
        <w:tc>
          <w:tcPr>
            <w:tcW w:w="1417" w:type="dxa"/>
          </w:tcPr>
          <w:p w:rsidRPr="00A654CB" w:rsidR="005C161F" w:rsidP="001962A8" w:rsidRDefault="005C161F" w14:paraId="5621627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VEDRAN TRANS d.o.o. za prijevoz i trgovinu</w:t>
            </w:r>
          </w:p>
        </w:tc>
        <w:tc>
          <w:tcPr>
            <w:tcW w:w="709" w:type="dxa"/>
          </w:tcPr>
          <w:p w:rsidRPr="00A654CB" w:rsidR="005C161F" w:rsidP="001962A8" w:rsidRDefault="005C161F" w14:paraId="59CAEFF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04140935433</w:t>
            </w:r>
          </w:p>
        </w:tc>
        <w:tc>
          <w:tcPr>
            <w:tcW w:w="1134" w:type="dxa"/>
          </w:tcPr>
          <w:p w:rsidRPr="00A654CB" w:rsidR="005C161F" w:rsidP="001962A8" w:rsidRDefault="005C161F" w14:paraId="596542F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3.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Jazbinski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odvojak 1, 10000 Zagreb</w:t>
            </w:r>
          </w:p>
        </w:tc>
        <w:tc>
          <w:tcPr>
            <w:tcW w:w="1417" w:type="dxa"/>
          </w:tcPr>
          <w:p w:rsidR="005C161F" w:rsidP="001962A8" w:rsidRDefault="005C161F" w14:paraId="25D836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441.850,98 kn</w:t>
            </w:r>
          </w:p>
          <w:p w:rsidR="00DC5CD9" w:rsidP="001962A8" w:rsidRDefault="00DC5CD9" w14:paraId="7621321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DC5CD9" w:rsidP="001962A8" w:rsidRDefault="00DC5CD9" w14:paraId="1CC76603" w14:textId="0381B6E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Povučeno za osporeni dio </w:t>
            </w:r>
            <w:r w:rsidRPr="00DC5CD9">
              <w:rPr>
                <w:rFonts w:ascii="Arial" w:hAnsi="Arial" w:cs="Arial"/>
                <w:sz w:val="20"/>
                <w:szCs w:val="20"/>
              </w:rPr>
              <w:t>142.688,15 kn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B0B31">
              <w:rPr>
                <w:rFonts w:ascii="Arial" w:hAnsi="Arial" w:cs="Arial"/>
                <w:sz w:val="20"/>
                <w:szCs w:val="20"/>
              </w:rPr>
              <w:t>te je ostalo 299.162,83 kn</w:t>
            </w:r>
          </w:p>
        </w:tc>
        <w:tc>
          <w:tcPr>
            <w:tcW w:w="1110" w:type="dxa"/>
          </w:tcPr>
          <w:p w:rsidRPr="00A654CB" w:rsidR="005C161F" w:rsidP="001962A8" w:rsidRDefault="005C161F" w14:paraId="28A137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4BE8EAA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17F12E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30553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E5B94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A559B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12D013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693F4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527AAB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4F9C91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DA484E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B8B2F1A" w14:textId="2BAF68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8" w:type="dxa"/>
          </w:tcPr>
          <w:p w:rsidR="005C161F" w:rsidP="001962A8" w:rsidRDefault="005C161F" w14:paraId="659ADBCC" w14:textId="0A1842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5CD9" w:rsidP="001962A8" w:rsidRDefault="00DC5CD9" w14:paraId="00CCCF94" w14:textId="4C440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DC5CD9" w:rsidP="001962A8" w:rsidRDefault="00DC5CD9" w14:paraId="6A1FC7D3" w14:textId="7FD600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Povučena prijava</w:t>
            </w:r>
            <w:r w:rsidR="004B0B31">
              <w:rPr>
                <w:rFonts w:ascii="Arial" w:hAnsi="Arial" w:cs="Arial"/>
                <w:sz w:val="20"/>
                <w:szCs w:val="20"/>
              </w:rPr>
              <w:t xml:space="preserve"> za osporeni dio</w:t>
            </w:r>
          </w:p>
          <w:p w:rsidRPr="00A654CB" w:rsidR="005C161F" w:rsidP="001962A8" w:rsidRDefault="005C161F" w14:paraId="00EF1BC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009154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78328C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DC03EC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334FBA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2A7520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8034D1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1B019D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BDCC57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106EF5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21802F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DC5CD9" w:rsidP="001962A8" w:rsidRDefault="00DC5CD9" w14:paraId="4E379AD2" w14:textId="035367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3" w:type="dxa"/>
          </w:tcPr>
          <w:p w:rsidRPr="00A654CB" w:rsidR="005C161F" w:rsidP="004B0B31" w:rsidRDefault="005C161F" w14:paraId="7300A39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7A91C7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C50530" w:rsidTr="00A8131E" w14:paraId="1EC60DC6" w14:textId="77777777">
        <w:tc>
          <w:tcPr>
            <w:tcW w:w="852" w:type="dxa"/>
          </w:tcPr>
          <w:p w:rsidRPr="00A654CB" w:rsidR="00C50530" w:rsidP="001962A8" w:rsidRDefault="00C50530" w14:paraId="161858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D85D36" w:rsidP="001962A8" w:rsidRDefault="00D85D36" w14:paraId="39C777B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140E5" w:rsidP="001962A8" w:rsidRDefault="00B223B3" w14:paraId="3336EBE0" w14:textId="71CA6B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Utvrđuje se da je navedeni vjerovnik povukao prijavu tražbine u iznosu od </w:t>
            </w:r>
            <w:r w:rsidRPr="00B223B3">
              <w:rPr>
                <w:rFonts w:ascii="Arial" w:hAnsi="Arial" w:cs="Arial"/>
                <w:sz w:val="20"/>
                <w:szCs w:val="20"/>
              </w:rPr>
              <w:t xml:space="preserve">142.688,15 </w:t>
            </w:r>
            <w:r>
              <w:rPr>
                <w:rFonts w:ascii="Arial" w:hAnsi="Arial" w:cs="Arial"/>
                <w:sz w:val="20"/>
                <w:szCs w:val="20"/>
              </w:rPr>
              <w:t>kn te posljedično tome nemamo osporavanje.</w:t>
            </w:r>
          </w:p>
          <w:p w:rsidRPr="00A654CB" w:rsidR="00DC5CD9" w:rsidP="001962A8" w:rsidRDefault="00DC5CD9" w14:paraId="22D5FB8E" w14:textId="654491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C50530" w:rsidP="001962A8" w:rsidRDefault="00C50530" w14:paraId="062043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483C2E0A" w14:textId="77777777">
        <w:tc>
          <w:tcPr>
            <w:tcW w:w="852" w:type="dxa"/>
          </w:tcPr>
          <w:p w:rsidRPr="00A654CB" w:rsidR="005C161F" w:rsidP="001962A8" w:rsidRDefault="005C161F" w14:paraId="4813942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443.</w:t>
            </w:r>
          </w:p>
        </w:tc>
        <w:tc>
          <w:tcPr>
            <w:tcW w:w="1417" w:type="dxa"/>
          </w:tcPr>
          <w:p w:rsidRPr="00A654CB" w:rsidR="005C161F" w:rsidP="001962A8" w:rsidRDefault="005C161F" w14:paraId="3226D76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VESNA VRGA PEROVIĆ</w:t>
            </w:r>
          </w:p>
        </w:tc>
        <w:tc>
          <w:tcPr>
            <w:tcW w:w="709" w:type="dxa"/>
          </w:tcPr>
          <w:p w:rsidRPr="00A654CB" w:rsidR="005C161F" w:rsidP="001962A8" w:rsidRDefault="005C161F" w14:paraId="1721AE2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22549143750</w:t>
            </w:r>
          </w:p>
        </w:tc>
        <w:tc>
          <w:tcPr>
            <w:tcW w:w="1134" w:type="dxa"/>
          </w:tcPr>
          <w:p w:rsidRPr="00A654CB" w:rsidR="005C161F" w:rsidP="001962A8" w:rsidRDefault="005C161F" w14:paraId="022403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Cvjetna cesta  13, 10000 Zagreb</w:t>
            </w:r>
          </w:p>
        </w:tc>
        <w:tc>
          <w:tcPr>
            <w:tcW w:w="1417" w:type="dxa"/>
          </w:tcPr>
          <w:p w:rsidRPr="0071015F" w:rsidR="005C161F" w:rsidP="001962A8" w:rsidRDefault="005C161F" w14:paraId="565F5F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015F">
              <w:rPr>
                <w:rFonts w:ascii="Arial" w:hAnsi="Arial" w:cs="Arial"/>
                <w:sz w:val="20"/>
                <w:szCs w:val="20"/>
              </w:rPr>
              <w:t>249.673,74 kn</w:t>
            </w:r>
          </w:p>
          <w:p w:rsidRPr="0071015F" w:rsidR="00D523A9" w:rsidP="001962A8" w:rsidRDefault="00D523A9" w14:paraId="7548BC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71015F" w:rsidR="00D523A9" w:rsidP="001962A8" w:rsidRDefault="00D523A9" w14:paraId="3AB6DC62" w14:textId="7F7299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015F">
              <w:rPr>
                <w:rFonts w:ascii="Arial" w:hAnsi="Arial" w:cs="Arial"/>
                <w:sz w:val="20"/>
                <w:szCs w:val="20"/>
              </w:rPr>
              <w:t xml:space="preserve">Zbroj </w:t>
            </w:r>
            <w:r w:rsidRPr="0071015F" w:rsidR="00726CFA">
              <w:rPr>
                <w:rFonts w:ascii="Arial" w:hAnsi="Arial" w:cs="Arial"/>
                <w:sz w:val="20"/>
                <w:szCs w:val="20"/>
              </w:rPr>
              <w:t xml:space="preserve"> tražbina u </w:t>
            </w:r>
            <w:r w:rsidRPr="0071015F">
              <w:rPr>
                <w:rFonts w:ascii="Arial" w:hAnsi="Arial" w:cs="Arial"/>
                <w:sz w:val="20"/>
                <w:szCs w:val="20"/>
              </w:rPr>
              <w:t>iz</w:t>
            </w:r>
            <w:r w:rsidRPr="0071015F" w:rsidR="00726CFA">
              <w:rPr>
                <w:rFonts w:ascii="Arial" w:hAnsi="Arial" w:cs="Arial"/>
                <w:sz w:val="20"/>
                <w:szCs w:val="20"/>
              </w:rPr>
              <w:t xml:space="preserve">nosu 178.323,74 kn i </w:t>
            </w:r>
            <w:r w:rsidRPr="0071015F">
              <w:rPr>
                <w:rFonts w:ascii="Arial" w:hAnsi="Arial" w:cs="Arial"/>
                <w:sz w:val="20"/>
                <w:szCs w:val="20"/>
              </w:rPr>
              <w:t>71.350,00 kn</w:t>
            </w:r>
          </w:p>
        </w:tc>
        <w:tc>
          <w:tcPr>
            <w:tcW w:w="1110" w:type="dxa"/>
          </w:tcPr>
          <w:p w:rsidRPr="00A654CB" w:rsidR="005C161F" w:rsidP="001962A8" w:rsidRDefault="005C161F" w14:paraId="1431742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48427A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9729FC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D6777C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56B87E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94A7F9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A0CA9C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2DB0C4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87365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084F65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7EAD7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Povjerenik </w:t>
            </w:r>
          </w:p>
        </w:tc>
        <w:tc>
          <w:tcPr>
            <w:tcW w:w="1158" w:type="dxa"/>
          </w:tcPr>
          <w:p w:rsidRPr="0071015F" w:rsidR="005C161F" w:rsidP="001962A8" w:rsidRDefault="005C161F" w14:paraId="57685A4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015F">
              <w:rPr>
                <w:rFonts w:ascii="Arial" w:hAnsi="Arial" w:cs="Arial"/>
                <w:sz w:val="20"/>
                <w:szCs w:val="20"/>
              </w:rPr>
              <w:t>71.350,00 kn</w:t>
            </w:r>
          </w:p>
          <w:p w:rsidRPr="0071015F" w:rsidR="005C161F" w:rsidP="001962A8" w:rsidRDefault="005C161F" w14:paraId="595D54F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71015F" w:rsidR="005C161F" w:rsidP="001962A8" w:rsidRDefault="005C161F" w14:paraId="6C90613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71015F" w:rsidR="005C161F" w:rsidP="001962A8" w:rsidRDefault="005C161F" w14:paraId="79EF4A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71015F" w:rsidR="005C161F" w:rsidP="001962A8" w:rsidRDefault="005C161F" w14:paraId="6BFBE6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71015F" w:rsidR="005C161F" w:rsidP="001962A8" w:rsidRDefault="005C161F" w14:paraId="39CB4DB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71015F" w:rsidR="005C161F" w:rsidP="001962A8" w:rsidRDefault="005C161F" w14:paraId="4771F56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71015F" w:rsidR="005C161F" w:rsidP="001962A8" w:rsidRDefault="005C161F" w14:paraId="79E0043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71015F" w:rsidR="005C161F" w:rsidP="001962A8" w:rsidRDefault="005C161F" w14:paraId="220DF09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71015F" w:rsidR="005C161F" w:rsidP="001962A8" w:rsidRDefault="005C161F" w14:paraId="0BD2D50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71015F" w:rsidR="005C161F" w:rsidP="001962A8" w:rsidRDefault="005C161F" w14:paraId="39331EC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71015F" w:rsidR="005C161F" w:rsidP="001962A8" w:rsidRDefault="005C161F" w14:paraId="7930EF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015F">
              <w:rPr>
                <w:rFonts w:ascii="Arial" w:hAnsi="Arial" w:cs="Arial"/>
                <w:sz w:val="20"/>
                <w:szCs w:val="20"/>
              </w:rPr>
              <w:t>71.350,00 kn</w:t>
            </w:r>
          </w:p>
          <w:p w:rsidRPr="0071015F" w:rsidR="005C161F" w:rsidP="001962A8" w:rsidRDefault="005C161F" w14:paraId="656652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3" w:type="dxa"/>
          </w:tcPr>
          <w:p w:rsidRPr="0071015F" w:rsidR="005C161F" w:rsidP="001962A8" w:rsidRDefault="005C161F" w14:paraId="217C9B4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015F">
              <w:rPr>
                <w:rFonts w:ascii="Arial" w:hAnsi="Arial" w:cs="Arial"/>
                <w:sz w:val="20"/>
                <w:szCs w:val="20"/>
              </w:rPr>
              <w:t>Pogrešno popunjena prijava, iznos koji je stavljen pod nedospjelu tražbinu uključen je i u dospjelu tražbinu.</w:t>
            </w:r>
          </w:p>
          <w:p w:rsidRPr="0071015F" w:rsidR="005C161F" w:rsidP="001962A8" w:rsidRDefault="005C161F" w14:paraId="445D630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71015F" w:rsidR="005C161F" w:rsidP="001962A8" w:rsidRDefault="005C161F" w14:paraId="4DAE0AB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71015F" w:rsidR="005C161F" w:rsidP="001962A8" w:rsidRDefault="005C161F" w14:paraId="28DF02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015F">
              <w:rPr>
                <w:rFonts w:ascii="Arial" w:hAnsi="Arial" w:cs="Arial"/>
                <w:sz w:val="20"/>
                <w:szCs w:val="20"/>
              </w:rPr>
              <w:t>Pogrešno popunjena prijava, iznos koji je stavljen pod nedospjelu tražbinu uključen je i u dospjelu tražbinu</w:t>
            </w:r>
          </w:p>
        </w:tc>
        <w:tc>
          <w:tcPr>
            <w:tcW w:w="247" w:type="dxa"/>
          </w:tcPr>
          <w:p w:rsidRPr="00A654CB" w:rsidR="005C161F" w:rsidP="001962A8" w:rsidRDefault="005C161F" w14:paraId="0E615D1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C50530" w:rsidTr="00A8131E" w14:paraId="5EF4D808" w14:textId="77777777">
        <w:tc>
          <w:tcPr>
            <w:tcW w:w="852" w:type="dxa"/>
          </w:tcPr>
          <w:p w:rsidRPr="00A654CB" w:rsidR="00C50530" w:rsidP="001962A8" w:rsidRDefault="00C50530" w14:paraId="002B229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C50530" w:rsidP="001962A8" w:rsidRDefault="00C50530" w14:paraId="23D881D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50530" w:rsidP="001962A8" w:rsidRDefault="00C50530" w14:paraId="02FD8451" w14:textId="4C368E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530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7E0DD7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F32B12" w:rsidP="001962A8" w:rsidRDefault="00F32B12" w14:paraId="1EBE0F55" w14:textId="7C5F03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32B12" w:rsidP="001962A8" w:rsidRDefault="0071015F" w14:paraId="64219F3B" w14:textId="20E50E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Iz </w:t>
            </w:r>
            <w:r w:rsidRPr="006300D4" w:rsidR="006300D4">
              <w:rPr>
                <w:rFonts w:ascii="Arial" w:hAnsi="Arial" w:cs="Arial"/>
                <w:sz w:val="20"/>
                <w:szCs w:val="20"/>
              </w:rPr>
              <w:t xml:space="preserve">prijave proizlazi da se tražbina temelji </w:t>
            </w:r>
            <w:r w:rsidR="00F32B12">
              <w:rPr>
                <w:rFonts w:ascii="Arial" w:hAnsi="Arial" w:cs="Arial"/>
                <w:sz w:val="20"/>
                <w:szCs w:val="20"/>
              </w:rPr>
              <w:t xml:space="preserve">na računima i obračunu kamata te </w:t>
            </w:r>
            <w:r w:rsidR="00A4262F">
              <w:rPr>
                <w:rFonts w:ascii="Arial" w:hAnsi="Arial" w:cs="Arial"/>
                <w:sz w:val="20"/>
                <w:szCs w:val="20"/>
              </w:rPr>
              <w:t xml:space="preserve">je </w:t>
            </w:r>
            <w:r w:rsidR="00F32B12">
              <w:rPr>
                <w:rFonts w:ascii="Arial" w:hAnsi="Arial" w:cs="Arial"/>
                <w:sz w:val="20"/>
                <w:szCs w:val="20"/>
              </w:rPr>
              <w:t xml:space="preserve">sam vjerovnik u prijavi </w:t>
            </w:r>
            <w:r w:rsidR="00A4262F">
              <w:rPr>
                <w:rFonts w:ascii="Arial" w:hAnsi="Arial" w:cs="Arial"/>
                <w:sz w:val="20"/>
                <w:szCs w:val="20"/>
              </w:rPr>
              <w:t>te</w:t>
            </w:r>
            <w:r w:rsidR="00F32B12">
              <w:rPr>
                <w:rFonts w:ascii="Arial" w:hAnsi="Arial" w:cs="Arial"/>
                <w:sz w:val="20"/>
                <w:szCs w:val="20"/>
              </w:rPr>
              <w:t xml:space="preserve"> ispravku i dopuni prijave nav</w:t>
            </w:r>
            <w:r w:rsidR="00A4262F">
              <w:rPr>
                <w:rFonts w:ascii="Arial" w:hAnsi="Arial" w:cs="Arial"/>
                <w:sz w:val="20"/>
                <w:szCs w:val="20"/>
              </w:rPr>
              <w:t xml:space="preserve">eo </w:t>
            </w:r>
            <w:r w:rsidR="00F32B12">
              <w:rPr>
                <w:rFonts w:ascii="Arial" w:hAnsi="Arial" w:cs="Arial"/>
                <w:sz w:val="20"/>
                <w:szCs w:val="20"/>
              </w:rPr>
              <w:t>da nema ovršnu ispravu.</w:t>
            </w:r>
          </w:p>
          <w:p w:rsidRPr="00A654CB" w:rsidR="00C50530" w:rsidP="001962A8" w:rsidRDefault="00C50530" w14:paraId="4D377498" w14:textId="06AF0272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47" w:type="dxa"/>
          </w:tcPr>
          <w:p w:rsidRPr="00A654CB" w:rsidR="00C50530" w:rsidP="001962A8" w:rsidRDefault="00C50530" w14:paraId="6380CAE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40AD22D6" w14:textId="77777777">
        <w:tc>
          <w:tcPr>
            <w:tcW w:w="852" w:type="dxa"/>
          </w:tcPr>
          <w:p w:rsidRPr="00A654CB" w:rsidR="005C161F" w:rsidP="001962A8" w:rsidRDefault="005C161F" w14:paraId="47BF1FC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453.</w:t>
            </w:r>
          </w:p>
        </w:tc>
        <w:tc>
          <w:tcPr>
            <w:tcW w:w="1417" w:type="dxa"/>
          </w:tcPr>
          <w:p w:rsidRPr="00A654CB" w:rsidR="005C161F" w:rsidP="001962A8" w:rsidRDefault="005C161F" w14:paraId="0A340A7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1890">
              <w:rPr>
                <w:rFonts w:ascii="Arial" w:hAnsi="Arial" w:cs="Arial"/>
                <w:sz w:val="20"/>
                <w:szCs w:val="20"/>
              </w:rPr>
              <w:t>VTB BANK (EUROPE) SE</w:t>
            </w:r>
          </w:p>
        </w:tc>
        <w:tc>
          <w:tcPr>
            <w:tcW w:w="709" w:type="dxa"/>
          </w:tcPr>
          <w:p w:rsidRPr="00A654CB" w:rsidR="005C161F" w:rsidP="001962A8" w:rsidRDefault="005C161F" w14:paraId="0981340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28284529780</w:t>
            </w:r>
          </w:p>
        </w:tc>
        <w:tc>
          <w:tcPr>
            <w:tcW w:w="1134" w:type="dxa"/>
          </w:tcPr>
          <w:p w:rsidRPr="00A654CB" w:rsidR="005C161F" w:rsidP="001962A8" w:rsidRDefault="005C161F" w14:paraId="3CB65D2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Rüsterstraße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7-9, 60325 Frankfurt am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Main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Njemačka</w:t>
            </w:r>
          </w:p>
        </w:tc>
        <w:tc>
          <w:tcPr>
            <w:tcW w:w="1417" w:type="dxa"/>
          </w:tcPr>
          <w:p w:rsidRPr="00A654CB" w:rsidR="005C161F" w:rsidP="001962A8" w:rsidRDefault="005C161F" w14:paraId="3B2105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440.482.598,97 kn</w:t>
            </w:r>
          </w:p>
        </w:tc>
        <w:tc>
          <w:tcPr>
            <w:tcW w:w="1110" w:type="dxa"/>
          </w:tcPr>
          <w:p w:rsidRPr="00A654CB" w:rsidR="005C161F" w:rsidP="001962A8" w:rsidRDefault="005C161F" w14:paraId="7CED1D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2F967CB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B3C0AA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971275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4FE444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98E9A0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EB7116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02250C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F812E3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9D6EAF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500F0A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01D183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7372F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B2917C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28142E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3F027B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F30F0E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3976C5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3253B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673DF7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64FE63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23EAE1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9AA269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F972E2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5D3141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DB79D5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EA838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69C705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9C111A1" w14:textId="63804D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C92181" w:rsidP="001962A8" w:rsidRDefault="00C92181" w14:paraId="478B65F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ECE10B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FF74DE" w:rsidP="001962A8" w:rsidRDefault="00FF74DE" w14:paraId="5EB1D7AC" w14:textId="1B26F36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0DD7">
              <w:rPr>
                <w:rFonts w:ascii="Arial" w:hAnsi="Arial" w:cs="Arial"/>
                <w:sz w:val="20"/>
                <w:szCs w:val="20"/>
              </w:rPr>
              <w:lastRenderedPageBreak/>
              <w:t>O</w:t>
            </w:r>
            <w:r w:rsidRPr="007E0DD7" w:rsidR="00C92181">
              <w:rPr>
                <w:rFonts w:ascii="Arial" w:hAnsi="Arial" w:cs="Arial"/>
                <w:sz w:val="20"/>
                <w:szCs w:val="20"/>
              </w:rPr>
              <w:t>sporavanje o</w:t>
            </w:r>
            <w:r w:rsidRPr="007E0DD7">
              <w:rPr>
                <w:rFonts w:ascii="Arial" w:hAnsi="Arial" w:cs="Arial"/>
                <w:sz w:val="20"/>
                <w:szCs w:val="20"/>
              </w:rPr>
              <w:t>tklonjeno u cijelosti</w:t>
            </w:r>
          </w:p>
          <w:p w:rsidRPr="00A654CB" w:rsidR="005C161F" w:rsidP="001962A8" w:rsidRDefault="005C161F" w14:paraId="6523030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B3724D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D8D200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A1270C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07E54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97D49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672311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5D333F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27C4CD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59C198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08CFEB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C1495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CB3C7D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805500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EDBF1B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6D5A74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D7FB49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7402EF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455B9D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7C6D19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1640E2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68109F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F687A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613F28C" w14:textId="0E41B9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64CD82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F74DE" w:rsidP="001962A8" w:rsidRDefault="00FF74DE" w14:paraId="0066491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FF74DE" w:rsidP="001962A8" w:rsidRDefault="00FF74DE" w14:paraId="5D0DFEBA" w14:textId="2595FD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0DD7">
              <w:rPr>
                <w:rFonts w:ascii="Arial" w:hAnsi="Arial" w:cs="Arial"/>
                <w:sz w:val="20"/>
                <w:szCs w:val="20"/>
              </w:rPr>
              <w:t>O</w:t>
            </w:r>
            <w:r w:rsidRPr="007E0DD7" w:rsidR="00C92181">
              <w:rPr>
                <w:rFonts w:ascii="Arial" w:hAnsi="Arial" w:cs="Arial"/>
                <w:sz w:val="20"/>
                <w:szCs w:val="20"/>
              </w:rPr>
              <w:t>sporavanje o</w:t>
            </w:r>
            <w:r w:rsidRPr="007E0DD7">
              <w:rPr>
                <w:rFonts w:ascii="Arial" w:hAnsi="Arial" w:cs="Arial"/>
                <w:sz w:val="20"/>
                <w:szCs w:val="20"/>
              </w:rPr>
              <w:t>tklonjeno u cijelosti</w:t>
            </w:r>
          </w:p>
        </w:tc>
        <w:tc>
          <w:tcPr>
            <w:tcW w:w="1403" w:type="dxa"/>
          </w:tcPr>
          <w:p w:rsidRPr="00A654CB" w:rsidR="005C161F" w:rsidP="007E0DD7" w:rsidRDefault="003814AD" w14:paraId="56EED0FC" w14:textId="23EE3F6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14AD">
              <w:rPr>
                <w:rFonts w:ascii="Arial" w:hAnsi="Arial" w:cs="Arial"/>
                <w:sz w:val="20"/>
                <w:szCs w:val="20"/>
              </w:rPr>
              <w:lastRenderedPageBreak/>
              <w:t>Osporavanje otklonjeno u cijelosti</w:t>
            </w:r>
          </w:p>
        </w:tc>
        <w:tc>
          <w:tcPr>
            <w:tcW w:w="247" w:type="dxa"/>
          </w:tcPr>
          <w:p w:rsidRPr="00A654CB" w:rsidR="005C161F" w:rsidP="001962A8" w:rsidRDefault="005C161F" w14:paraId="22D42C1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C50530" w:rsidTr="00A8131E" w14:paraId="5DBE1D53" w14:textId="77777777">
        <w:tc>
          <w:tcPr>
            <w:tcW w:w="852" w:type="dxa"/>
          </w:tcPr>
          <w:p w:rsidRPr="00A654CB" w:rsidR="00C50530" w:rsidP="001962A8" w:rsidRDefault="00C50530" w14:paraId="34D4324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3814AD" w:rsidP="001962A8" w:rsidRDefault="003814AD" w14:paraId="73C6646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50530" w:rsidP="001962A8" w:rsidRDefault="00FF74DE" w14:paraId="4BFB68A8" w14:textId="702C6FB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4B23">
              <w:rPr>
                <w:rFonts w:ascii="Arial" w:hAnsi="Arial" w:cs="Arial"/>
                <w:sz w:val="20"/>
                <w:szCs w:val="20"/>
              </w:rPr>
              <w:t>Na upit suda ostaju</w:t>
            </w:r>
            <w:r w:rsidRPr="00BC4B23" w:rsidR="00C50530">
              <w:rPr>
                <w:rFonts w:ascii="Arial" w:hAnsi="Arial" w:cs="Arial"/>
                <w:sz w:val="20"/>
                <w:szCs w:val="20"/>
              </w:rPr>
              <w:t xml:space="preserve"> li kod osporavanja izjavljuj</w:t>
            </w:r>
            <w:r w:rsidRPr="00BC4B23">
              <w:rPr>
                <w:rFonts w:ascii="Arial" w:hAnsi="Arial" w:cs="Arial"/>
                <w:sz w:val="20"/>
                <w:szCs w:val="20"/>
              </w:rPr>
              <w:t xml:space="preserve">u </w:t>
            </w:r>
            <w:r w:rsidRPr="00BC4B23" w:rsidR="00C50530">
              <w:rPr>
                <w:rFonts w:ascii="Arial" w:hAnsi="Arial" w:cs="Arial"/>
                <w:sz w:val="20"/>
                <w:szCs w:val="20"/>
              </w:rPr>
              <w:t xml:space="preserve"> da</w:t>
            </w:r>
            <w:r w:rsidRPr="00BC4B23">
              <w:rPr>
                <w:rFonts w:ascii="Arial" w:hAnsi="Arial" w:cs="Arial"/>
                <w:sz w:val="20"/>
                <w:szCs w:val="20"/>
              </w:rPr>
              <w:t xml:space="preserve"> ga u cijelosti otklanjaju.</w:t>
            </w:r>
          </w:p>
          <w:p w:rsidRPr="00A654CB" w:rsidR="00D85D36" w:rsidP="00BC4B23" w:rsidRDefault="00D85D36" w14:paraId="7559719D" w14:textId="4AAF3F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C50530" w:rsidP="001962A8" w:rsidRDefault="00C50530" w14:paraId="0368923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246247A5" w14:textId="77777777">
        <w:tc>
          <w:tcPr>
            <w:tcW w:w="852" w:type="dxa"/>
          </w:tcPr>
          <w:p w:rsidRPr="00A654CB" w:rsidR="005C161F" w:rsidP="001962A8" w:rsidRDefault="005C161F" w14:paraId="4D1E3E7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457.</w:t>
            </w:r>
          </w:p>
        </w:tc>
        <w:tc>
          <w:tcPr>
            <w:tcW w:w="1417" w:type="dxa"/>
          </w:tcPr>
          <w:p w:rsidRPr="00A654CB" w:rsidR="005C161F" w:rsidP="001962A8" w:rsidRDefault="005C161F" w14:paraId="1C4F231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WIENER OSIGURANJE VIENNA INSURANCE GROUP dioničko društvo </w:t>
            </w:r>
          </w:p>
        </w:tc>
        <w:tc>
          <w:tcPr>
            <w:tcW w:w="709" w:type="dxa"/>
          </w:tcPr>
          <w:p w:rsidRPr="00A654CB" w:rsidR="005C161F" w:rsidP="001962A8" w:rsidRDefault="005C161F" w14:paraId="2301E44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52848403362</w:t>
            </w:r>
          </w:p>
        </w:tc>
        <w:tc>
          <w:tcPr>
            <w:tcW w:w="1134" w:type="dxa"/>
          </w:tcPr>
          <w:p w:rsidRPr="00A654CB" w:rsidR="005C161F" w:rsidP="001962A8" w:rsidRDefault="005C161F" w14:paraId="1A9E3C4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Slovenska ulica 24, 10000 Zagreb</w:t>
            </w:r>
          </w:p>
        </w:tc>
        <w:tc>
          <w:tcPr>
            <w:tcW w:w="1417" w:type="dxa"/>
          </w:tcPr>
          <w:p w:rsidRPr="00A654CB" w:rsidR="005C161F" w:rsidP="001962A8" w:rsidRDefault="005C161F" w14:paraId="437A244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33.920,79 kn</w:t>
            </w:r>
          </w:p>
        </w:tc>
        <w:tc>
          <w:tcPr>
            <w:tcW w:w="1110" w:type="dxa"/>
          </w:tcPr>
          <w:p w:rsidRPr="00A654CB" w:rsidR="005C161F" w:rsidP="001962A8" w:rsidRDefault="005C161F" w14:paraId="3FCEF7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0206952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A1DF857" w14:textId="3D0A49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443D62" w:rsidP="001962A8" w:rsidRDefault="00443D62" w14:paraId="4EA6A9C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ACCFC4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Povjerenik </w:t>
            </w:r>
          </w:p>
        </w:tc>
        <w:tc>
          <w:tcPr>
            <w:tcW w:w="1158" w:type="dxa"/>
          </w:tcPr>
          <w:p w:rsidRPr="00A654CB" w:rsidR="005C161F" w:rsidP="001962A8" w:rsidRDefault="005C161F" w14:paraId="04F6B4A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33.920,79 kn</w:t>
            </w:r>
          </w:p>
          <w:p w:rsidRPr="00A654CB" w:rsidR="005C161F" w:rsidP="001962A8" w:rsidRDefault="005C161F" w14:paraId="077DB02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BDCA70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BA955A9" w14:textId="6ACB19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443D62" w:rsidP="001962A8" w:rsidRDefault="00443D62" w14:paraId="0C9DE2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A4837D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33.920,79</w:t>
            </w:r>
          </w:p>
        </w:tc>
        <w:tc>
          <w:tcPr>
            <w:tcW w:w="1403" w:type="dxa"/>
          </w:tcPr>
          <w:p w:rsidRPr="00A654CB" w:rsidR="005C161F" w:rsidP="001962A8" w:rsidRDefault="005C161F" w14:paraId="1F923DD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Dužnik nema knjiženu obvezu.</w:t>
            </w:r>
          </w:p>
          <w:p w:rsidRPr="00A654CB" w:rsidR="005C161F" w:rsidP="001962A8" w:rsidRDefault="005C161F" w14:paraId="485B570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3271716" w14:textId="20050A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443D62" w:rsidP="001962A8" w:rsidRDefault="00443D62" w14:paraId="7C5D92F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DAD9BE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4841EE5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C50530" w:rsidTr="00A8131E" w14:paraId="688F9D9A" w14:textId="77777777">
        <w:tc>
          <w:tcPr>
            <w:tcW w:w="852" w:type="dxa"/>
          </w:tcPr>
          <w:p w:rsidRPr="00A654CB" w:rsidR="00C50530" w:rsidP="001962A8" w:rsidRDefault="00C50530" w14:paraId="1E75D5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D85D36" w:rsidP="001962A8" w:rsidRDefault="00D85D36" w14:paraId="7ED60F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50530" w:rsidP="001962A8" w:rsidRDefault="00C50530" w14:paraId="6F201674" w14:textId="31E8DF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530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BC4B23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031C21" w:rsidP="001962A8" w:rsidRDefault="00031C21" w14:paraId="45E55A37" w14:textId="0AC2C1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31C21" w:rsidP="001962A8" w:rsidRDefault="006300D4" w14:paraId="6C949CAB" w14:textId="448D84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00D4">
              <w:rPr>
                <w:rFonts w:ascii="Arial" w:hAnsi="Arial" w:cs="Arial"/>
                <w:sz w:val="20"/>
                <w:szCs w:val="20"/>
              </w:rPr>
              <w:t xml:space="preserve">Iz prijave proizlazi da se tražbina temelji </w:t>
            </w:r>
            <w:r w:rsidR="00031C21">
              <w:rPr>
                <w:rFonts w:ascii="Arial" w:hAnsi="Arial" w:cs="Arial"/>
                <w:sz w:val="20"/>
                <w:szCs w:val="20"/>
              </w:rPr>
              <w:t>na ugovorima-policama, izvatku, općim uvjetima te je sam vjerovnik naveo da ne raspolaže ovršnom ispravom.</w:t>
            </w:r>
          </w:p>
          <w:p w:rsidRPr="00A654CB" w:rsidR="00443D62" w:rsidP="001962A8" w:rsidRDefault="00443D62" w14:paraId="20474D49" w14:textId="19D72E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C50530" w:rsidP="001962A8" w:rsidRDefault="00C50530" w14:paraId="6A6CBC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14D036DD" w14:textId="77777777">
        <w:tc>
          <w:tcPr>
            <w:tcW w:w="852" w:type="dxa"/>
          </w:tcPr>
          <w:p w:rsidRPr="00A654CB" w:rsidR="005C161F" w:rsidP="001962A8" w:rsidRDefault="005C161F" w14:paraId="696340F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458.</w:t>
            </w:r>
          </w:p>
        </w:tc>
        <w:tc>
          <w:tcPr>
            <w:tcW w:w="1417" w:type="dxa"/>
          </w:tcPr>
          <w:p w:rsidRPr="00A654CB" w:rsidR="005C161F" w:rsidP="001962A8" w:rsidRDefault="005C161F" w14:paraId="1FBFE3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WIJGE HOLDING 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B.V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Pr="00A654CB" w:rsidR="005C161F" w:rsidP="001962A8" w:rsidRDefault="005C161F" w14:paraId="1F92FF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22909003712</w:t>
            </w:r>
          </w:p>
        </w:tc>
        <w:tc>
          <w:tcPr>
            <w:tcW w:w="1134" w:type="dxa"/>
          </w:tcPr>
          <w:p w:rsidRPr="00A654CB" w:rsidR="005C161F" w:rsidP="001962A8" w:rsidRDefault="005C161F" w14:paraId="655DA4C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Bellamypark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21, 4381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Vlissingen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Nizozemska</w:t>
            </w:r>
          </w:p>
        </w:tc>
        <w:tc>
          <w:tcPr>
            <w:tcW w:w="1417" w:type="dxa"/>
          </w:tcPr>
          <w:p w:rsidRPr="00A654CB" w:rsidR="005C161F" w:rsidP="001962A8" w:rsidRDefault="005C161F" w14:paraId="5488531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46.598.758,22 kn</w:t>
            </w:r>
          </w:p>
        </w:tc>
        <w:tc>
          <w:tcPr>
            <w:tcW w:w="1110" w:type="dxa"/>
          </w:tcPr>
          <w:p w:rsidRPr="00A654CB" w:rsidR="005C161F" w:rsidP="001962A8" w:rsidRDefault="005C161F" w14:paraId="0CE98F6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</w:tc>
        <w:tc>
          <w:tcPr>
            <w:tcW w:w="1158" w:type="dxa"/>
          </w:tcPr>
          <w:p w:rsidRPr="00A654CB" w:rsidR="005C161F" w:rsidP="001962A8" w:rsidRDefault="005C161F" w14:paraId="772F0C4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46.598.758,22 kn</w:t>
            </w:r>
          </w:p>
        </w:tc>
        <w:tc>
          <w:tcPr>
            <w:tcW w:w="1403" w:type="dxa"/>
          </w:tcPr>
          <w:p w:rsidRPr="00A654CB" w:rsidR="005C161F" w:rsidP="001962A8" w:rsidRDefault="005C161F" w14:paraId="62F7D46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Radilo se o </w:t>
            </w:r>
            <w:r w:rsidRPr="001B58DB">
              <w:rPr>
                <w:rFonts w:ascii="Arial" w:hAnsi="Arial" w:cs="Arial"/>
                <w:sz w:val="20"/>
                <w:szCs w:val="20"/>
              </w:rPr>
              <w:t>predujmu za</w:t>
            </w:r>
            <w:r w:rsidRPr="00A654CB">
              <w:rPr>
                <w:rFonts w:ascii="Arial" w:hAnsi="Arial" w:cs="Arial"/>
                <w:sz w:val="20"/>
                <w:szCs w:val="20"/>
              </w:rPr>
              <w:t xml:space="preserve"> ulaganje u društvo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Tradewind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Voyages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temeljem sporazuma koji je kasnije raskinut. </w:t>
            </w:r>
          </w:p>
        </w:tc>
        <w:tc>
          <w:tcPr>
            <w:tcW w:w="247" w:type="dxa"/>
          </w:tcPr>
          <w:p w:rsidRPr="00A654CB" w:rsidR="005C161F" w:rsidP="001962A8" w:rsidRDefault="005C161F" w14:paraId="589CDCD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C50530" w:rsidTr="00A8131E" w14:paraId="41F5E597" w14:textId="77777777">
        <w:tc>
          <w:tcPr>
            <w:tcW w:w="852" w:type="dxa"/>
          </w:tcPr>
          <w:p w:rsidRPr="00A654CB" w:rsidR="00C50530" w:rsidP="001962A8" w:rsidRDefault="00C50530" w14:paraId="12D5763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348" w:type="dxa"/>
            <w:gridSpan w:val="7"/>
          </w:tcPr>
          <w:p w:rsidR="00443D62" w:rsidP="001962A8" w:rsidRDefault="00443D62" w14:paraId="37C84A4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50530" w:rsidP="001962A8" w:rsidRDefault="00C50530" w14:paraId="7712DF88" w14:textId="46976F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530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BC4B23">
              <w:rPr>
                <w:rFonts w:ascii="Arial" w:hAnsi="Arial" w:cs="Arial"/>
                <w:sz w:val="20"/>
                <w:szCs w:val="20"/>
              </w:rPr>
              <w:t xml:space="preserve"> ostaje.</w:t>
            </w:r>
          </w:p>
          <w:p w:rsidR="00BC4B23" w:rsidP="001962A8" w:rsidRDefault="00BC4B23" w14:paraId="4989D0E9" w14:textId="760FB98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43D62" w:rsidP="00D15B04" w:rsidRDefault="006300D4" w14:paraId="0ED07E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00D4">
              <w:rPr>
                <w:rFonts w:ascii="Arial" w:hAnsi="Arial" w:cs="Arial"/>
                <w:sz w:val="20"/>
                <w:szCs w:val="20"/>
              </w:rPr>
              <w:t xml:space="preserve">Iz prijave proizlazi da se tražbina temelji </w:t>
            </w:r>
            <w:r w:rsidR="00045F43">
              <w:rPr>
                <w:rFonts w:ascii="Arial" w:hAnsi="Arial" w:cs="Arial"/>
                <w:sz w:val="20"/>
                <w:szCs w:val="20"/>
              </w:rPr>
              <w:t>na ugovorima o krat</w:t>
            </w:r>
            <w:r w:rsidR="0002513B">
              <w:rPr>
                <w:rFonts w:ascii="Arial" w:hAnsi="Arial" w:cs="Arial"/>
                <w:sz w:val="20"/>
                <w:szCs w:val="20"/>
              </w:rPr>
              <w:t>k</w:t>
            </w:r>
            <w:r w:rsidR="00045F43">
              <w:rPr>
                <w:rFonts w:ascii="Arial" w:hAnsi="Arial" w:cs="Arial"/>
                <w:sz w:val="20"/>
                <w:szCs w:val="20"/>
              </w:rPr>
              <w:t>oročnom zajmu i aneksima te je sam vjerovnik naveo da ne raspolaže ovršnom ispravom</w:t>
            </w:r>
          </w:p>
          <w:p w:rsidR="00D15B04" w:rsidP="00D15B04" w:rsidRDefault="00D15B04" w14:paraId="2B75ECE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D15B04" w:rsidP="00D15B04" w:rsidRDefault="00D15B04" w14:paraId="1D4C3D32" w14:textId="599E2E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Punomoćnica vjerovnika tvrdi</w:t>
            </w:r>
            <w:r w:rsidR="003814AD">
              <w:rPr>
                <w:rFonts w:ascii="Arial" w:hAnsi="Arial" w:cs="Arial"/>
                <w:sz w:val="20"/>
                <w:szCs w:val="20"/>
              </w:rPr>
              <w:t xml:space="preserve"> da raspolaže ovršnom ispravom S</w:t>
            </w:r>
            <w:r>
              <w:rPr>
                <w:rFonts w:ascii="Arial" w:hAnsi="Arial" w:cs="Arial"/>
                <w:sz w:val="20"/>
                <w:szCs w:val="20"/>
              </w:rPr>
              <w:t>porazumom o zalogu što punomoćnik dužnika osporava navodeći da se iz isprave vidi da se odnosi na BRODOSPLIT d.d.</w:t>
            </w:r>
          </w:p>
        </w:tc>
        <w:tc>
          <w:tcPr>
            <w:tcW w:w="247" w:type="dxa"/>
          </w:tcPr>
          <w:p w:rsidRPr="00A654CB" w:rsidR="00C50530" w:rsidP="001962A8" w:rsidRDefault="00C50530" w14:paraId="10D4776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D61D7A" w:rsidTr="009F63D1" w14:paraId="4A3A0280" w14:textId="77777777">
        <w:tc>
          <w:tcPr>
            <w:tcW w:w="852" w:type="dxa"/>
          </w:tcPr>
          <w:p w:rsidRPr="00A654CB" w:rsidR="00D61D7A" w:rsidP="001962A8" w:rsidRDefault="00D61D7A" w14:paraId="1175A1A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461.</w:t>
            </w:r>
          </w:p>
        </w:tc>
        <w:tc>
          <w:tcPr>
            <w:tcW w:w="1417" w:type="dxa"/>
          </w:tcPr>
          <w:p w:rsidRPr="00A654CB" w:rsidR="00D61D7A" w:rsidP="00D61D7A" w:rsidRDefault="00D61D7A" w14:paraId="68C76EAA" w14:textId="089022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Zagrebačka banka d.d. </w:t>
            </w:r>
          </w:p>
        </w:tc>
        <w:tc>
          <w:tcPr>
            <w:tcW w:w="6931" w:type="dxa"/>
            <w:gridSpan w:val="6"/>
          </w:tcPr>
          <w:p w:rsidRPr="00A654CB" w:rsidR="00D61D7A" w:rsidP="00D61D7A" w:rsidRDefault="00D61D7A" w14:paraId="6078BE50" w14:textId="12F6DC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92181">
              <w:rPr>
                <w:rFonts w:ascii="Arial" w:hAnsi="Arial" w:cs="Arial"/>
                <w:sz w:val="20"/>
                <w:szCs w:val="20"/>
              </w:rPr>
              <w:t>Prijava ovog vjerovnika je p</w:t>
            </w:r>
            <w:r>
              <w:rPr>
                <w:rFonts w:ascii="Arial" w:hAnsi="Arial" w:cs="Arial"/>
                <w:sz w:val="20"/>
                <w:szCs w:val="20"/>
              </w:rPr>
              <w:t>ovučena u cijelosti</w:t>
            </w:r>
            <w:r w:rsidR="00C92181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7" w:type="dxa"/>
          </w:tcPr>
          <w:p w:rsidRPr="00A654CB" w:rsidR="00D61D7A" w:rsidP="001962A8" w:rsidRDefault="00D61D7A" w14:paraId="1329EB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372344" w:rsidTr="00AA1C7F" w14:paraId="0CBE06FE" w14:textId="77777777">
        <w:tc>
          <w:tcPr>
            <w:tcW w:w="9200" w:type="dxa"/>
            <w:gridSpan w:val="8"/>
          </w:tcPr>
          <w:p w:rsidRPr="00A654CB" w:rsidR="00372344" w:rsidP="001962A8" w:rsidRDefault="00372344" w14:paraId="19EC759C" w14:textId="1CDB35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372344" w:rsidP="001962A8" w:rsidRDefault="00372344" w14:paraId="1F68A6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66BEA5CA" w14:textId="77777777">
        <w:tc>
          <w:tcPr>
            <w:tcW w:w="852" w:type="dxa"/>
          </w:tcPr>
          <w:p w:rsidRPr="00A654CB" w:rsidR="005C161F" w:rsidP="001962A8" w:rsidRDefault="005C161F" w14:paraId="2E7EC80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462.</w:t>
            </w:r>
          </w:p>
        </w:tc>
        <w:tc>
          <w:tcPr>
            <w:tcW w:w="1417" w:type="dxa"/>
          </w:tcPr>
          <w:p w:rsidRPr="00A654CB" w:rsidR="005C161F" w:rsidP="001962A8" w:rsidRDefault="005C161F" w14:paraId="50CCCB73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25109">
              <w:rPr>
                <w:rFonts w:ascii="Arial" w:hAnsi="Arial" w:cs="Arial"/>
                <w:sz w:val="20"/>
                <w:szCs w:val="20"/>
              </w:rPr>
              <w:t>ZAGREB-MONTAŽA d.o.o. za gradnju gospodarskih objekata</w:t>
            </w:r>
          </w:p>
        </w:tc>
        <w:tc>
          <w:tcPr>
            <w:tcW w:w="709" w:type="dxa"/>
          </w:tcPr>
          <w:p w:rsidRPr="00A654CB" w:rsidR="005C161F" w:rsidP="001962A8" w:rsidRDefault="005C161F" w14:paraId="5BA5CDDF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25109">
              <w:rPr>
                <w:rFonts w:ascii="Arial" w:hAnsi="Arial" w:cs="Arial"/>
                <w:sz w:val="20"/>
                <w:szCs w:val="20"/>
              </w:rPr>
              <w:t>06588149401</w:t>
            </w:r>
          </w:p>
        </w:tc>
        <w:tc>
          <w:tcPr>
            <w:tcW w:w="1134" w:type="dxa"/>
          </w:tcPr>
          <w:p w:rsidRPr="00A654CB" w:rsidR="005C161F" w:rsidP="001962A8" w:rsidRDefault="005C161F" w14:paraId="02D7CEB7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25109">
              <w:rPr>
                <w:rFonts w:ascii="Arial" w:hAnsi="Arial" w:cs="Arial"/>
                <w:sz w:val="20"/>
                <w:szCs w:val="20"/>
              </w:rPr>
              <w:t>Roberta Frangeša Mihanovića 9, 10000 Zagreb</w:t>
            </w:r>
          </w:p>
        </w:tc>
        <w:tc>
          <w:tcPr>
            <w:tcW w:w="1417" w:type="dxa"/>
          </w:tcPr>
          <w:p w:rsidRPr="00024214" w:rsidR="005C161F" w:rsidP="001962A8" w:rsidRDefault="005C161F" w14:paraId="2EF1149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4214">
              <w:rPr>
                <w:rFonts w:ascii="Arial" w:hAnsi="Arial" w:cs="Arial"/>
                <w:sz w:val="20"/>
                <w:szCs w:val="20"/>
              </w:rPr>
              <w:t>351.498.831,39 kn</w:t>
            </w:r>
          </w:p>
          <w:p w:rsidRPr="00024214" w:rsidR="007C7E77" w:rsidP="001962A8" w:rsidRDefault="007C7E77" w14:paraId="765A3EB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7C7E77" w:rsidP="001962A8" w:rsidRDefault="007C7E77" w14:paraId="2C21E8C5" w14:textId="3589FC93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110" w:type="dxa"/>
          </w:tcPr>
          <w:p w:rsidRPr="00A654CB" w:rsidR="005C161F" w:rsidP="001962A8" w:rsidRDefault="005C161F" w14:paraId="2BEBA071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847F4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0976D57D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Pr="00A654CB" w:rsidR="005C161F" w:rsidP="001962A8" w:rsidRDefault="005C161F" w14:paraId="2EE8C5FF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Pr="00A654CB" w:rsidR="005C161F" w:rsidP="001962A8" w:rsidRDefault="005C161F" w14:paraId="33009A35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Pr="00A654CB" w:rsidR="005C161F" w:rsidP="001962A8" w:rsidRDefault="005C161F" w14:paraId="3928C38A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Pr="00A654CB" w:rsidR="005C161F" w:rsidP="001962A8" w:rsidRDefault="005C161F" w14:paraId="6BE24844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Pr="00A654CB" w:rsidR="005C161F" w:rsidP="001962A8" w:rsidRDefault="005C161F" w14:paraId="62FB4F50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Pr="00A654CB" w:rsidR="005C161F" w:rsidP="001962A8" w:rsidRDefault="005C161F" w14:paraId="5E1E9E95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Pr="00A654CB" w:rsidR="005C161F" w:rsidP="001962A8" w:rsidRDefault="005C161F" w14:paraId="57B690E5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Pr="00A654CB" w:rsidR="005C161F" w:rsidP="001962A8" w:rsidRDefault="005C161F" w14:paraId="5D296609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Pr="00A654CB" w:rsidR="005C161F" w:rsidP="001962A8" w:rsidRDefault="005C161F" w14:paraId="183C5A70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BA43CB" w:rsidP="001962A8" w:rsidRDefault="00BA43CB" w14:paraId="23A8CB24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BA43CB" w:rsidP="001962A8" w:rsidRDefault="00BA43CB" w14:paraId="334C2D04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BA43CB" w:rsidP="001962A8" w:rsidRDefault="00BA43CB" w14:paraId="04ECECBC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BA43CB" w:rsidP="001962A8" w:rsidRDefault="00BA43CB" w14:paraId="63736E39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BA43CB" w:rsidP="001962A8" w:rsidRDefault="00BA43CB" w14:paraId="03DD81C1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BA43CB" w:rsidP="001962A8" w:rsidRDefault="00BA43CB" w14:paraId="74239FA2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BA43CB" w:rsidP="001962A8" w:rsidRDefault="00BA43CB" w14:paraId="1A8D6EB8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BA43CB" w:rsidP="001962A8" w:rsidRDefault="00BA43CB" w14:paraId="4A2EB2A4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BA43CB" w:rsidP="001962A8" w:rsidRDefault="00BA43CB" w14:paraId="0A33E9DA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BA43CB" w:rsidP="001962A8" w:rsidRDefault="00BA43CB" w14:paraId="6287F8B9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Pr="00A654CB" w:rsidR="005C161F" w:rsidP="001962A8" w:rsidRDefault="005C161F" w14:paraId="5E663521" w14:textId="61A240D0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A43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3847F4" w:rsidR="005C161F" w:rsidP="001962A8" w:rsidRDefault="005C161F" w14:paraId="121126E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47F4">
              <w:rPr>
                <w:rFonts w:ascii="Arial" w:hAnsi="Arial" w:cs="Arial"/>
                <w:sz w:val="20"/>
                <w:szCs w:val="20"/>
              </w:rPr>
              <w:lastRenderedPageBreak/>
              <w:t>351.498.831,39 kn</w:t>
            </w:r>
          </w:p>
          <w:p w:rsidRPr="00A654CB" w:rsidR="005C161F" w:rsidP="001962A8" w:rsidRDefault="005C161F" w14:paraId="370E45AF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Pr="00A654CB" w:rsidR="005C161F" w:rsidP="001962A8" w:rsidRDefault="005C161F" w14:paraId="39941547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Pr="00A654CB" w:rsidR="005C161F" w:rsidP="001962A8" w:rsidRDefault="005C161F" w14:paraId="0101224F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Pr="00A654CB" w:rsidR="005C161F" w:rsidP="001962A8" w:rsidRDefault="005C161F" w14:paraId="238DD830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Pr="00A654CB" w:rsidR="005C161F" w:rsidP="001962A8" w:rsidRDefault="005C161F" w14:paraId="13AB78B7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Pr="00A654CB" w:rsidR="005C161F" w:rsidP="001962A8" w:rsidRDefault="005C161F" w14:paraId="3442CA34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Pr="00A654CB" w:rsidR="005C161F" w:rsidP="001962A8" w:rsidRDefault="005C161F" w14:paraId="0153F430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Pr="00A654CB" w:rsidR="005C161F" w:rsidP="001962A8" w:rsidRDefault="005C161F" w14:paraId="0CCB959E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Pr="00A654CB" w:rsidR="005C161F" w:rsidP="001962A8" w:rsidRDefault="005C161F" w14:paraId="793784C2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Pr="00A654CB" w:rsidR="005C161F" w:rsidP="001962A8" w:rsidRDefault="005C161F" w14:paraId="7B8C52FF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Pr="00A654CB" w:rsidR="005C161F" w:rsidP="001962A8" w:rsidRDefault="005C161F" w14:paraId="5C31E47E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BA43CB" w:rsidP="003D546E" w:rsidRDefault="00BA43CB" w14:paraId="36B2989D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BA43CB" w:rsidP="003D546E" w:rsidRDefault="00BA43CB" w14:paraId="1116C68F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BA43CB" w:rsidP="003D546E" w:rsidRDefault="00BA43CB" w14:paraId="7FA335CC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BA43CB" w:rsidP="003D546E" w:rsidRDefault="00BA43CB" w14:paraId="301E09FC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BA43CB" w:rsidP="003D546E" w:rsidRDefault="00BA43CB" w14:paraId="2A9C666C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BA43CB" w:rsidP="003D546E" w:rsidRDefault="00BA43CB" w14:paraId="49D56808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BA43CB" w:rsidP="003D546E" w:rsidRDefault="00BA43CB" w14:paraId="238D931F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BA43CB" w:rsidP="003D546E" w:rsidRDefault="00BA43CB" w14:paraId="22604E60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BA43CB" w:rsidP="003D546E" w:rsidRDefault="00BA43CB" w14:paraId="43E1196D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BA43CB" w:rsidP="003D546E" w:rsidRDefault="00BA43CB" w14:paraId="6B67B3EB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Pr="00A654CB" w:rsidR="005C161F" w:rsidP="003D546E" w:rsidRDefault="005C161F" w14:paraId="01179B15" w14:textId="2DFFD103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A43CB">
              <w:rPr>
                <w:rFonts w:ascii="Arial" w:hAnsi="Arial" w:cs="Arial"/>
                <w:sz w:val="20"/>
                <w:szCs w:val="20"/>
              </w:rPr>
              <w:t xml:space="preserve">350.055,747,81 </w:t>
            </w:r>
            <w:r w:rsidRPr="00BA43CB" w:rsidR="003D546E">
              <w:rPr>
                <w:rFonts w:ascii="Arial" w:hAnsi="Arial" w:cs="Arial"/>
                <w:sz w:val="20"/>
                <w:szCs w:val="20"/>
              </w:rPr>
              <w:t>kn</w:t>
            </w:r>
            <w:r w:rsidRPr="00BA43CB" w:rsidR="001C4896">
              <w:rPr>
                <w:rFonts w:ascii="Arial" w:hAnsi="Arial" w:cs="Arial"/>
                <w:sz w:val="20"/>
                <w:szCs w:val="20"/>
              </w:rPr>
              <w:t>. u tablici,</w:t>
            </w:r>
            <w:r w:rsidRPr="00BA43CB" w:rsidR="003D546E">
              <w:t xml:space="preserve"> s</w:t>
            </w:r>
            <w:r w:rsidR="003D546E">
              <w:t xml:space="preserve"> time da otklanja </w:t>
            </w:r>
            <w:r w:rsidRPr="008E5E1F" w:rsidR="003D546E">
              <w:rPr>
                <w:rFonts w:ascii="Arial" w:hAnsi="Arial" w:cs="Arial"/>
                <w:sz w:val="20"/>
                <w:szCs w:val="20"/>
              </w:rPr>
              <w:t>osporavanje iznosa od 17.533,93 kn</w:t>
            </w:r>
            <w:r w:rsidR="003D546E">
              <w:rPr>
                <w:rFonts w:ascii="Arial" w:hAnsi="Arial" w:cs="Arial"/>
                <w:sz w:val="20"/>
                <w:szCs w:val="20"/>
              </w:rPr>
              <w:t xml:space="preserve"> tako da</w:t>
            </w:r>
            <w:r w:rsidR="001C4896">
              <w:rPr>
                <w:rFonts w:ascii="Arial" w:hAnsi="Arial" w:cs="Arial"/>
                <w:sz w:val="20"/>
                <w:szCs w:val="20"/>
              </w:rPr>
              <w:t xml:space="preserve"> ostaje kod </w:t>
            </w:r>
            <w:r w:rsidR="003D546E">
              <w:rPr>
                <w:rFonts w:ascii="Arial" w:hAnsi="Arial" w:cs="Arial"/>
                <w:sz w:val="20"/>
                <w:szCs w:val="20"/>
              </w:rPr>
              <w:t xml:space="preserve"> osporava</w:t>
            </w:r>
            <w:r w:rsidR="001C4896">
              <w:rPr>
                <w:rFonts w:ascii="Arial" w:hAnsi="Arial" w:cs="Arial"/>
                <w:sz w:val="20"/>
                <w:szCs w:val="20"/>
              </w:rPr>
              <w:t>nja</w:t>
            </w:r>
            <w:r w:rsidR="003D546E">
              <w:rPr>
                <w:rFonts w:ascii="Arial" w:hAnsi="Arial" w:cs="Arial"/>
                <w:sz w:val="20"/>
                <w:szCs w:val="20"/>
              </w:rPr>
              <w:t xml:space="preserve"> tražbin</w:t>
            </w:r>
            <w:r w:rsidR="001C4896">
              <w:rPr>
                <w:rFonts w:ascii="Arial" w:hAnsi="Arial" w:cs="Arial"/>
                <w:sz w:val="20"/>
                <w:szCs w:val="20"/>
              </w:rPr>
              <w:t>e</w:t>
            </w:r>
            <w:r w:rsidR="003D546E">
              <w:rPr>
                <w:rFonts w:ascii="Arial" w:hAnsi="Arial" w:cs="Arial"/>
                <w:sz w:val="20"/>
                <w:szCs w:val="20"/>
              </w:rPr>
              <w:t xml:space="preserve"> od 350.038.213,88 kn</w:t>
            </w:r>
          </w:p>
        </w:tc>
        <w:tc>
          <w:tcPr>
            <w:tcW w:w="1403" w:type="dxa"/>
          </w:tcPr>
          <w:p w:rsidRPr="009E2B3A" w:rsidR="005C161F" w:rsidP="001962A8" w:rsidRDefault="005C161F" w14:paraId="01A517ED" w14:textId="16EAF2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2B3A">
              <w:rPr>
                <w:rFonts w:ascii="Arial" w:hAnsi="Arial" w:cs="Arial"/>
                <w:sz w:val="20"/>
                <w:szCs w:val="20"/>
              </w:rPr>
              <w:lastRenderedPageBreak/>
              <w:t xml:space="preserve">Za dio tražbine </w:t>
            </w:r>
            <w:r w:rsidRPr="009E2B3A" w:rsidR="009E2B3A">
              <w:rPr>
                <w:rFonts w:ascii="Arial" w:hAnsi="Arial" w:cs="Arial"/>
                <w:sz w:val="20"/>
                <w:szCs w:val="20"/>
              </w:rPr>
              <w:t xml:space="preserve">u iznosu od 1.443.083,58 kn koji se odnosi na sporazum o preuzimanju dijela radova odnosno </w:t>
            </w:r>
            <w:r w:rsidRPr="009E2B3A" w:rsidR="009E2B3A">
              <w:rPr>
                <w:rFonts w:ascii="Arial" w:hAnsi="Arial" w:cs="Arial"/>
                <w:sz w:val="20"/>
                <w:szCs w:val="20"/>
              </w:rPr>
              <w:lastRenderedPageBreak/>
              <w:t xml:space="preserve">isplaćeni </w:t>
            </w:r>
            <w:proofErr w:type="spellStart"/>
            <w:r w:rsidRPr="009E2B3A" w:rsidR="009E2B3A">
              <w:rPr>
                <w:rFonts w:ascii="Arial" w:hAnsi="Arial" w:cs="Arial"/>
                <w:sz w:val="20"/>
                <w:szCs w:val="20"/>
              </w:rPr>
              <w:t>zadržaj</w:t>
            </w:r>
            <w:proofErr w:type="spellEnd"/>
            <w:r w:rsidRPr="009E2B3A" w:rsidR="009E2B3A">
              <w:rPr>
                <w:rFonts w:ascii="Arial" w:hAnsi="Arial" w:cs="Arial"/>
                <w:sz w:val="20"/>
                <w:szCs w:val="20"/>
              </w:rPr>
              <w:t xml:space="preserve"> DIVU čija se osnovanost se tek mora opravdati</w:t>
            </w:r>
            <w:r w:rsidRPr="009E2B3A">
              <w:rPr>
                <w:rFonts w:ascii="Arial" w:hAnsi="Arial" w:cs="Arial"/>
                <w:sz w:val="20"/>
                <w:szCs w:val="20"/>
              </w:rPr>
              <w:t>, a preostali dio tražbine odnosi se na uvjetnu tražbinu.</w:t>
            </w:r>
          </w:p>
          <w:p w:rsidRPr="00A654CB" w:rsidR="005C161F" w:rsidP="001962A8" w:rsidRDefault="005C161F" w14:paraId="3593816B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Pr="00A654CB" w:rsidR="005C161F" w:rsidP="001962A8" w:rsidRDefault="005C161F" w14:paraId="76D8AC30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Pr="00A654CB" w:rsidR="005C161F" w:rsidP="001962A8" w:rsidRDefault="005C161F" w14:paraId="71529583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23A1F">
              <w:rPr>
                <w:rFonts w:ascii="Arial" w:hAnsi="Arial" w:cs="Arial"/>
                <w:sz w:val="20"/>
                <w:szCs w:val="20"/>
              </w:rPr>
              <w:t xml:space="preserve">Osporeni iznos odnosi se na uvjetnu tražbinu koja nije nastala do otvaranja </w:t>
            </w:r>
            <w:proofErr w:type="spellStart"/>
            <w:r w:rsidRPr="00723A1F">
              <w:rPr>
                <w:rFonts w:ascii="Arial" w:hAnsi="Arial" w:cs="Arial"/>
                <w:sz w:val="20"/>
                <w:szCs w:val="20"/>
              </w:rPr>
              <w:t>predstečajnog</w:t>
            </w:r>
            <w:proofErr w:type="spellEnd"/>
            <w:r w:rsidRPr="00723A1F">
              <w:rPr>
                <w:rFonts w:ascii="Arial" w:hAnsi="Arial" w:cs="Arial"/>
                <w:sz w:val="20"/>
                <w:szCs w:val="20"/>
              </w:rPr>
              <w:t xml:space="preserve"> postupka.</w:t>
            </w:r>
          </w:p>
        </w:tc>
        <w:tc>
          <w:tcPr>
            <w:tcW w:w="247" w:type="dxa"/>
          </w:tcPr>
          <w:p w:rsidRPr="00A654CB" w:rsidR="005C161F" w:rsidP="001962A8" w:rsidRDefault="005C161F" w14:paraId="083EA7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443D62" w:rsidTr="00A8131E" w14:paraId="568A3AB6" w14:textId="77777777">
        <w:tc>
          <w:tcPr>
            <w:tcW w:w="852" w:type="dxa"/>
          </w:tcPr>
          <w:p w:rsidRPr="00A654CB" w:rsidR="00443D62" w:rsidP="001962A8" w:rsidRDefault="00443D62" w14:paraId="2C3212D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024214" w:rsidP="001962A8" w:rsidRDefault="00024214" w14:paraId="528CE22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63F9F" w:rsidP="001962A8" w:rsidRDefault="005565F8" w14:paraId="20ADDA48" w14:textId="2C575D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Utvrđuje se da se podneskom od 12. rujna 2022. vjerovnik očitovao da je po prve dvije prijave tražbine prijavljen iznos od 1.460.617,51 kn tako da ukupan zbroj svih tražbina iznosi </w:t>
            </w:r>
            <w:r w:rsidRPr="005565F8">
              <w:rPr>
                <w:rFonts w:ascii="Arial" w:hAnsi="Arial" w:cs="Arial"/>
                <w:sz w:val="20"/>
                <w:szCs w:val="20"/>
              </w:rPr>
              <w:t>351.498.831,39 k</w:t>
            </w:r>
            <w:r>
              <w:rPr>
                <w:rFonts w:ascii="Arial" w:hAnsi="Arial" w:cs="Arial"/>
                <w:sz w:val="20"/>
                <w:szCs w:val="20"/>
              </w:rPr>
              <w:t>n.</w:t>
            </w:r>
          </w:p>
          <w:p w:rsidR="00A86853" w:rsidP="001962A8" w:rsidRDefault="00A86853" w14:paraId="2EA959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63F9F" w:rsidP="001962A8" w:rsidRDefault="006101DE" w14:paraId="19A4B4E5" w14:textId="3B6575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6DCF">
              <w:rPr>
                <w:rFonts w:ascii="Arial" w:hAnsi="Arial" w:cs="Arial"/>
                <w:sz w:val="20"/>
                <w:szCs w:val="20"/>
              </w:rPr>
              <w:t>Dužnik je n</w:t>
            </w:r>
            <w:r w:rsidRPr="00D96DCF" w:rsidR="00DA2CE9">
              <w:rPr>
                <w:rFonts w:ascii="Arial" w:hAnsi="Arial" w:cs="Arial"/>
                <w:sz w:val="20"/>
                <w:szCs w:val="20"/>
              </w:rPr>
              <w:t>a</w:t>
            </w:r>
            <w:r w:rsidRPr="00D96DCF" w:rsidR="00763F9F">
              <w:rPr>
                <w:rFonts w:ascii="Arial" w:hAnsi="Arial" w:cs="Arial"/>
                <w:sz w:val="20"/>
                <w:szCs w:val="20"/>
              </w:rPr>
              <w:t xml:space="preserve"> upit suda u odnosu na koji dio potraživanja se vode arbitražni postupak</w:t>
            </w:r>
            <w:r w:rsidR="00BC39EF">
              <w:rPr>
                <w:rFonts w:ascii="Arial" w:hAnsi="Arial" w:cs="Arial"/>
                <w:sz w:val="20"/>
                <w:szCs w:val="20"/>
              </w:rPr>
              <w:t xml:space="preserve"> da li 1.443.083,88 kn ili drugi iznos dužnik </w:t>
            </w:r>
            <w:r w:rsidR="00A86853">
              <w:rPr>
                <w:rFonts w:ascii="Arial" w:hAnsi="Arial" w:cs="Arial"/>
                <w:sz w:val="20"/>
                <w:szCs w:val="20"/>
              </w:rPr>
              <w:t>u podnesku od 19. rujna 2022.</w:t>
            </w:r>
            <w:r w:rsidR="00BC39EF">
              <w:rPr>
                <w:rFonts w:ascii="Arial" w:hAnsi="Arial" w:cs="Arial"/>
                <w:sz w:val="20"/>
                <w:szCs w:val="20"/>
              </w:rPr>
              <w:t xml:space="preserve"> nave</w:t>
            </w:r>
            <w:r w:rsidR="00E22907">
              <w:rPr>
                <w:rFonts w:ascii="Arial" w:hAnsi="Arial" w:cs="Arial"/>
                <w:sz w:val="20"/>
                <w:szCs w:val="20"/>
              </w:rPr>
              <w:t>o</w:t>
            </w:r>
            <w:r w:rsidR="00BC39EF">
              <w:rPr>
                <w:rFonts w:ascii="Arial" w:hAnsi="Arial" w:cs="Arial"/>
                <w:sz w:val="20"/>
                <w:szCs w:val="20"/>
              </w:rPr>
              <w:t xml:space="preserve"> da </w:t>
            </w:r>
            <w:r w:rsidR="00E22907">
              <w:rPr>
                <w:rFonts w:ascii="Arial" w:hAnsi="Arial" w:cs="Arial"/>
                <w:sz w:val="20"/>
                <w:szCs w:val="20"/>
              </w:rPr>
              <w:t xml:space="preserve">se ne vodi arbitražni postupak </w:t>
            </w:r>
            <w:r w:rsidR="00A4262F">
              <w:rPr>
                <w:rFonts w:ascii="Arial" w:hAnsi="Arial" w:cs="Arial"/>
                <w:sz w:val="20"/>
                <w:szCs w:val="20"/>
              </w:rPr>
              <w:t>u odnosu na osporeni dio tražbine.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96DCF">
              <w:rPr>
                <w:rFonts w:ascii="Arial" w:hAnsi="Arial" w:cs="Arial"/>
                <w:sz w:val="20"/>
                <w:szCs w:val="20"/>
              </w:rPr>
              <w:t xml:space="preserve">Isto je naveo i vjerovnik u podnesku od 20. rujna 2022. </w:t>
            </w:r>
            <w:r>
              <w:rPr>
                <w:rFonts w:ascii="Arial" w:hAnsi="Arial" w:cs="Arial"/>
                <w:sz w:val="20"/>
                <w:szCs w:val="20"/>
              </w:rPr>
              <w:t xml:space="preserve">U svezi navedenog ističe se da je u tablici osporenih potraživanja </w:t>
            </w:r>
            <w:r w:rsidR="00D96DCF">
              <w:rPr>
                <w:rFonts w:ascii="Arial" w:hAnsi="Arial" w:cs="Arial"/>
                <w:sz w:val="20"/>
                <w:szCs w:val="20"/>
              </w:rPr>
              <w:t>FINA pogrešno navela razlog osporavanja dijela tražbine kada je navela da se dio osporava</w:t>
            </w:r>
            <w:r w:rsidRPr="006101DE">
              <w:rPr>
                <w:rFonts w:ascii="Arial" w:hAnsi="Arial" w:cs="Arial"/>
                <w:sz w:val="20"/>
                <w:szCs w:val="20"/>
              </w:rPr>
              <w:t xml:space="preserve"> vode se arbitražni postupci</w:t>
            </w:r>
            <w:r w:rsidR="00D96DC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86853" w:rsidP="001962A8" w:rsidRDefault="00A86853" w14:paraId="2C638430" w14:textId="00D2EB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C2E81" w:rsidP="001962A8" w:rsidRDefault="00D96DCF" w14:paraId="38A4666D" w14:textId="024208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6DCF">
              <w:rPr>
                <w:rFonts w:ascii="Arial" w:hAnsi="Arial" w:cs="Arial"/>
                <w:sz w:val="20"/>
                <w:szCs w:val="20"/>
              </w:rPr>
              <w:t>N</w:t>
            </w:r>
            <w:r w:rsidRPr="001C4896">
              <w:rPr>
                <w:rFonts w:ascii="Arial" w:hAnsi="Arial" w:cs="Arial"/>
                <w:sz w:val="20"/>
                <w:szCs w:val="20"/>
              </w:rPr>
              <w:t>a upit suda dužniku ostaje li kod osporavanja izjavljuje da</w:t>
            </w:r>
            <w:r w:rsidR="00BA43CB">
              <w:rPr>
                <w:rFonts w:ascii="Arial" w:hAnsi="Arial" w:cs="Arial"/>
                <w:sz w:val="20"/>
                <w:szCs w:val="20"/>
              </w:rPr>
              <w:t xml:space="preserve"> ostaje kod cjelokupnog osporavanja.</w:t>
            </w:r>
          </w:p>
          <w:p w:rsidR="00D96DCF" w:rsidP="001962A8" w:rsidRDefault="00D96DCF" w14:paraId="3392B83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8F1890" w:rsidR="00EC2E81" w:rsidP="001962A8" w:rsidRDefault="00876AA0" w14:paraId="39F19BEF" w14:textId="204000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1890">
              <w:rPr>
                <w:rFonts w:ascii="Arial" w:hAnsi="Arial" w:cs="Arial"/>
                <w:sz w:val="20"/>
                <w:szCs w:val="20"/>
              </w:rPr>
              <w:t xml:space="preserve">Zbroj uvjetnih tražbina po trećoj  prijavi kojom je prijavljena 237.141.293,79 kn i po četvrtoj prijavi kojom je prijavljena uvjetna tražbina u iznosu od 112.896.920,09 kn iznosi 350.038.213,88 kn, a kao </w:t>
            </w:r>
            <w:r w:rsidR="001C4896">
              <w:rPr>
                <w:rFonts w:ascii="Arial" w:hAnsi="Arial" w:cs="Arial"/>
                <w:sz w:val="20"/>
                <w:szCs w:val="20"/>
              </w:rPr>
              <w:t>„</w:t>
            </w:r>
            <w:r w:rsidRPr="008F1890">
              <w:rPr>
                <w:rFonts w:ascii="Arial" w:hAnsi="Arial" w:cs="Arial"/>
                <w:sz w:val="20"/>
                <w:szCs w:val="20"/>
              </w:rPr>
              <w:t>uvjetnu</w:t>
            </w:r>
            <w:r w:rsidR="001C4896">
              <w:rPr>
                <w:rFonts w:ascii="Arial" w:hAnsi="Arial" w:cs="Arial"/>
                <w:sz w:val="20"/>
                <w:szCs w:val="20"/>
              </w:rPr>
              <w:t>“</w:t>
            </w:r>
            <w:r w:rsidRPr="008F1890">
              <w:rPr>
                <w:rFonts w:ascii="Arial" w:hAnsi="Arial" w:cs="Arial"/>
                <w:sz w:val="20"/>
                <w:szCs w:val="20"/>
              </w:rPr>
              <w:t xml:space="preserve"> traž</w:t>
            </w:r>
            <w:r w:rsidRPr="008F1890" w:rsidR="00E22907">
              <w:rPr>
                <w:rFonts w:ascii="Arial" w:hAnsi="Arial" w:cs="Arial"/>
                <w:sz w:val="20"/>
                <w:szCs w:val="20"/>
              </w:rPr>
              <w:t>b</w:t>
            </w:r>
            <w:r w:rsidRPr="008F1890">
              <w:rPr>
                <w:rFonts w:ascii="Arial" w:hAnsi="Arial" w:cs="Arial"/>
                <w:sz w:val="20"/>
                <w:szCs w:val="20"/>
              </w:rPr>
              <w:t>inu povjerenik je osporio 350.055,747,81 kn.</w:t>
            </w:r>
          </w:p>
          <w:p w:rsidRPr="00E17D49" w:rsidR="00A4262F" w:rsidP="001962A8" w:rsidRDefault="00A4262F" w14:paraId="4857572E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876AA0" w:rsidP="00987D82" w:rsidRDefault="001C4896" w14:paraId="1BB79C64" w14:textId="3EF8AA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Utvrđuje se da je povjerenik otklonio </w:t>
            </w:r>
            <w:r w:rsidRPr="008E5E1F">
              <w:rPr>
                <w:rFonts w:ascii="Arial" w:hAnsi="Arial" w:cs="Arial"/>
                <w:sz w:val="20"/>
                <w:szCs w:val="20"/>
              </w:rPr>
              <w:t>osporavanje</w:t>
            </w:r>
            <w:r w:rsidRPr="008E5E1F" w:rsidR="008E5E1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tražbine u dijelu </w:t>
            </w:r>
            <w:r w:rsidRPr="008E5E1F" w:rsidR="00BA43CB">
              <w:rPr>
                <w:rFonts w:ascii="Arial" w:hAnsi="Arial" w:cs="Arial"/>
                <w:sz w:val="20"/>
                <w:szCs w:val="20"/>
              </w:rPr>
              <w:t xml:space="preserve">iznosa od </w:t>
            </w:r>
            <w:r w:rsidRPr="008E5E1F" w:rsidR="008E5E1F">
              <w:rPr>
                <w:rFonts w:ascii="Arial" w:hAnsi="Arial" w:cs="Arial"/>
                <w:sz w:val="20"/>
                <w:szCs w:val="20"/>
              </w:rPr>
              <w:t>17.533,93 kn</w:t>
            </w:r>
            <w:r>
              <w:t xml:space="preserve"> te je ostao kod osporavanja </w:t>
            </w:r>
            <w:r w:rsidRPr="001C4896">
              <w:rPr>
                <w:rFonts w:ascii="Arial" w:hAnsi="Arial" w:cs="Arial"/>
                <w:sz w:val="20"/>
                <w:szCs w:val="20"/>
              </w:rPr>
              <w:t>iznos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19663A">
              <w:rPr>
                <w:rFonts w:ascii="Arial" w:hAnsi="Arial" w:cs="Arial"/>
                <w:sz w:val="20"/>
                <w:szCs w:val="20"/>
              </w:rPr>
              <w:t xml:space="preserve"> 350.038.213,88 kn.</w:t>
            </w:r>
          </w:p>
          <w:p w:rsidR="009621B8" w:rsidP="00987D82" w:rsidRDefault="009621B8" w14:paraId="6DE7A65E" w14:textId="6AE667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9663A" w:rsidP="001962A8" w:rsidRDefault="00E17D49" w14:paraId="0993AD0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3A1F">
              <w:rPr>
                <w:rFonts w:ascii="Arial" w:hAnsi="Arial" w:cs="Arial"/>
                <w:sz w:val="20"/>
                <w:szCs w:val="20"/>
              </w:rPr>
              <w:t>Iz prijava proizlazi da je vjerovnik naveo da za sve</w:t>
            </w:r>
            <w:r w:rsidRPr="00723A1F" w:rsidR="009621B8">
              <w:rPr>
                <w:rFonts w:ascii="Arial" w:hAnsi="Arial" w:cs="Arial"/>
                <w:sz w:val="20"/>
                <w:szCs w:val="20"/>
              </w:rPr>
              <w:t xml:space="preserve"> tražbine osim tražbine po četvrtoj prijavi tražbina kojom je prijavljena uvjetna tražbina u iznosu od 112.896.920,09 kn</w:t>
            </w:r>
            <w:r w:rsidRPr="00723A1F">
              <w:rPr>
                <w:rFonts w:ascii="Arial" w:hAnsi="Arial" w:cs="Arial"/>
                <w:sz w:val="20"/>
                <w:szCs w:val="20"/>
              </w:rPr>
              <w:t xml:space="preserve"> raspolaže ovršnom ispravom.</w:t>
            </w:r>
          </w:p>
          <w:p w:rsidR="009621B8" w:rsidP="001962A8" w:rsidRDefault="00E17D49" w14:paraId="240EFD96" w14:textId="31A1DD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3A1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3A1F" w:rsidR="00723A1F">
              <w:rPr>
                <w:rFonts w:ascii="Arial" w:hAnsi="Arial" w:cs="Arial"/>
                <w:sz w:val="20"/>
                <w:szCs w:val="20"/>
              </w:rPr>
              <w:t>Punomoćnik dužnika osporava</w:t>
            </w:r>
            <w:r w:rsidR="00723A1F">
              <w:rPr>
                <w:rFonts w:ascii="Arial" w:hAnsi="Arial" w:cs="Arial"/>
                <w:sz w:val="20"/>
                <w:szCs w:val="20"/>
              </w:rPr>
              <w:t xml:space="preserve"> da bi postojala ovršna isprava, odnosno</w:t>
            </w:r>
            <w:r w:rsidR="0019663A">
              <w:rPr>
                <w:rFonts w:ascii="Arial" w:hAnsi="Arial" w:cs="Arial"/>
                <w:sz w:val="20"/>
                <w:szCs w:val="20"/>
              </w:rPr>
              <w:t xml:space="preserve"> tvrdi da</w:t>
            </w:r>
            <w:r w:rsidR="00723A1F">
              <w:rPr>
                <w:rFonts w:ascii="Arial" w:hAnsi="Arial" w:cs="Arial"/>
                <w:sz w:val="20"/>
                <w:szCs w:val="20"/>
              </w:rPr>
              <w:t xml:space="preserve"> ovršn</w:t>
            </w:r>
            <w:r w:rsidR="0019663A">
              <w:rPr>
                <w:rFonts w:ascii="Arial" w:hAnsi="Arial" w:cs="Arial"/>
                <w:sz w:val="20"/>
                <w:szCs w:val="20"/>
              </w:rPr>
              <w:t>a isprava postoji u korist DIV Grupa d.o.o.,</w:t>
            </w:r>
            <w:r w:rsidR="00723A1F">
              <w:rPr>
                <w:rFonts w:ascii="Arial" w:hAnsi="Arial" w:cs="Arial"/>
                <w:sz w:val="20"/>
                <w:szCs w:val="20"/>
              </w:rPr>
              <w:t xml:space="preserve"> a ne obratno.</w:t>
            </w:r>
          </w:p>
          <w:p w:rsidRPr="00A654CB" w:rsidR="00A75F2C" w:rsidP="00A4262F" w:rsidRDefault="00A75F2C" w14:paraId="435BC711" w14:textId="016243B6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47" w:type="dxa"/>
          </w:tcPr>
          <w:p w:rsidRPr="00A654CB" w:rsidR="00443D62" w:rsidP="001962A8" w:rsidRDefault="00443D62" w14:paraId="32F0AF8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341A0D6F" w14:textId="77777777">
        <w:tc>
          <w:tcPr>
            <w:tcW w:w="852" w:type="dxa"/>
          </w:tcPr>
          <w:p w:rsidRPr="00A654CB" w:rsidR="005C161F" w:rsidP="001962A8" w:rsidRDefault="005C161F" w14:paraId="3AEB284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466.</w:t>
            </w:r>
          </w:p>
        </w:tc>
        <w:tc>
          <w:tcPr>
            <w:tcW w:w="1417" w:type="dxa"/>
          </w:tcPr>
          <w:p w:rsidRPr="00723A1F" w:rsidR="005C161F" w:rsidP="001962A8" w:rsidRDefault="005C161F" w14:paraId="6A74E2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3A1F">
              <w:rPr>
                <w:rFonts w:ascii="Arial" w:hAnsi="Arial" w:cs="Arial"/>
                <w:sz w:val="20"/>
                <w:szCs w:val="20"/>
              </w:rPr>
              <w:t xml:space="preserve">ZAST, društvo s </w:t>
            </w:r>
            <w:r w:rsidRPr="00723A1F">
              <w:rPr>
                <w:rFonts w:ascii="Arial" w:hAnsi="Arial" w:cs="Arial"/>
                <w:sz w:val="20"/>
                <w:szCs w:val="20"/>
              </w:rPr>
              <w:lastRenderedPageBreak/>
              <w:t>ograničenom odgovornošću, za zaštitu na radu, zaštitu od požara i zaštitu čovjekove okoline</w:t>
            </w:r>
          </w:p>
        </w:tc>
        <w:tc>
          <w:tcPr>
            <w:tcW w:w="709" w:type="dxa"/>
          </w:tcPr>
          <w:p w:rsidRPr="00723A1F" w:rsidR="005C161F" w:rsidP="001962A8" w:rsidRDefault="005C161F" w14:paraId="2130258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3A1F">
              <w:rPr>
                <w:rFonts w:ascii="Arial" w:hAnsi="Arial" w:cs="Arial"/>
                <w:sz w:val="20"/>
                <w:szCs w:val="20"/>
              </w:rPr>
              <w:lastRenderedPageBreak/>
              <w:t>55945864</w:t>
            </w:r>
            <w:r w:rsidRPr="00723A1F">
              <w:rPr>
                <w:rFonts w:ascii="Arial" w:hAnsi="Arial" w:cs="Arial"/>
                <w:sz w:val="20"/>
                <w:szCs w:val="20"/>
              </w:rPr>
              <w:lastRenderedPageBreak/>
              <w:t>193</w:t>
            </w:r>
          </w:p>
        </w:tc>
        <w:tc>
          <w:tcPr>
            <w:tcW w:w="1134" w:type="dxa"/>
          </w:tcPr>
          <w:p w:rsidRPr="00723A1F" w:rsidR="005C161F" w:rsidP="001962A8" w:rsidRDefault="005C161F" w14:paraId="4F1CA5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23A1F">
              <w:rPr>
                <w:rFonts w:ascii="Arial" w:hAnsi="Arial" w:cs="Arial"/>
                <w:sz w:val="20"/>
                <w:szCs w:val="20"/>
              </w:rPr>
              <w:lastRenderedPageBreak/>
              <w:t>Tončićeva</w:t>
            </w:r>
            <w:proofErr w:type="spellEnd"/>
            <w:r w:rsidRPr="00723A1F">
              <w:rPr>
                <w:rFonts w:ascii="Arial" w:hAnsi="Arial" w:cs="Arial"/>
                <w:sz w:val="20"/>
                <w:szCs w:val="20"/>
              </w:rPr>
              <w:t xml:space="preserve"> 2/1, </w:t>
            </w:r>
            <w:r w:rsidRPr="00723A1F">
              <w:rPr>
                <w:rFonts w:ascii="Arial" w:hAnsi="Arial" w:cs="Arial"/>
                <w:sz w:val="20"/>
                <w:szCs w:val="20"/>
              </w:rPr>
              <w:lastRenderedPageBreak/>
              <w:t>21000 Split</w:t>
            </w:r>
          </w:p>
        </w:tc>
        <w:tc>
          <w:tcPr>
            <w:tcW w:w="1417" w:type="dxa"/>
          </w:tcPr>
          <w:p w:rsidRPr="00723A1F" w:rsidR="005C161F" w:rsidP="001962A8" w:rsidRDefault="005C161F" w14:paraId="191189A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3A1F">
              <w:rPr>
                <w:rFonts w:ascii="Arial" w:hAnsi="Arial" w:cs="Arial"/>
                <w:sz w:val="20"/>
                <w:szCs w:val="20"/>
              </w:rPr>
              <w:lastRenderedPageBreak/>
              <w:t>6.884,63 kn</w:t>
            </w:r>
          </w:p>
        </w:tc>
        <w:tc>
          <w:tcPr>
            <w:tcW w:w="1110" w:type="dxa"/>
          </w:tcPr>
          <w:p w:rsidRPr="00723A1F" w:rsidR="005C161F" w:rsidP="001962A8" w:rsidRDefault="005C161F" w14:paraId="50DBBAB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3A1F">
              <w:rPr>
                <w:rFonts w:ascii="Arial" w:hAnsi="Arial" w:cs="Arial"/>
                <w:sz w:val="20"/>
                <w:szCs w:val="20"/>
              </w:rPr>
              <w:t xml:space="preserve">DIV GRUPA </w:t>
            </w:r>
            <w:r w:rsidRPr="00723A1F">
              <w:rPr>
                <w:rFonts w:ascii="Arial" w:hAnsi="Arial" w:cs="Arial"/>
                <w:sz w:val="20"/>
                <w:szCs w:val="20"/>
              </w:rPr>
              <w:lastRenderedPageBreak/>
              <w:t>d.o.o.</w:t>
            </w:r>
          </w:p>
        </w:tc>
        <w:tc>
          <w:tcPr>
            <w:tcW w:w="1158" w:type="dxa"/>
          </w:tcPr>
          <w:p w:rsidRPr="00723A1F" w:rsidR="005C161F" w:rsidP="001962A8" w:rsidRDefault="00FF74DE" w14:paraId="1897DF65" w14:textId="11394D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3A1F">
              <w:rPr>
                <w:rFonts w:ascii="Arial" w:hAnsi="Arial" w:cs="Arial"/>
                <w:sz w:val="20"/>
                <w:szCs w:val="20"/>
              </w:rPr>
              <w:lastRenderedPageBreak/>
              <w:t>otklonjeno</w:t>
            </w:r>
            <w:r w:rsidRPr="00723A1F" w:rsidR="001C4896">
              <w:rPr>
                <w:rFonts w:ascii="Arial" w:hAnsi="Arial" w:cs="Arial"/>
                <w:sz w:val="20"/>
                <w:szCs w:val="20"/>
              </w:rPr>
              <w:t xml:space="preserve"> u cijelosti</w:t>
            </w:r>
          </w:p>
        </w:tc>
        <w:tc>
          <w:tcPr>
            <w:tcW w:w="1403" w:type="dxa"/>
          </w:tcPr>
          <w:p w:rsidRPr="00723A1F" w:rsidR="005C161F" w:rsidP="001962A8" w:rsidRDefault="005C161F" w14:paraId="68DD35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723A1F" w:rsidR="005C161F" w:rsidP="001962A8" w:rsidRDefault="005C161F" w14:paraId="09557D1E" w14:textId="50CBB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2FADA83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443D62" w:rsidTr="00A8131E" w14:paraId="216CEC0C" w14:textId="77777777">
        <w:tc>
          <w:tcPr>
            <w:tcW w:w="852" w:type="dxa"/>
          </w:tcPr>
          <w:p w:rsidRPr="00A654CB" w:rsidR="00443D62" w:rsidP="001962A8" w:rsidRDefault="00443D62" w14:paraId="5119402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A4262F" w:rsidP="001962A8" w:rsidRDefault="00A4262F" w14:paraId="05ED3D9B" w14:textId="78D8BF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43D62" w:rsidP="001962A8" w:rsidRDefault="00155B68" w14:paraId="65637FC0" w14:textId="3981BA5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1695" w:rsidR="00443D62">
              <w:rPr>
                <w:rFonts w:ascii="Arial" w:hAnsi="Arial" w:cs="Arial"/>
                <w:sz w:val="20"/>
                <w:szCs w:val="20"/>
              </w:rPr>
              <w:t xml:space="preserve">Na upit suda ostaje li kod osporavanja </w:t>
            </w:r>
            <w:r w:rsidRPr="001B1695" w:rsidR="00F83A19">
              <w:rPr>
                <w:rFonts w:ascii="Arial" w:hAnsi="Arial" w:cs="Arial"/>
                <w:sz w:val="20"/>
                <w:szCs w:val="20"/>
              </w:rPr>
              <w:t xml:space="preserve"> nakon što mu je ukazano da se radi o pravovremenoj prijavi dužnik </w:t>
            </w:r>
            <w:r w:rsidRPr="001B1695" w:rsidR="00443D62">
              <w:rPr>
                <w:rFonts w:ascii="Arial" w:hAnsi="Arial" w:cs="Arial"/>
                <w:sz w:val="20"/>
                <w:szCs w:val="20"/>
              </w:rPr>
              <w:t>izjavljuje da</w:t>
            </w:r>
            <w:r w:rsidRPr="001B1695" w:rsidR="00FF74DE">
              <w:rPr>
                <w:rFonts w:ascii="Arial" w:hAnsi="Arial" w:cs="Arial"/>
                <w:sz w:val="20"/>
                <w:szCs w:val="20"/>
              </w:rPr>
              <w:t xml:space="preserve"> ga otklanja u cijelosti</w:t>
            </w:r>
            <w:r w:rsidRPr="001B1695" w:rsidR="001C4896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654CB" w:rsidR="00443D62" w:rsidP="001B1695" w:rsidRDefault="00443D62" w14:paraId="3FD6CBA2" w14:textId="1C9FC30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47" w:type="dxa"/>
          </w:tcPr>
          <w:p w:rsidRPr="00A654CB" w:rsidR="00443D62" w:rsidP="001962A8" w:rsidRDefault="00443D62" w14:paraId="2E4ED5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058ABC64" w14:textId="77777777">
        <w:tc>
          <w:tcPr>
            <w:tcW w:w="852" w:type="dxa"/>
          </w:tcPr>
          <w:p w:rsidRPr="00A654CB" w:rsidR="005C161F" w:rsidP="001962A8" w:rsidRDefault="005C161F" w14:paraId="6682268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467.</w:t>
            </w:r>
          </w:p>
        </w:tc>
        <w:tc>
          <w:tcPr>
            <w:tcW w:w="1417" w:type="dxa"/>
          </w:tcPr>
          <w:p w:rsidRPr="00A654CB" w:rsidR="005C161F" w:rsidP="001962A8" w:rsidRDefault="005C161F" w14:paraId="2A0DD72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ZAŠTITA TRUPA OD KOROZIJE  d.o.o. za proizvodnju i usluge</w:t>
            </w:r>
          </w:p>
        </w:tc>
        <w:tc>
          <w:tcPr>
            <w:tcW w:w="709" w:type="dxa"/>
          </w:tcPr>
          <w:p w:rsidRPr="00A654CB" w:rsidR="005C161F" w:rsidP="001962A8" w:rsidRDefault="005C161F" w14:paraId="7003A42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98624292719</w:t>
            </w:r>
          </w:p>
        </w:tc>
        <w:tc>
          <w:tcPr>
            <w:tcW w:w="1134" w:type="dxa"/>
          </w:tcPr>
          <w:p w:rsidRPr="00A654CB" w:rsidR="005C161F" w:rsidP="001962A8" w:rsidRDefault="005C161F" w14:paraId="56BDFDE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Put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Supavla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21B, 21000 Split</w:t>
            </w:r>
          </w:p>
        </w:tc>
        <w:tc>
          <w:tcPr>
            <w:tcW w:w="1417" w:type="dxa"/>
          </w:tcPr>
          <w:p w:rsidRPr="00A654CB" w:rsidR="005C161F" w:rsidP="001962A8" w:rsidRDefault="005C161F" w14:paraId="51C18F1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434.430,29 kn</w:t>
            </w:r>
          </w:p>
        </w:tc>
        <w:tc>
          <w:tcPr>
            <w:tcW w:w="1110" w:type="dxa"/>
          </w:tcPr>
          <w:p w:rsidRPr="00A654CB" w:rsidR="005C161F" w:rsidP="001962A8" w:rsidRDefault="005C161F" w14:paraId="099BEE0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</w:tc>
        <w:tc>
          <w:tcPr>
            <w:tcW w:w="1158" w:type="dxa"/>
          </w:tcPr>
          <w:p w:rsidRPr="00A654CB" w:rsidR="005C161F" w:rsidP="001962A8" w:rsidRDefault="005C161F" w14:paraId="3E06651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434.430,29 kn</w:t>
            </w:r>
          </w:p>
        </w:tc>
        <w:tc>
          <w:tcPr>
            <w:tcW w:w="1403" w:type="dxa"/>
          </w:tcPr>
          <w:p w:rsidRPr="00A654CB" w:rsidR="005C161F" w:rsidP="001962A8" w:rsidRDefault="005C161F" w14:paraId="1662180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Vjerovnik prekinuo radove po ugovorima i uzrokovao kašnjenje na projektima.</w:t>
            </w:r>
          </w:p>
        </w:tc>
        <w:tc>
          <w:tcPr>
            <w:tcW w:w="247" w:type="dxa"/>
          </w:tcPr>
          <w:p w:rsidRPr="00A654CB" w:rsidR="005C161F" w:rsidP="001962A8" w:rsidRDefault="005C161F" w14:paraId="4C4170A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443D62" w:rsidTr="00A8131E" w14:paraId="6F31258D" w14:textId="77777777">
        <w:tc>
          <w:tcPr>
            <w:tcW w:w="852" w:type="dxa"/>
          </w:tcPr>
          <w:p w:rsidRPr="00A654CB" w:rsidR="00443D62" w:rsidP="001962A8" w:rsidRDefault="00443D62" w14:paraId="0DB48B1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443D62" w:rsidP="001962A8" w:rsidRDefault="00443D62" w14:paraId="7BDCDCA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43D62" w:rsidP="001962A8" w:rsidRDefault="00443D62" w14:paraId="1407012D" w14:textId="5E901D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D62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1B1695">
              <w:rPr>
                <w:rFonts w:ascii="Arial" w:hAnsi="Arial" w:cs="Arial"/>
                <w:sz w:val="20"/>
                <w:szCs w:val="20"/>
              </w:rPr>
              <w:t xml:space="preserve"> ostaje.</w:t>
            </w:r>
          </w:p>
          <w:p w:rsidR="00D61D7A" w:rsidP="001962A8" w:rsidRDefault="00D61D7A" w14:paraId="30754C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F4F71" w:rsidP="001962A8" w:rsidRDefault="00D61D7A" w14:paraId="4A9C7DE7" w14:textId="71FB84E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1D7A">
              <w:rPr>
                <w:rFonts w:ascii="Arial" w:hAnsi="Arial" w:cs="Arial"/>
                <w:sz w:val="20"/>
                <w:szCs w:val="20"/>
              </w:rPr>
              <w:t>Iz prijave p</w:t>
            </w:r>
            <w:r>
              <w:rPr>
                <w:rFonts w:ascii="Arial" w:hAnsi="Arial" w:cs="Arial"/>
                <w:sz w:val="20"/>
                <w:szCs w:val="20"/>
              </w:rPr>
              <w:t>roizlazi da se tražbina temelji</w:t>
            </w:r>
            <w:r w:rsidRPr="003F4F71" w:rsidR="003F4F71">
              <w:rPr>
                <w:rFonts w:ascii="Arial" w:hAnsi="Arial" w:cs="Arial"/>
                <w:sz w:val="20"/>
                <w:szCs w:val="20"/>
              </w:rPr>
              <w:t xml:space="preserve"> na izvodu otvorenih stavki</w:t>
            </w:r>
            <w:r w:rsidR="003F4F71">
              <w:rPr>
                <w:rFonts w:ascii="Arial" w:hAnsi="Arial" w:cs="Arial"/>
                <w:sz w:val="20"/>
                <w:szCs w:val="20"/>
              </w:rPr>
              <w:t>, ugovoru o ustupu i obračunu kamata</w:t>
            </w:r>
            <w:r w:rsidR="00155B68"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Pr="003F4F71" w:rsidR="003F4F71">
              <w:rPr>
                <w:rFonts w:ascii="Arial" w:hAnsi="Arial" w:cs="Arial"/>
                <w:sz w:val="20"/>
                <w:szCs w:val="20"/>
              </w:rPr>
              <w:t xml:space="preserve"> vjerovnik je naveo da ne raspolaže ovršnom ispravom.</w:t>
            </w:r>
          </w:p>
          <w:p w:rsidR="003F4F71" w:rsidP="001962A8" w:rsidRDefault="003F4F71" w14:paraId="675BC29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443D62" w:rsidP="001962A8" w:rsidRDefault="00443D62" w14:paraId="04CD04C9" w14:textId="6C83B6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443D62" w:rsidP="001962A8" w:rsidRDefault="00443D62" w14:paraId="483D354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4BEBDC05" w14:textId="77777777">
        <w:tc>
          <w:tcPr>
            <w:tcW w:w="852" w:type="dxa"/>
          </w:tcPr>
          <w:p w:rsidRPr="00A654CB" w:rsidR="005C161F" w:rsidP="001962A8" w:rsidRDefault="005C161F" w14:paraId="3669EB0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472.</w:t>
            </w:r>
          </w:p>
        </w:tc>
        <w:tc>
          <w:tcPr>
            <w:tcW w:w="1417" w:type="dxa"/>
          </w:tcPr>
          <w:p w:rsidRPr="00A654CB" w:rsidR="005C161F" w:rsidP="001962A8" w:rsidRDefault="005C161F" w14:paraId="1869FC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ZG-PROJEKT, društvo s ograničenom odgovornošću za projektiranje i nadzor</w:t>
            </w:r>
          </w:p>
        </w:tc>
        <w:tc>
          <w:tcPr>
            <w:tcW w:w="709" w:type="dxa"/>
          </w:tcPr>
          <w:p w:rsidRPr="00A654CB" w:rsidR="005C161F" w:rsidP="001962A8" w:rsidRDefault="005C161F" w14:paraId="3507B01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62768551594</w:t>
            </w:r>
          </w:p>
        </w:tc>
        <w:tc>
          <w:tcPr>
            <w:tcW w:w="1134" w:type="dxa"/>
          </w:tcPr>
          <w:p w:rsidRPr="00A654CB" w:rsidR="005C161F" w:rsidP="001962A8" w:rsidRDefault="005C161F" w14:paraId="02FBE93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I.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Đorđića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24, 10000 Zagreb</w:t>
            </w:r>
          </w:p>
        </w:tc>
        <w:tc>
          <w:tcPr>
            <w:tcW w:w="1417" w:type="dxa"/>
          </w:tcPr>
          <w:p w:rsidRPr="00A654CB" w:rsidR="005C161F" w:rsidP="001962A8" w:rsidRDefault="005C161F" w14:paraId="152E51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19.586,21 kn</w:t>
            </w:r>
          </w:p>
        </w:tc>
        <w:tc>
          <w:tcPr>
            <w:tcW w:w="1110" w:type="dxa"/>
          </w:tcPr>
          <w:p w:rsidRPr="00A654CB" w:rsidR="005C161F" w:rsidP="001962A8" w:rsidRDefault="005C161F" w14:paraId="2CEECFA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</w:tc>
        <w:tc>
          <w:tcPr>
            <w:tcW w:w="1158" w:type="dxa"/>
          </w:tcPr>
          <w:p w:rsidRPr="00A654CB" w:rsidR="005C161F" w:rsidP="001962A8" w:rsidRDefault="005C161F" w14:paraId="60A1F3C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19.586,21 kn</w:t>
            </w:r>
          </w:p>
        </w:tc>
        <w:tc>
          <w:tcPr>
            <w:tcW w:w="1403" w:type="dxa"/>
          </w:tcPr>
          <w:p w:rsidRPr="00A654CB" w:rsidR="005C161F" w:rsidP="001962A8" w:rsidRDefault="005C161F" w14:paraId="401190D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je predmet sudskog spora. Usluga nije prihvaćena od strane nadzora.</w:t>
            </w:r>
          </w:p>
        </w:tc>
        <w:tc>
          <w:tcPr>
            <w:tcW w:w="247" w:type="dxa"/>
          </w:tcPr>
          <w:p w:rsidRPr="00A654CB" w:rsidR="005C161F" w:rsidP="001962A8" w:rsidRDefault="005C161F" w14:paraId="7CEDDAB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443D62" w:rsidTr="00A8131E" w14:paraId="6EA4B7E6" w14:textId="77777777">
        <w:tc>
          <w:tcPr>
            <w:tcW w:w="852" w:type="dxa"/>
          </w:tcPr>
          <w:p w:rsidRPr="00A654CB" w:rsidR="00443D62" w:rsidP="001962A8" w:rsidRDefault="00443D62" w14:paraId="291CDEC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443D62" w:rsidP="001962A8" w:rsidRDefault="00443D62" w14:paraId="7DA80BF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43D62" w:rsidP="001962A8" w:rsidRDefault="00443D62" w14:paraId="0C3E8DE7" w14:textId="252721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D62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1B1695">
              <w:rPr>
                <w:rFonts w:ascii="Arial" w:hAnsi="Arial" w:cs="Arial"/>
                <w:sz w:val="20"/>
                <w:szCs w:val="20"/>
              </w:rPr>
              <w:t xml:space="preserve"> ostaje.</w:t>
            </w:r>
          </w:p>
          <w:p w:rsidR="00D85D36" w:rsidP="001962A8" w:rsidRDefault="00D85D36" w14:paraId="61982C6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706A4" w:rsidP="001962A8" w:rsidRDefault="00D61D7A" w14:paraId="51A8CB55" w14:textId="0CD146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1D7A">
              <w:rPr>
                <w:rFonts w:ascii="Arial" w:hAnsi="Arial" w:cs="Arial"/>
                <w:sz w:val="20"/>
                <w:szCs w:val="20"/>
              </w:rPr>
              <w:t>Iz prijave proizlazi da se tražbina temelji</w:t>
            </w:r>
            <w:r w:rsidR="008706A4">
              <w:rPr>
                <w:rFonts w:ascii="Arial" w:hAnsi="Arial" w:cs="Arial"/>
                <w:sz w:val="20"/>
                <w:szCs w:val="20"/>
              </w:rPr>
              <w:t xml:space="preserve"> na izvodu otvore</w:t>
            </w:r>
            <w:r w:rsidR="00D85D36">
              <w:rPr>
                <w:rFonts w:ascii="Arial" w:hAnsi="Arial" w:cs="Arial"/>
                <w:sz w:val="20"/>
                <w:szCs w:val="20"/>
              </w:rPr>
              <w:t xml:space="preserve">nih stavki, računu i narudžbi, a </w:t>
            </w:r>
            <w:r w:rsidRPr="008706A4" w:rsidR="008706A4">
              <w:rPr>
                <w:rFonts w:ascii="Arial" w:hAnsi="Arial" w:cs="Arial"/>
                <w:sz w:val="20"/>
                <w:szCs w:val="20"/>
              </w:rPr>
              <w:t>sam vjerovnik je</w:t>
            </w:r>
            <w:r w:rsidR="00D85D36">
              <w:rPr>
                <w:rFonts w:ascii="Arial" w:hAnsi="Arial" w:cs="Arial"/>
                <w:sz w:val="20"/>
                <w:szCs w:val="20"/>
              </w:rPr>
              <w:t xml:space="preserve"> u prijavi</w:t>
            </w:r>
            <w:r w:rsidRPr="008706A4" w:rsidR="008706A4">
              <w:rPr>
                <w:rFonts w:ascii="Arial" w:hAnsi="Arial" w:cs="Arial"/>
                <w:sz w:val="20"/>
                <w:szCs w:val="20"/>
              </w:rPr>
              <w:t xml:space="preserve"> naveo da ne raspolaže ovršnom ispravom.</w:t>
            </w:r>
          </w:p>
          <w:p w:rsidR="008706A4" w:rsidP="001962A8" w:rsidRDefault="008706A4" w14:paraId="721B0E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443D62" w:rsidP="001962A8" w:rsidRDefault="00443D62" w14:paraId="09A887AD" w14:textId="63B0AF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443D62" w:rsidP="001962A8" w:rsidRDefault="00443D62" w14:paraId="2169B07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56099C0E" w14:textId="77777777">
        <w:tc>
          <w:tcPr>
            <w:tcW w:w="852" w:type="dxa"/>
          </w:tcPr>
          <w:p w:rsidRPr="00A654CB" w:rsidR="005C161F" w:rsidP="001962A8" w:rsidRDefault="005C161F" w14:paraId="326481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477.</w:t>
            </w:r>
          </w:p>
        </w:tc>
        <w:tc>
          <w:tcPr>
            <w:tcW w:w="1417" w:type="dxa"/>
          </w:tcPr>
          <w:p w:rsidRPr="00A654CB" w:rsidR="005C161F" w:rsidP="001962A8" w:rsidRDefault="005C161F" w14:paraId="54C1973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ZURICH INSURANCE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plc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NIDERLASSUNG FÜR DEUTSCHLAND</w:t>
            </w:r>
          </w:p>
        </w:tc>
        <w:tc>
          <w:tcPr>
            <w:tcW w:w="709" w:type="dxa"/>
          </w:tcPr>
          <w:p w:rsidRPr="00A654CB" w:rsidR="005C161F" w:rsidP="001962A8" w:rsidRDefault="005C161F" w14:paraId="21D288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9550177119</w:t>
            </w:r>
          </w:p>
        </w:tc>
        <w:tc>
          <w:tcPr>
            <w:tcW w:w="1134" w:type="dxa"/>
          </w:tcPr>
          <w:p w:rsidRPr="00A654CB" w:rsidR="005C161F" w:rsidP="001962A8" w:rsidRDefault="005C161F" w14:paraId="24BCEC1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Platz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der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Einheit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2, 60327 Frankfurt am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Main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Njemačka</w:t>
            </w:r>
          </w:p>
        </w:tc>
        <w:tc>
          <w:tcPr>
            <w:tcW w:w="1417" w:type="dxa"/>
          </w:tcPr>
          <w:p w:rsidRPr="00851130" w:rsidR="00A75F2C" w:rsidP="001962A8" w:rsidRDefault="005C161F" w14:paraId="37E74FC7" w14:textId="35EC11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1130">
              <w:rPr>
                <w:rFonts w:ascii="Arial" w:hAnsi="Arial" w:cs="Arial"/>
                <w:sz w:val="20"/>
                <w:szCs w:val="20"/>
              </w:rPr>
              <w:t>13.762.918,19 kn</w:t>
            </w:r>
            <w:r w:rsidR="001C4896">
              <w:rPr>
                <w:rFonts w:ascii="Arial" w:hAnsi="Arial" w:cs="Arial"/>
                <w:sz w:val="20"/>
                <w:szCs w:val="20"/>
              </w:rPr>
              <w:t>-iznos iz ispravka prijave</w:t>
            </w:r>
            <w:r w:rsidRPr="00851130" w:rsidR="00BD4946">
              <w:rPr>
                <w:rFonts w:ascii="Arial" w:hAnsi="Arial" w:cs="Arial"/>
                <w:sz w:val="20"/>
                <w:szCs w:val="20"/>
              </w:rPr>
              <w:t xml:space="preserve"> (1.827.744,78 </w:t>
            </w:r>
            <w:r w:rsidR="00851130">
              <w:rPr>
                <w:rFonts w:ascii="Arial" w:hAnsi="Arial" w:cs="Arial"/>
                <w:sz w:val="20"/>
                <w:szCs w:val="20"/>
              </w:rPr>
              <w:t>eura</w:t>
            </w:r>
            <w:r w:rsidR="001C4896">
              <w:rPr>
                <w:rFonts w:ascii="Arial" w:hAnsi="Arial" w:cs="Arial"/>
                <w:sz w:val="20"/>
                <w:szCs w:val="20"/>
              </w:rPr>
              <w:t xml:space="preserve"> iznos iz prijave</w:t>
            </w:r>
            <w:r w:rsidRPr="00851130" w:rsidR="00BD4946">
              <w:rPr>
                <w:rFonts w:ascii="Arial" w:hAnsi="Arial" w:cs="Arial"/>
                <w:sz w:val="20"/>
                <w:szCs w:val="20"/>
              </w:rPr>
              <w:t>)</w:t>
            </w:r>
            <w:r w:rsidRPr="00851130" w:rsidR="00A75F2C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A75F2C" w:rsidP="001962A8" w:rsidRDefault="00A75F2C" w14:paraId="66757647" w14:textId="77777777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A75F2C" w:rsidP="001962A8" w:rsidRDefault="00A75F2C" w14:paraId="250BB695" w14:textId="122B6C34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326807" w:rsidP="001962A8" w:rsidRDefault="00326807" w14:paraId="26E2B952" w14:textId="62EC3BA1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326807" w:rsidP="001962A8" w:rsidRDefault="00326807" w14:paraId="1BB87C36" w14:textId="0F81EC9A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326807" w:rsidP="001962A8" w:rsidRDefault="00326807" w14:paraId="065E8047" w14:textId="726BDD56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326807" w:rsidP="001962A8" w:rsidRDefault="00326807" w14:paraId="2F171944" w14:textId="24310445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326807" w:rsidP="001962A8" w:rsidRDefault="00326807" w14:paraId="077D983F" w14:textId="78465FCE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326807" w:rsidP="001962A8" w:rsidRDefault="00326807" w14:paraId="3ED66782" w14:textId="424DC1DD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326807" w:rsidP="001962A8" w:rsidRDefault="00326807" w14:paraId="3C131ABF" w14:textId="43F5D499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326807" w:rsidP="001962A8" w:rsidRDefault="00326807" w14:paraId="66825611" w14:textId="3C6A7337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1C4896" w:rsidP="001962A8" w:rsidRDefault="001C4896" w14:paraId="5AD2DDC5" w14:textId="6692B1C5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1C4896" w:rsidP="001962A8" w:rsidRDefault="001C4896" w14:paraId="24BABF4A" w14:textId="2B4942DD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1C4896" w:rsidP="001962A8" w:rsidRDefault="001C4896" w14:paraId="3496EEFA" w14:textId="1D5ACCBB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19663A" w:rsidP="001962A8" w:rsidRDefault="0019663A" w14:paraId="256713A8" w14:textId="40C056B8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Pr="001B1695" w:rsidR="00326807" w:rsidP="001962A8" w:rsidRDefault="00326807" w14:paraId="1BE739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987D82" w14:paraId="7EBB3973" w14:textId="7B4E9240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B1695">
              <w:rPr>
                <w:rFonts w:ascii="Arial" w:hAnsi="Arial" w:cs="Arial"/>
                <w:sz w:val="20"/>
                <w:szCs w:val="20"/>
              </w:rPr>
              <w:t>Druga prijava tražbine u iznosu od</w:t>
            </w:r>
            <w:r w:rsidRPr="001B1695" w:rsidR="00A75F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1695" w:rsidR="005C161F">
              <w:rPr>
                <w:rFonts w:ascii="Arial" w:hAnsi="Arial" w:cs="Arial"/>
                <w:sz w:val="20"/>
                <w:szCs w:val="20"/>
              </w:rPr>
              <w:t>173.794,59 EUR</w:t>
            </w:r>
            <w:r w:rsidRPr="001B1695" w:rsidR="00A75F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1695" w:rsidR="001B1695">
              <w:rPr>
                <w:rFonts w:ascii="Arial" w:hAnsi="Arial" w:cs="Arial"/>
                <w:sz w:val="20"/>
                <w:szCs w:val="20"/>
              </w:rPr>
              <w:t>podnesena je 8.</w:t>
            </w:r>
            <w:r w:rsidRPr="001B1695">
              <w:rPr>
                <w:rFonts w:ascii="Arial" w:hAnsi="Arial" w:cs="Arial"/>
                <w:sz w:val="20"/>
                <w:szCs w:val="20"/>
              </w:rPr>
              <w:t>lipnja 2022.</w:t>
            </w:r>
          </w:p>
        </w:tc>
        <w:tc>
          <w:tcPr>
            <w:tcW w:w="1110" w:type="dxa"/>
          </w:tcPr>
          <w:p w:rsidRPr="001C4896" w:rsidR="005C161F" w:rsidP="001962A8" w:rsidRDefault="005C161F" w14:paraId="6F97E8F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4896">
              <w:rPr>
                <w:rFonts w:ascii="Arial" w:hAnsi="Arial" w:cs="Arial"/>
                <w:sz w:val="20"/>
                <w:szCs w:val="20"/>
              </w:rPr>
              <w:lastRenderedPageBreak/>
              <w:t>DIV GRUPA d.o.o.</w:t>
            </w:r>
          </w:p>
          <w:p w:rsidRPr="001C4896" w:rsidR="005C161F" w:rsidP="001962A8" w:rsidRDefault="005C161F" w14:paraId="31D10CB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C4896" w:rsidR="005C161F" w:rsidP="001962A8" w:rsidRDefault="005C161F" w14:paraId="3BE0CEB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C4896" w:rsidR="005C161F" w:rsidP="001962A8" w:rsidRDefault="005C161F" w14:paraId="3A6762A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C4896" w:rsidR="005C161F" w:rsidP="001962A8" w:rsidRDefault="005C161F" w14:paraId="2B416E0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C4896" w:rsidR="005C161F" w:rsidP="001962A8" w:rsidRDefault="005C161F" w14:paraId="0826BA9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C4896" w:rsidR="005C161F" w:rsidP="001962A8" w:rsidRDefault="005C161F" w14:paraId="50D1079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C4896" w:rsidR="005C161F" w:rsidP="001962A8" w:rsidRDefault="005C161F" w14:paraId="7E1D63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C4896" w:rsidR="005C161F" w:rsidP="001962A8" w:rsidRDefault="005C161F" w14:paraId="4870CE1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C4896" w:rsidR="005C161F" w:rsidP="001962A8" w:rsidRDefault="005C161F" w14:paraId="2A9E3D5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C4896" w:rsidR="005C161F" w:rsidP="001962A8" w:rsidRDefault="005C161F" w14:paraId="13A4F4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C4896" w:rsidR="005C161F" w:rsidP="001962A8" w:rsidRDefault="005C161F" w14:paraId="3A50120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C4896" w:rsidR="005C161F" w:rsidP="001962A8" w:rsidRDefault="005C161F" w14:paraId="2CD12B5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C4896" w:rsidR="005C161F" w:rsidP="001962A8" w:rsidRDefault="005C161F" w14:paraId="5FEDACF2" w14:textId="56BB239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C4896" w:rsidR="00851130" w:rsidP="001962A8" w:rsidRDefault="00851130" w14:paraId="6451DA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C4896" w:rsidR="005C161F" w:rsidP="001962A8" w:rsidRDefault="005C161F" w14:paraId="3C10B0A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4896">
              <w:rPr>
                <w:rFonts w:ascii="Arial" w:hAnsi="Arial" w:cs="Arial"/>
                <w:sz w:val="20"/>
                <w:szCs w:val="20"/>
              </w:rPr>
              <w:t>Povjereni</w:t>
            </w:r>
            <w:r w:rsidRPr="001C4896">
              <w:rPr>
                <w:rFonts w:ascii="Arial" w:hAnsi="Arial" w:cs="Arial"/>
                <w:sz w:val="20"/>
                <w:szCs w:val="20"/>
              </w:rPr>
              <w:lastRenderedPageBreak/>
              <w:t>k</w:t>
            </w:r>
          </w:p>
        </w:tc>
        <w:tc>
          <w:tcPr>
            <w:tcW w:w="1158" w:type="dxa"/>
          </w:tcPr>
          <w:p w:rsidRPr="001C4896" w:rsidR="00851130" w:rsidP="001962A8" w:rsidRDefault="005C161F" w14:paraId="2A8BEA1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4896">
              <w:rPr>
                <w:rFonts w:ascii="Arial" w:hAnsi="Arial" w:cs="Arial"/>
                <w:sz w:val="20"/>
                <w:szCs w:val="20"/>
              </w:rPr>
              <w:lastRenderedPageBreak/>
              <w:t xml:space="preserve">13.762.918,19 kn </w:t>
            </w:r>
          </w:p>
          <w:p w:rsidRPr="001C4896" w:rsidR="005C161F" w:rsidP="001962A8" w:rsidRDefault="00851130" w14:paraId="6756EB36" w14:textId="549F80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4896">
              <w:rPr>
                <w:rFonts w:ascii="Arial" w:hAnsi="Arial" w:cs="Arial"/>
                <w:sz w:val="20"/>
                <w:szCs w:val="20"/>
              </w:rPr>
              <w:t>(</w:t>
            </w:r>
            <w:r w:rsidRPr="001C4896" w:rsidR="005C161F">
              <w:rPr>
                <w:rFonts w:ascii="Arial" w:hAnsi="Arial" w:cs="Arial"/>
                <w:sz w:val="20"/>
                <w:szCs w:val="20"/>
              </w:rPr>
              <w:t xml:space="preserve"> 1.827.744,78 eura</w:t>
            </w:r>
            <w:r w:rsidRPr="001C4896">
              <w:rPr>
                <w:rFonts w:ascii="Arial" w:hAnsi="Arial" w:cs="Arial"/>
                <w:sz w:val="20"/>
                <w:szCs w:val="20"/>
              </w:rPr>
              <w:t>)</w:t>
            </w:r>
            <w:r w:rsidRPr="001C4896" w:rsidR="005C161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Pr="001C4896" w:rsidR="005C161F" w:rsidP="001962A8" w:rsidRDefault="005C161F" w14:paraId="0C8A54F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C4896" w:rsidR="005C161F" w:rsidP="001962A8" w:rsidRDefault="005C161F" w14:paraId="31E9E26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C4896" w:rsidR="005C161F" w:rsidP="001962A8" w:rsidRDefault="005C161F" w14:paraId="749FEB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C4896" w:rsidR="005C161F" w:rsidP="001962A8" w:rsidRDefault="005C161F" w14:paraId="360E020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C4896" w:rsidR="005C161F" w:rsidP="001962A8" w:rsidRDefault="005C161F" w14:paraId="52718B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C4896" w:rsidR="005C161F" w:rsidP="001962A8" w:rsidRDefault="005C161F" w14:paraId="68FC0BB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C4896" w:rsidR="005C161F" w:rsidP="001962A8" w:rsidRDefault="005C161F" w14:paraId="2859FCF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C4896" w:rsidR="005C161F" w:rsidP="001962A8" w:rsidRDefault="005C161F" w14:paraId="1F4969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C4896" w:rsidR="005C161F" w:rsidP="001962A8" w:rsidRDefault="005C161F" w14:paraId="5E5CF1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C4896" w:rsidR="005C161F" w:rsidP="001962A8" w:rsidRDefault="005C161F" w14:paraId="2EB8025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C4896" w:rsidR="005C161F" w:rsidP="001962A8" w:rsidRDefault="005C161F" w14:paraId="643E36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C4896" w:rsidR="005C161F" w:rsidP="001962A8" w:rsidRDefault="005C161F" w14:paraId="7464B38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C4896" w:rsidR="005C161F" w:rsidP="001962A8" w:rsidRDefault="005C161F" w14:paraId="564875B8" w14:textId="39223A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4896">
              <w:rPr>
                <w:rFonts w:ascii="Arial" w:hAnsi="Arial" w:cs="Arial"/>
                <w:sz w:val="20"/>
                <w:szCs w:val="20"/>
              </w:rPr>
              <w:t>1.827.744</w:t>
            </w:r>
            <w:r w:rsidRPr="001C4896">
              <w:rPr>
                <w:rFonts w:ascii="Arial" w:hAnsi="Arial" w:cs="Arial"/>
                <w:sz w:val="20"/>
                <w:szCs w:val="20"/>
              </w:rPr>
              <w:lastRenderedPageBreak/>
              <w:t xml:space="preserve">,78 </w:t>
            </w:r>
            <w:r w:rsidRPr="001C4896" w:rsidR="00851130">
              <w:rPr>
                <w:rFonts w:ascii="Arial" w:hAnsi="Arial" w:cs="Arial"/>
                <w:sz w:val="20"/>
                <w:szCs w:val="20"/>
              </w:rPr>
              <w:t>e</w:t>
            </w:r>
            <w:r w:rsidRPr="001C4896">
              <w:rPr>
                <w:rFonts w:ascii="Arial" w:hAnsi="Arial" w:cs="Arial"/>
                <w:sz w:val="20"/>
                <w:szCs w:val="20"/>
              </w:rPr>
              <w:t xml:space="preserve">ura </w:t>
            </w:r>
          </w:p>
          <w:p w:rsidRPr="001C4896" w:rsidR="005C161F" w:rsidP="001962A8" w:rsidRDefault="005C161F" w14:paraId="34D903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3" w:type="dxa"/>
          </w:tcPr>
          <w:p w:rsidRPr="00A654CB" w:rsidR="005C161F" w:rsidP="001962A8" w:rsidRDefault="005C161F" w14:paraId="0475FDF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Kunska tražbina se ne odnosi na dužnika, te se radi o uvjetnoj tražbini po garancijama koje nisu protestirane, a prijava u EUR valuti je podnesena izvan roka.</w:t>
            </w:r>
          </w:p>
          <w:p w:rsidRPr="00A654CB" w:rsidR="005C161F" w:rsidP="001962A8" w:rsidRDefault="005C161F" w14:paraId="3D9CCD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394540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51130" w:rsidP="001962A8" w:rsidRDefault="00851130" w14:paraId="3E38138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C68C8CB" w14:textId="3332C8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Jer se radi o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uvjetnoj tražbini po garancijama koje nisu protestirane,</w:t>
            </w:r>
          </w:p>
        </w:tc>
        <w:tc>
          <w:tcPr>
            <w:tcW w:w="247" w:type="dxa"/>
          </w:tcPr>
          <w:p w:rsidRPr="00A654CB" w:rsidR="005C161F" w:rsidP="001962A8" w:rsidRDefault="005C161F" w14:paraId="4AEBE05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372344" w:rsidTr="00AA1C7F" w14:paraId="39FA6670" w14:textId="77777777">
        <w:tc>
          <w:tcPr>
            <w:tcW w:w="852" w:type="dxa"/>
          </w:tcPr>
          <w:p w:rsidRPr="00A654CB" w:rsidR="00372344" w:rsidP="001962A8" w:rsidRDefault="00372344" w14:paraId="6C039F3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372344" w:rsidP="001962A8" w:rsidRDefault="00372344" w14:paraId="30A946D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2344" w:rsidP="001962A8" w:rsidRDefault="00372344" w14:paraId="690FE073" w14:textId="3E5A09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 upit ostaju  li kod osporavanja izjavljuju da</w:t>
            </w:r>
            <w:r w:rsidR="001B1695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372344" w:rsidP="001962A8" w:rsidRDefault="00372344" w14:paraId="2122920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2344" w:rsidP="001962A8" w:rsidRDefault="00372344" w14:paraId="46486F0E" w14:textId="5A68F8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1D7A">
              <w:rPr>
                <w:rFonts w:ascii="Arial" w:hAnsi="Arial" w:cs="Arial"/>
                <w:sz w:val="20"/>
                <w:szCs w:val="20"/>
              </w:rPr>
              <w:t xml:space="preserve">Iz prijave </w:t>
            </w:r>
            <w:r w:rsidR="00326807">
              <w:rPr>
                <w:rFonts w:ascii="Arial" w:hAnsi="Arial" w:cs="Arial"/>
                <w:sz w:val="20"/>
                <w:szCs w:val="20"/>
              </w:rPr>
              <w:t xml:space="preserve">od 24. svibnja 2022. i njezinog ispravka </w:t>
            </w:r>
            <w:r w:rsidR="001C4896">
              <w:rPr>
                <w:rFonts w:ascii="Arial" w:hAnsi="Arial" w:cs="Arial"/>
                <w:sz w:val="20"/>
                <w:szCs w:val="20"/>
              </w:rPr>
              <w:t xml:space="preserve"> (u kojem je naznačen iznos u kunama) </w:t>
            </w:r>
            <w:r w:rsidRPr="00D61D7A">
              <w:rPr>
                <w:rFonts w:ascii="Arial" w:hAnsi="Arial" w:cs="Arial"/>
                <w:sz w:val="20"/>
                <w:szCs w:val="20"/>
              </w:rPr>
              <w:t xml:space="preserve">proizlazi da se tražbina temelji </w:t>
            </w:r>
            <w:r w:rsidRPr="00580C22">
              <w:rPr>
                <w:rFonts w:ascii="Arial" w:hAnsi="Arial" w:cs="Arial"/>
                <w:sz w:val="20"/>
                <w:szCs w:val="20"/>
              </w:rPr>
              <w:t>na portfeljima te je sam vjerovnik naveo da ne raspolaže ovršnom ispravom.</w:t>
            </w:r>
          </w:p>
          <w:p w:rsidRPr="00A654CB" w:rsidR="00372344" w:rsidP="001962A8" w:rsidRDefault="00372344" w14:paraId="6FCDF40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372344" w:rsidP="001962A8" w:rsidRDefault="00372344" w14:paraId="4B16850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587772DF" w14:textId="77777777">
        <w:tc>
          <w:tcPr>
            <w:tcW w:w="852" w:type="dxa"/>
          </w:tcPr>
          <w:p w:rsidRPr="00A654CB" w:rsidR="005C161F" w:rsidP="001962A8" w:rsidRDefault="005C161F" w14:paraId="49B49F0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479.</w:t>
            </w:r>
          </w:p>
        </w:tc>
        <w:tc>
          <w:tcPr>
            <w:tcW w:w="1417" w:type="dxa"/>
          </w:tcPr>
          <w:p w:rsidRPr="00A654CB" w:rsidR="005C161F" w:rsidP="001962A8" w:rsidRDefault="005C161F" w14:paraId="31449B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ŽUPANIJSKE CESTE ZAGREBAČKE ŽUPANIJE društvo za održavanje i zaštitu cesta, građevinarstvo i projektiranje, d.o.o.</w:t>
            </w:r>
          </w:p>
        </w:tc>
        <w:tc>
          <w:tcPr>
            <w:tcW w:w="709" w:type="dxa"/>
          </w:tcPr>
          <w:p w:rsidRPr="00A654CB" w:rsidR="005C161F" w:rsidP="001962A8" w:rsidRDefault="005C161F" w14:paraId="3013B7D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86962125052</w:t>
            </w:r>
          </w:p>
        </w:tc>
        <w:tc>
          <w:tcPr>
            <w:tcW w:w="1134" w:type="dxa"/>
          </w:tcPr>
          <w:p w:rsidRPr="00A654CB" w:rsidR="005C161F" w:rsidP="001962A8" w:rsidRDefault="005C161F" w14:paraId="7F80CE6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Goričica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Zagrebačka cesta 44a, 10380 Donja Zelina</w:t>
            </w:r>
          </w:p>
        </w:tc>
        <w:tc>
          <w:tcPr>
            <w:tcW w:w="1417" w:type="dxa"/>
          </w:tcPr>
          <w:p w:rsidRPr="00A654CB" w:rsidR="005C161F" w:rsidP="001962A8" w:rsidRDefault="005C161F" w14:paraId="0B7C408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302.091,24 kn</w:t>
            </w:r>
          </w:p>
        </w:tc>
        <w:tc>
          <w:tcPr>
            <w:tcW w:w="1110" w:type="dxa"/>
          </w:tcPr>
          <w:p w:rsidRPr="00A654CB" w:rsidR="005C161F" w:rsidP="001962A8" w:rsidRDefault="005C161F" w14:paraId="38C5655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</w:tc>
        <w:tc>
          <w:tcPr>
            <w:tcW w:w="1158" w:type="dxa"/>
          </w:tcPr>
          <w:p w:rsidRPr="00A654CB" w:rsidR="005C161F" w:rsidP="001962A8" w:rsidRDefault="005C161F" w14:paraId="07CCDD8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302.091,24 kn</w:t>
            </w:r>
          </w:p>
        </w:tc>
        <w:tc>
          <w:tcPr>
            <w:tcW w:w="1403" w:type="dxa"/>
          </w:tcPr>
          <w:p w:rsidRPr="00A654CB" w:rsidR="005C161F" w:rsidP="001962A8" w:rsidRDefault="005C161F" w14:paraId="595C06C5" w14:textId="570726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Naknadno utvrđeno da se sanacija odnosi na ugovornu obvezu partnera na projektu Dugo Selo-</w:t>
            </w:r>
            <w:r w:rsidR="00443D62">
              <w:rPr>
                <w:rFonts w:ascii="Arial" w:hAnsi="Arial" w:cs="Arial"/>
                <w:sz w:val="20"/>
                <w:szCs w:val="20"/>
              </w:rPr>
              <w:t>K</w:t>
            </w:r>
            <w:r w:rsidRPr="00A654CB">
              <w:rPr>
                <w:rFonts w:ascii="Arial" w:hAnsi="Arial" w:cs="Arial"/>
                <w:sz w:val="20"/>
                <w:szCs w:val="20"/>
              </w:rPr>
              <w:t>riževci, a ne na dužnika</w:t>
            </w:r>
          </w:p>
        </w:tc>
        <w:tc>
          <w:tcPr>
            <w:tcW w:w="247" w:type="dxa"/>
          </w:tcPr>
          <w:p w:rsidRPr="00A654CB" w:rsidR="005C161F" w:rsidP="001962A8" w:rsidRDefault="005C161F" w14:paraId="3A7C954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443D62" w:rsidTr="00A8131E" w14:paraId="24D09316" w14:textId="77777777">
        <w:tc>
          <w:tcPr>
            <w:tcW w:w="852" w:type="dxa"/>
          </w:tcPr>
          <w:p w:rsidRPr="00A654CB" w:rsidR="00443D62" w:rsidP="001962A8" w:rsidRDefault="00443D62" w14:paraId="7B7495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443D62" w:rsidP="001962A8" w:rsidRDefault="00443D62" w14:paraId="1A1BE74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43D62" w:rsidP="001962A8" w:rsidRDefault="00443D62" w14:paraId="66F05468" w14:textId="102BE0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D62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D212B1">
              <w:rPr>
                <w:rFonts w:ascii="Arial" w:hAnsi="Arial" w:cs="Arial"/>
                <w:sz w:val="20"/>
                <w:szCs w:val="20"/>
              </w:rPr>
              <w:t xml:space="preserve"> ostaje.</w:t>
            </w:r>
          </w:p>
          <w:p w:rsidR="00CA5385" w:rsidP="001962A8" w:rsidRDefault="00CA5385" w14:paraId="271707A1" w14:textId="398C6E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A5385" w:rsidP="001962A8" w:rsidRDefault="00D61D7A" w14:paraId="5B65C168" w14:textId="057E3D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1D7A">
              <w:rPr>
                <w:rFonts w:ascii="Arial" w:hAnsi="Arial" w:cs="Arial"/>
                <w:sz w:val="20"/>
                <w:szCs w:val="20"/>
              </w:rPr>
              <w:t xml:space="preserve">Iz prijave proizlazi da se tražbina temelji </w:t>
            </w:r>
            <w:r w:rsidR="00CA5385">
              <w:rPr>
                <w:rFonts w:ascii="Arial" w:hAnsi="Arial" w:cs="Arial"/>
                <w:sz w:val="20"/>
                <w:szCs w:val="20"/>
              </w:rPr>
              <w:t>na narudžbenici, računu i izvodu. Vjerovnik je naveo da ne raspolaže ovršnom ispravom.</w:t>
            </w:r>
          </w:p>
          <w:p w:rsidRPr="00A654CB" w:rsidR="00443D62" w:rsidP="001962A8" w:rsidRDefault="00443D62" w14:paraId="1C1BA964" w14:textId="355DB4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443D62" w:rsidP="001962A8" w:rsidRDefault="00443D62" w14:paraId="6C3E15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4A5C1036" w14:textId="77777777">
        <w:tc>
          <w:tcPr>
            <w:tcW w:w="852" w:type="dxa"/>
          </w:tcPr>
          <w:p w:rsidRPr="00A654CB" w:rsidR="005C161F" w:rsidP="001962A8" w:rsidRDefault="005C161F" w14:paraId="797ECA0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480.</w:t>
            </w:r>
          </w:p>
        </w:tc>
        <w:tc>
          <w:tcPr>
            <w:tcW w:w="1417" w:type="dxa"/>
          </w:tcPr>
          <w:p w:rsidRPr="00D212B1" w:rsidR="005C161F" w:rsidP="001962A8" w:rsidRDefault="005C161F" w14:paraId="101A23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12B1">
              <w:rPr>
                <w:rFonts w:ascii="Arial" w:hAnsi="Arial" w:cs="Arial"/>
                <w:sz w:val="20"/>
                <w:szCs w:val="20"/>
              </w:rPr>
              <w:t>CROATIA BANKA, dioničko društvo - bankovna garancija</w:t>
            </w:r>
          </w:p>
        </w:tc>
        <w:tc>
          <w:tcPr>
            <w:tcW w:w="709" w:type="dxa"/>
          </w:tcPr>
          <w:p w:rsidRPr="00D212B1" w:rsidR="005C161F" w:rsidP="001962A8" w:rsidRDefault="005C161F" w14:paraId="55E0EE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12B1">
              <w:rPr>
                <w:rFonts w:ascii="Arial" w:hAnsi="Arial" w:cs="Arial"/>
                <w:sz w:val="20"/>
                <w:szCs w:val="20"/>
              </w:rPr>
              <w:t>32247795989</w:t>
            </w:r>
          </w:p>
        </w:tc>
        <w:tc>
          <w:tcPr>
            <w:tcW w:w="1134" w:type="dxa"/>
          </w:tcPr>
          <w:p w:rsidRPr="00D212B1" w:rsidR="005C161F" w:rsidP="001962A8" w:rsidRDefault="005C161F" w14:paraId="31278F5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12B1">
              <w:rPr>
                <w:rFonts w:ascii="Arial" w:hAnsi="Arial" w:cs="Arial"/>
                <w:sz w:val="20"/>
                <w:szCs w:val="20"/>
              </w:rPr>
              <w:t>Ulica Roberta Frangeša - Mihanovića 9, 10000 Zagreb</w:t>
            </w:r>
          </w:p>
        </w:tc>
        <w:tc>
          <w:tcPr>
            <w:tcW w:w="1417" w:type="dxa"/>
          </w:tcPr>
          <w:p w:rsidRPr="00D212B1" w:rsidR="005C161F" w:rsidP="001962A8" w:rsidRDefault="005C161F" w14:paraId="55B2918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12B1">
              <w:rPr>
                <w:rFonts w:ascii="Arial" w:hAnsi="Arial" w:cs="Arial"/>
                <w:sz w:val="20"/>
                <w:szCs w:val="20"/>
              </w:rPr>
              <w:t>8.808.324,67 kn  +         87.600,00 EUR</w:t>
            </w:r>
          </w:p>
        </w:tc>
        <w:tc>
          <w:tcPr>
            <w:tcW w:w="1110" w:type="dxa"/>
          </w:tcPr>
          <w:p w:rsidRPr="00D212B1" w:rsidR="005C161F" w:rsidP="001962A8" w:rsidRDefault="005C161F" w14:paraId="0953EF01" w14:textId="0F481E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8" w:type="dxa"/>
          </w:tcPr>
          <w:p w:rsidRPr="00D212B1" w:rsidR="005C161F" w:rsidP="001962A8" w:rsidRDefault="00D212B1" w14:paraId="063F2EA0" w14:textId="6EDC1B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12B1">
              <w:rPr>
                <w:rFonts w:ascii="Arial" w:hAnsi="Arial" w:cs="Arial"/>
                <w:sz w:val="20"/>
                <w:szCs w:val="20"/>
              </w:rPr>
              <w:t xml:space="preserve">samo </w:t>
            </w:r>
            <w:proofErr w:type="spellStart"/>
            <w:r w:rsidRPr="00D212B1">
              <w:rPr>
                <w:rFonts w:ascii="Arial" w:hAnsi="Arial" w:cs="Arial"/>
                <w:sz w:val="20"/>
                <w:szCs w:val="20"/>
              </w:rPr>
              <w:t>razlučno</w:t>
            </w:r>
            <w:proofErr w:type="spellEnd"/>
          </w:p>
        </w:tc>
        <w:tc>
          <w:tcPr>
            <w:tcW w:w="1403" w:type="dxa"/>
          </w:tcPr>
          <w:p w:rsidRPr="00D212B1" w:rsidR="005C161F" w:rsidP="00D212B1" w:rsidRDefault="00D212B1" w14:paraId="66222740" w14:textId="53C3401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12B1">
              <w:rPr>
                <w:rFonts w:ascii="Arial" w:hAnsi="Arial" w:cs="Arial"/>
                <w:sz w:val="20"/>
                <w:szCs w:val="20"/>
              </w:rPr>
              <w:t xml:space="preserve">samo </w:t>
            </w:r>
            <w:proofErr w:type="spellStart"/>
            <w:r w:rsidRPr="00D212B1">
              <w:rPr>
                <w:rFonts w:ascii="Arial" w:hAnsi="Arial" w:cs="Arial"/>
                <w:sz w:val="20"/>
                <w:szCs w:val="20"/>
              </w:rPr>
              <w:t>razlučno</w:t>
            </w:r>
            <w:proofErr w:type="spellEnd"/>
          </w:p>
        </w:tc>
        <w:tc>
          <w:tcPr>
            <w:tcW w:w="247" w:type="dxa"/>
          </w:tcPr>
          <w:p w:rsidRPr="00A654CB" w:rsidR="005C161F" w:rsidP="001962A8" w:rsidRDefault="005C161F" w14:paraId="4748AE8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C612AF" w:rsidTr="00A8131E" w14:paraId="347E123C" w14:textId="77777777">
        <w:tc>
          <w:tcPr>
            <w:tcW w:w="852" w:type="dxa"/>
          </w:tcPr>
          <w:p w:rsidRPr="00A654CB" w:rsidR="00C612AF" w:rsidP="001962A8" w:rsidRDefault="00C612AF" w14:paraId="4BB937B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706D66" w:rsidR="001F48EC" w:rsidP="001962A8" w:rsidRDefault="001F48EC" w14:paraId="7DAAEE7C" w14:textId="77777777">
            <w:pPr>
              <w:jc w:val="both"/>
              <w:rPr>
                <w:rFonts w:ascii="Arial" w:hAnsi="Arial" w:cs="Arial"/>
                <w:color w:val="70AD47" w:themeColor="accent6"/>
                <w:sz w:val="20"/>
                <w:szCs w:val="20"/>
              </w:rPr>
            </w:pPr>
          </w:p>
          <w:p w:rsidRPr="003C7231" w:rsidR="00DA7B52" w:rsidP="001962A8" w:rsidRDefault="003C7231" w14:paraId="52ADCAF5" w14:textId="59111E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12B1">
              <w:rPr>
                <w:rFonts w:ascii="Arial" w:hAnsi="Arial" w:cs="Arial"/>
                <w:sz w:val="20"/>
                <w:szCs w:val="20"/>
              </w:rPr>
              <w:t xml:space="preserve">Iako je ovaj vjerovnik dostavio samo </w:t>
            </w:r>
            <w:r w:rsidRPr="00D212B1" w:rsidR="00706D66">
              <w:rPr>
                <w:rFonts w:ascii="Arial" w:hAnsi="Arial" w:cs="Arial"/>
                <w:sz w:val="20"/>
                <w:szCs w:val="20"/>
              </w:rPr>
              <w:t xml:space="preserve">obavijest o </w:t>
            </w:r>
            <w:proofErr w:type="spellStart"/>
            <w:r w:rsidRPr="00D212B1" w:rsidR="00706D66">
              <w:rPr>
                <w:rFonts w:ascii="Arial" w:hAnsi="Arial" w:cs="Arial"/>
                <w:sz w:val="20"/>
                <w:szCs w:val="20"/>
              </w:rPr>
              <w:t>razlučnom</w:t>
            </w:r>
            <w:proofErr w:type="spellEnd"/>
            <w:r w:rsidRPr="00D212B1" w:rsidR="00706D66">
              <w:rPr>
                <w:rFonts w:ascii="Arial" w:hAnsi="Arial" w:cs="Arial"/>
                <w:sz w:val="20"/>
                <w:szCs w:val="20"/>
              </w:rPr>
              <w:t xml:space="preserve"> pravu</w:t>
            </w:r>
            <w:r w:rsidRPr="00D212B1">
              <w:rPr>
                <w:rFonts w:ascii="Arial" w:hAnsi="Arial" w:cs="Arial"/>
                <w:sz w:val="20"/>
                <w:szCs w:val="20"/>
              </w:rPr>
              <w:t xml:space="preserve"> FINA ga je pogrešno uvrstila u tablicu prijavljenih tražbina.</w:t>
            </w:r>
          </w:p>
          <w:p w:rsidRPr="00706D66" w:rsidR="004B6664" w:rsidP="001962A8" w:rsidRDefault="004B6664" w14:paraId="39934A20" w14:textId="47993420">
            <w:pPr>
              <w:jc w:val="both"/>
              <w:rPr>
                <w:rFonts w:ascii="Arial" w:hAnsi="Arial" w:cs="Arial"/>
                <w:color w:val="70AD47" w:themeColor="accent6"/>
                <w:sz w:val="20"/>
                <w:szCs w:val="20"/>
                <w:highlight w:val="yellow"/>
              </w:rPr>
            </w:pPr>
          </w:p>
        </w:tc>
        <w:tc>
          <w:tcPr>
            <w:tcW w:w="247" w:type="dxa"/>
          </w:tcPr>
          <w:p w:rsidRPr="00A654CB" w:rsidR="00C612AF" w:rsidP="001962A8" w:rsidRDefault="00C612AF" w14:paraId="628F74B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4516F43E" w14:textId="77777777">
        <w:tc>
          <w:tcPr>
            <w:tcW w:w="852" w:type="dxa"/>
          </w:tcPr>
          <w:p w:rsidRPr="00A654CB" w:rsidR="005C161F" w:rsidP="001962A8" w:rsidRDefault="005C161F" w14:paraId="48E6D70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522.</w:t>
            </w:r>
          </w:p>
        </w:tc>
        <w:tc>
          <w:tcPr>
            <w:tcW w:w="1417" w:type="dxa"/>
          </w:tcPr>
          <w:p w:rsidRPr="00A654CB" w:rsidR="005C161F" w:rsidP="001962A8" w:rsidRDefault="005C161F" w14:paraId="5AD451E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DEROSSI MARINE OÜ</w:t>
            </w:r>
          </w:p>
        </w:tc>
        <w:tc>
          <w:tcPr>
            <w:tcW w:w="709" w:type="dxa"/>
          </w:tcPr>
          <w:p w:rsidRPr="00A654CB" w:rsidR="005C161F" w:rsidP="001962A8" w:rsidRDefault="005C161F" w14:paraId="1E57F34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78811826525</w:t>
            </w:r>
          </w:p>
        </w:tc>
        <w:tc>
          <w:tcPr>
            <w:tcW w:w="1134" w:type="dxa"/>
          </w:tcPr>
          <w:p w:rsidRPr="00A654CB" w:rsidR="005C161F" w:rsidP="001962A8" w:rsidRDefault="005C161F" w14:paraId="2F1BA54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Järvevana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tec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9f, 11314 Tallinn, Estonija</w:t>
            </w:r>
          </w:p>
        </w:tc>
        <w:tc>
          <w:tcPr>
            <w:tcW w:w="1417" w:type="dxa"/>
          </w:tcPr>
          <w:p w:rsidRPr="00A654CB" w:rsidR="005C161F" w:rsidP="001962A8" w:rsidRDefault="005C161F" w14:paraId="52A09C7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3.265.150,31 kn</w:t>
            </w:r>
          </w:p>
        </w:tc>
        <w:tc>
          <w:tcPr>
            <w:tcW w:w="1110" w:type="dxa"/>
          </w:tcPr>
          <w:p w:rsidRPr="00A654CB" w:rsidR="005C161F" w:rsidP="001962A8" w:rsidRDefault="005C161F" w14:paraId="76A03F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7CAC292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3B3B0E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F978CB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3FE959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8BC6E8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FEA351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6703CF0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3.265.150,31 kn</w:t>
            </w:r>
          </w:p>
          <w:p w:rsidRPr="00A654CB" w:rsidR="005C161F" w:rsidP="001962A8" w:rsidRDefault="005C161F" w14:paraId="182B372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CEFE90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ACB6FC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98D2F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8721F0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D1E39E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B9FEF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3.265.150,31 kn</w:t>
            </w:r>
          </w:p>
        </w:tc>
        <w:tc>
          <w:tcPr>
            <w:tcW w:w="1403" w:type="dxa"/>
          </w:tcPr>
          <w:p w:rsidR="005C161F" w:rsidP="001962A8" w:rsidRDefault="005C161F" w14:paraId="01C3C93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Izvedeni radovi su predmet kasnije reklamacije krajnjeg korisnika.</w:t>
            </w:r>
          </w:p>
          <w:p w:rsidRPr="00A654CB" w:rsidR="005C161F" w:rsidP="001962A8" w:rsidRDefault="005C161F" w14:paraId="4F0BEBD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763B0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Dužnik nema obvezu u poslovnim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knjigama</w:t>
            </w:r>
          </w:p>
        </w:tc>
        <w:tc>
          <w:tcPr>
            <w:tcW w:w="247" w:type="dxa"/>
          </w:tcPr>
          <w:p w:rsidRPr="00A654CB" w:rsidR="005C161F" w:rsidP="001962A8" w:rsidRDefault="005C161F" w14:paraId="667C2EA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C612AF" w:rsidTr="00A8131E" w14:paraId="117725CD" w14:textId="77777777">
        <w:tc>
          <w:tcPr>
            <w:tcW w:w="852" w:type="dxa"/>
          </w:tcPr>
          <w:p w:rsidRPr="00A654CB" w:rsidR="00C612AF" w:rsidP="001962A8" w:rsidRDefault="00C612AF" w14:paraId="3A1A4A2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1E7B4A" w:rsidP="001962A8" w:rsidRDefault="001E7B4A" w14:paraId="7028509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612AF" w:rsidP="001962A8" w:rsidRDefault="00C612AF" w14:paraId="0D1639DB" w14:textId="0FAC8AE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12AF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5E09D5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792AC5" w:rsidP="001962A8" w:rsidRDefault="00792AC5" w14:paraId="4DBBFC25" w14:textId="3FC4E4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92AC5" w:rsidP="001962A8" w:rsidRDefault="00792AC5" w14:paraId="7F835EAE" w14:textId="69587E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Temelji se na </w:t>
            </w:r>
            <w:r w:rsidR="00616E8C">
              <w:rPr>
                <w:rFonts w:ascii="Arial" w:hAnsi="Arial" w:cs="Arial"/>
                <w:sz w:val="20"/>
                <w:szCs w:val="20"/>
              </w:rPr>
              <w:t>ugovoru, računu i izvodu</w:t>
            </w:r>
            <w:r w:rsidR="00F91D5B">
              <w:rPr>
                <w:rFonts w:ascii="Arial" w:hAnsi="Arial" w:cs="Arial"/>
                <w:sz w:val="20"/>
                <w:szCs w:val="20"/>
              </w:rPr>
              <w:t>, vjerovnik j</w:t>
            </w:r>
            <w:r w:rsidR="00616E8C">
              <w:rPr>
                <w:rFonts w:ascii="Arial" w:hAnsi="Arial" w:cs="Arial"/>
                <w:sz w:val="20"/>
                <w:szCs w:val="20"/>
              </w:rPr>
              <w:t>e naveo da ne raspolaže ovršnom ispravom.</w:t>
            </w:r>
          </w:p>
          <w:p w:rsidR="005E09D5" w:rsidP="001962A8" w:rsidRDefault="005E09D5" w14:paraId="0300A1BF" w14:textId="4A49C9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E09D5" w:rsidP="001962A8" w:rsidRDefault="005E09D5" w14:paraId="0BBB2E58" w14:textId="027325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Punomoćnik vjerovnika izjavljuje da je osporavanje neosnovano i paušalno budući da je</w:t>
            </w:r>
            <w:r w:rsidR="008E5284">
              <w:rPr>
                <w:rFonts w:ascii="Arial" w:hAnsi="Arial" w:cs="Arial"/>
                <w:sz w:val="20"/>
                <w:szCs w:val="20"/>
              </w:rPr>
              <w:t xml:space="preserve"> dužnik plaća</w:t>
            </w:r>
            <w:r>
              <w:rPr>
                <w:rFonts w:ascii="Arial" w:hAnsi="Arial" w:cs="Arial"/>
                <w:sz w:val="20"/>
                <w:szCs w:val="20"/>
              </w:rPr>
              <w:t>njem dijela duga po računa priznao dug.  S obzirom na navedeno predlaže da se otkloni osporavanje ili da dužnik</w:t>
            </w:r>
            <w:r w:rsidR="008E5284">
              <w:rPr>
                <w:rFonts w:ascii="Arial" w:hAnsi="Arial" w:cs="Arial"/>
                <w:sz w:val="20"/>
                <w:szCs w:val="20"/>
              </w:rPr>
              <w:t xml:space="preserve"> prezentira navodnu reklamaciju, odnosno da se jasno očituje na </w:t>
            </w:r>
            <w:proofErr w:type="spellStart"/>
            <w:r w:rsidR="008E5284">
              <w:rPr>
                <w:rFonts w:ascii="Arial" w:hAnsi="Arial" w:cs="Arial"/>
                <w:sz w:val="20"/>
                <w:szCs w:val="20"/>
              </w:rPr>
              <w:t>šta</w:t>
            </w:r>
            <w:proofErr w:type="spellEnd"/>
            <w:r w:rsidR="008E5284">
              <w:rPr>
                <w:rFonts w:ascii="Arial" w:hAnsi="Arial" w:cs="Arial"/>
                <w:sz w:val="20"/>
                <w:szCs w:val="20"/>
              </w:rPr>
              <w:t xml:space="preserve"> se navodna reklamacija odnosi.</w:t>
            </w:r>
          </w:p>
          <w:p w:rsidR="008E5284" w:rsidP="001962A8" w:rsidRDefault="008E5284" w14:paraId="16619754" w14:textId="38F734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E5284" w:rsidP="001962A8" w:rsidRDefault="008E5284" w14:paraId="7E94D2F3" w14:textId="4F1FE46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Punomoćnik dužnika navodi da ostaje kod osporavanja te da će u parnici iznijeti detaljno razloge i dokaze u vezi osporavanja.</w:t>
            </w:r>
          </w:p>
          <w:p w:rsidRPr="00A654CB" w:rsidR="001E7B4A" w:rsidP="001962A8" w:rsidRDefault="001E7B4A" w14:paraId="5766F3EC" w14:textId="2E7301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C612AF" w:rsidP="001962A8" w:rsidRDefault="00C612AF" w14:paraId="23A87AA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56071FA2" w14:textId="77777777">
        <w:tc>
          <w:tcPr>
            <w:tcW w:w="852" w:type="dxa"/>
          </w:tcPr>
          <w:p w:rsidRPr="00A654CB" w:rsidR="005C161F" w:rsidP="001962A8" w:rsidRDefault="005C161F" w14:paraId="1CA4C91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523.</w:t>
            </w:r>
          </w:p>
        </w:tc>
        <w:tc>
          <w:tcPr>
            <w:tcW w:w="1417" w:type="dxa"/>
          </w:tcPr>
          <w:p w:rsidR="005C161F" w:rsidP="001962A8" w:rsidRDefault="005C161F" w14:paraId="67A48D1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DUŠKO KOLAK</w:t>
            </w:r>
          </w:p>
          <w:p w:rsidR="00090F95" w:rsidP="001962A8" w:rsidRDefault="00090F95" w14:paraId="56F8C2A3" w14:textId="50CAAC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71BD" w:rsidP="001962A8" w:rsidRDefault="006F71BD" w14:paraId="0A5B059C" w14:textId="60F2DE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71BD" w:rsidP="001962A8" w:rsidRDefault="006F71BD" w14:paraId="60595F78" w14:textId="5FB05D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71BD" w:rsidP="001962A8" w:rsidRDefault="006F71BD" w14:paraId="0BECC41C" w14:textId="152C2A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71BD" w:rsidP="001962A8" w:rsidRDefault="006F71BD" w14:paraId="5A61CA23" w14:textId="74947B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71BD" w:rsidP="001962A8" w:rsidRDefault="006F71BD" w14:paraId="7F5F490E" w14:textId="0582A4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71BD" w:rsidP="001962A8" w:rsidRDefault="006F71BD" w14:paraId="7FF0C3C3" w14:textId="529315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71BD" w:rsidP="001962A8" w:rsidRDefault="006F71BD" w14:paraId="6FB2DE1E" w14:textId="3C000A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71BD" w:rsidP="001962A8" w:rsidRDefault="006F71BD" w14:paraId="688E76F4" w14:textId="3C764D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71BD" w:rsidP="001962A8" w:rsidRDefault="006F71BD" w14:paraId="2187FFB1" w14:textId="7968FB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71BD" w:rsidP="001962A8" w:rsidRDefault="006F71BD" w14:paraId="4B76BB96" w14:textId="250755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71BD" w:rsidP="001962A8" w:rsidRDefault="006F71BD" w14:paraId="2577C57B" w14:textId="7EDFC0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71BD" w:rsidP="001962A8" w:rsidRDefault="006F71BD" w14:paraId="68E8A68B" w14:textId="404A1D9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71BD" w:rsidP="001962A8" w:rsidRDefault="006F71BD" w14:paraId="765E877E" w14:textId="2380D1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71BD" w:rsidP="001962A8" w:rsidRDefault="006F71BD" w14:paraId="1FFF7363" w14:textId="25FA52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71BD" w:rsidP="001962A8" w:rsidRDefault="006F71BD" w14:paraId="0F402CFA" w14:textId="2C0A21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71BD" w:rsidP="001962A8" w:rsidRDefault="006F71BD" w14:paraId="1BB12BB1" w14:textId="76E5D7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71BD" w:rsidP="001962A8" w:rsidRDefault="006F71BD" w14:paraId="6A8EFDE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090F95" w:rsidP="001962A8" w:rsidRDefault="00090F95" w14:paraId="78C42829" w14:textId="0C3378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1845A9C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Pr="00A654CB" w:rsidR="005C161F" w:rsidP="001962A8" w:rsidRDefault="005C161F" w14:paraId="438FEF8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Jurija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Gagarina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184, 11070 Novi Beograd, Srbija</w:t>
            </w:r>
          </w:p>
        </w:tc>
        <w:tc>
          <w:tcPr>
            <w:tcW w:w="1417" w:type="dxa"/>
          </w:tcPr>
          <w:p w:rsidRPr="00A654CB" w:rsidR="005C161F" w:rsidP="001962A8" w:rsidRDefault="005C161F" w14:paraId="03E4973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462.142,50 kn</w:t>
            </w:r>
          </w:p>
          <w:p w:rsidRPr="00A654CB" w:rsidR="005C161F" w:rsidP="001962A8" w:rsidRDefault="005C161F" w14:paraId="1606E8A3" w14:textId="10293A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9C0BBE" w:rsidP="007426FF" w:rsidRDefault="005C161F" w14:paraId="22177BCD" w14:textId="31F9E9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14A7">
              <w:rPr>
                <w:rFonts w:ascii="Arial" w:hAnsi="Arial" w:cs="Arial"/>
                <w:sz w:val="20"/>
                <w:szCs w:val="20"/>
              </w:rPr>
              <w:t>(</w:t>
            </w:r>
            <w:r w:rsidRPr="00AD7C05">
              <w:rPr>
                <w:rFonts w:ascii="Arial" w:hAnsi="Arial" w:cs="Arial"/>
                <w:sz w:val="20"/>
                <w:szCs w:val="20"/>
              </w:rPr>
              <w:t xml:space="preserve">zbroj </w:t>
            </w:r>
            <w:r w:rsidRPr="00AD7C05" w:rsidR="00AD7C05">
              <w:rPr>
                <w:rFonts w:ascii="Arial" w:hAnsi="Arial" w:cs="Arial"/>
                <w:sz w:val="20"/>
                <w:szCs w:val="20"/>
              </w:rPr>
              <w:t xml:space="preserve">199.062,34 kn na ime glavnice i kamata u iznosu od 73.458,52 kn što iznosi </w:t>
            </w:r>
            <w:r w:rsidRPr="00AD7C05">
              <w:rPr>
                <w:rFonts w:ascii="Arial" w:hAnsi="Arial" w:cs="Arial"/>
                <w:sz w:val="20"/>
                <w:szCs w:val="20"/>
              </w:rPr>
              <w:t xml:space="preserve">272.520,86 kn i </w:t>
            </w:r>
            <w:r w:rsidRPr="00AD7C05" w:rsidR="00AD7C05">
              <w:rPr>
                <w:rFonts w:ascii="Arial" w:hAnsi="Arial" w:cs="Arial"/>
                <w:sz w:val="20"/>
                <w:szCs w:val="20"/>
              </w:rPr>
              <w:t>parničnog troška</w:t>
            </w:r>
            <w:r w:rsidRPr="00AD7C05" w:rsidR="00C612AF">
              <w:rPr>
                <w:rFonts w:ascii="Arial" w:hAnsi="Arial" w:cs="Arial"/>
                <w:sz w:val="20"/>
                <w:szCs w:val="20"/>
              </w:rPr>
              <w:t xml:space="preserve"> solidarno u iznosu od </w:t>
            </w:r>
            <w:r w:rsidRPr="00AD7C05">
              <w:rPr>
                <w:rFonts w:ascii="Arial" w:hAnsi="Arial" w:cs="Arial"/>
                <w:sz w:val="20"/>
                <w:szCs w:val="20"/>
              </w:rPr>
              <w:t>189.621,64 kn</w:t>
            </w:r>
            <w:r w:rsidR="00E101FF">
              <w:rPr>
                <w:rFonts w:ascii="Arial" w:hAnsi="Arial" w:cs="Arial"/>
                <w:sz w:val="20"/>
                <w:szCs w:val="20"/>
              </w:rPr>
              <w:t xml:space="preserve"> po presudi P-193/20</w:t>
            </w:r>
            <w:r w:rsidR="007426F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0" w:type="dxa"/>
          </w:tcPr>
          <w:p w:rsidRPr="00A654CB" w:rsidR="005C161F" w:rsidP="001962A8" w:rsidRDefault="005C161F" w14:paraId="79F51EF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4BB2E6F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95372C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166854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514820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ECC78E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547ADC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9E2A66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716819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576D60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AFD7F4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B09EF0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7239BF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C22091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0C3E5C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6534AD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346A75B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462.142,50 kn</w:t>
            </w:r>
          </w:p>
          <w:p w:rsidRPr="00A654CB" w:rsidR="005C161F" w:rsidP="001962A8" w:rsidRDefault="005C161F" w14:paraId="7331D67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9FEC61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E0329A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A62448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6EB22B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59EB6B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4D38EB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316402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7A894F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9680F1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818B2A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689EEA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4957BE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5DD808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D9900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1A8BA9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462.142,50 kn</w:t>
            </w:r>
          </w:p>
        </w:tc>
        <w:tc>
          <w:tcPr>
            <w:tcW w:w="1403" w:type="dxa"/>
          </w:tcPr>
          <w:p w:rsidRPr="00A654CB" w:rsidR="005C161F" w:rsidP="001962A8" w:rsidRDefault="005C161F" w14:paraId="710A9FE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je predmet sudskog postupka koji je u tijeku i kamata na tu tražbinu. Punomoćnik nije ovlašten poduzimati pravne radnje u skladu s čl. 5.a Zakona o odvjetništvu.</w:t>
            </w:r>
          </w:p>
          <w:p w:rsidRPr="00A654CB" w:rsidR="005C161F" w:rsidP="001962A8" w:rsidRDefault="005C161F" w14:paraId="3FA516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577EE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502785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5ACF193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C612AF" w:rsidTr="00A8131E" w14:paraId="5B5A2A07" w14:textId="77777777">
        <w:tc>
          <w:tcPr>
            <w:tcW w:w="852" w:type="dxa"/>
          </w:tcPr>
          <w:p w:rsidRPr="00A654CB" w:rsidR="00C612AF" w:rsidP="001962A8" w:rsidRDefault="00C612AF" w14:paraId="11F3F5B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C612AF" w:rsidP="001962A8" w:rsidRDefault="00C612AF" w14:paraId="4B70AD4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612AF" w:rsidP="001962A8" w:rsidRDefault="00C612AF" w14:paraId="40C62DBC" w14:textId="396112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12AF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8E5284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E101FF" w:rsidP="001962A8" w:rsidRDefault="00E101FF" w14:paraId="03F5351E" w14:textId="710361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101FF" w:rsidP="001962A8" w:rsidRDefault="00E101FF" w14:paraId="29BC1A96" w14:textId="1AACF6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Potraživanje </w:t>
            </w:r>
            <w:r w:rsidR="006B1C59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e temelji na presudi Privrednog suda u Nišu, broj </w:t>
            </w:r>
            <w:r w:rsidR="000456FC">
              <w:rPr>
                <w:rFonts w:ascii="Arial" w:hAnsi="Arial" w:cs="Arial"/>
                <w:sz w:val="20"/>
                <w:szCs w:val="20"/>
              </w:rPr>
              <w:t>P-</w:t>
            </w:r>
            <w:r>
              <w:rPr>
                <w:rFonts w:ascii="Arial" w:hAnsi="Arial" w:cs="Arial"/>
                <w:sz w:val="20"/>
                <w:szCs w:val="20"/>
              </w:rPr>
              <w:t>193/2020 od 23. rujna 2021.</w:t>
            </w:r>
            <w:r w:rsidR="006B1C59">
              <w:rPr>
                <w:rFonts w:ascii="Arial" w:hAnsi="Arial" w:cs="Arial"/>
                <w:sz w:val="20"/>
                <w:szCs w:val="20"/>
              </w:rPr>
              <w:t xml:space="preserve"> na kojoj nije istaknuta klauzula pravomoćnosti i ovršnosti.</w:t>
            </w:r>
            <w:r w:rsidR="009C0BBE">
              <w:rPr>
                <w:rFonts w:ascii="Arial" w:hAnsi="Arial" w:cs="Arial"/>
                <w:sz w:val="20"/>
                <w:szCs w:val="20"/>
              </w:rPr>
              <w:t xml:space="preserve"> Sam vjerovnik u prijavi niti ne navodi da raspolaže ovršnom ispravom.</w:t>
            </w:r>
          </w:p>
          <w:p w:rsidRPr="00A654CB" w:rsidR="00C612AF" w:rsidP="001962A8" w:rsidRDefault="00C612AF" w14:paraId="750B6246" w14:textId="6FFC65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C612AF" w:rsidP="001962A8" w:rsidRDefault="00C612AF" w14:paraId="50C61D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4EEABF92" w14:textId="77777777">
        <w:tc>
          <w:tcPr>
            <w:tcW w:w="852" w:type="dxa"/>
          </w:tcPr>
          <w:p w:rsidRPr="00A654CB" w:rsidR="005C161F" w:rsidP="001962A8" w:rsidRDefault="005C161F" w14:paraId="6A555CB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524.</w:t>
            </w:r>
          </w:p>
        </w:tc>
        <w:tc>
          <w:tcPr>
            <w:tcW w:w="1417" w:type="dxa"/>
          </w:tcPr>
          <w:p w:rsidR="005C161F" w:rsidP="001962A8" w:rsidRDefault="005C161F" w14:paraId="390E421E" w14:textId="4B4DEB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IVANA VUKOVIĆ</w:t>
            </w:r>
          </w:p>
          <w:p w:rsidR="006F71BD" w:rsidP="001962A8" w:rsidRDefault="006F71BD" w14:paraId="07558B4F" w14:textId="77CE06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71BD" w:rsidP="001962A8" w:rsidRDefault="006F71BD" w14:paraId="35EC98E6" w14:textId="50B291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71BD" w:rsidP="001962A8" w:rsidRDefault="006F71BD" w14:paraId="6D842B65" w14:textId="0281AA5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71BD" w:rsidP="001962A8" w:rsidRDefault="006F71BD" w14:paraId="4371A88C" w14:textId="7A5BD8E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71BD" w:rsidP="001962A8" w:rsidRDefault="006F71BD" w14:paraId="309C0E4D" w14:textId="6DDD5C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71BD" w:rsidP="001962A8" w:rsidRDefault="006F71BD" w14:paraId="603024EE" w14:textId="32059C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71BD" w:rsidP="001962A8" w:rsidRDefault="006F71BD" w14:paraId="1C460CEC" w14:textId="466A7C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71BD" w:rsidP="001962A8" w:rsidRDefault="006F71BD" w14:paraId="7E3CA7A5" w14:textId="77F85F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71BD" w:rsidP="001962A8" w:rsidRDefault="006F71BD" w14:paraId="0E7E1781" w14:textId="16585F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71BD" w:rsidP="001962A8" w:rsidRDefault="006F71BD" w14:paraId="575DD87C" w14:textId="4646EC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71BD" w:rsidP="001962A8" w:rsidRDefault="006F71BD" w14:paraId="29E91A91" w14:textId="6EAD08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71BD" w:rsidP="001962A8" w:rsidRDefault="006F71BD" w14:paraId="7F194509" w14:textId="077A6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71BD" w:rsidP="001962A8" w:rsidRDefault="006F71BD" w14:paraId="7D6D800C" w14:textId="6CD643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71BD" w:rsidP="001962A8" w:rsidRDefault="006F71BD" w14:paraId="72E831C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90F95" w:rsidP="001962A8" w:rsidRDefault="00090F95" w14:paraId="113053D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090F95" w:rsidP="001962A8" w:rsidRDefault="00090F95" w14:paraId="67D2FAFF" w14:textId="5B6C258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23F4080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63E4533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Porečka 9/12, 11000 Beograd, Srbija</w:t>
            </w:r>
          </w:p>
        </w:tc>
        <w:tc>
          <w:tcPr>
            <w:tcW w:w="1417" w:type="dxa"/>
          </w:tcPr>
          <w:p w:rsidRPr="00A654CB" w:rsidR="005C161F" w:rsidP="001962A8" w:rsidRDefault="005C161F" w14:paraId="4958ABE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237.571,92 kn</w:t>
            </w:r>
          </w:p>
          <w:p w:rsidR="005C161F" w:rsidP="001962A8" w:rsidRDefault="005C161F" w14:paraId="69C6ED91" w14:textId="39EFE5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EA1140" w:rsidP="001962A8" w:rsidRDefault="00EA1140" w14:paraId="433B0897" w14:textId="350FD5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3814A7" w:rsidR="003814A7">
              <w:rPr>
                <w:rFonts w:ascii="Arial" w:hAnsi="Arial" w:cs="Arial"/>
                <w:sz w:val="20"/>
                <w:szCs w:val="20"/>
              </w:rPr>
              <w:t xml:space="preserve">zbroj </w:t>
            </w:r>
            <w:r w:rsidR="003814A7">
              <w:rPr>
                <w:rFonts w:ascii="Arial" w:hAnsi="Arial" w:cs="Arial"/>
                <w:sz w:val="20"/>
                <w:szCs w:val="20"/>
              </w:rPr>
              <w:t>glavnice u iznosu od 38.742,26</w:t>
            </w:r>
            <w:r w:rsidRPr="003814A7" w:rsidR="003814A7">
              <w:rPr>
                <w:rFonts w:ascii="Arial" w:hAnsi="Arial" w:cs="Arial"/>
                <w:sz w:val="20"/>
                <w:szCs w:val="20"/>
              </w:rPr>
              <w:t xml:space="preserve"> kn i kamata u iznosu od </w:t>
            </w:r>
            <w:r w:rsidR="003814A7">
              <w:rPr>
                <w:rFonts w:ascii="Arial" w:hAnsi="Arial" w:cs="Arial"/>
                <w:sz w:val="20"/>
                <w:szCs w:val="20"/>
              </w:rPr>
              <w:t>9.208,02</w:t>
            </w:r>
            <w:r w:rsidRPr="003814A7" w:rsidR="003814A7">
              <w:rPr>
                <w:rFonts w:ascii="Arial" w:hAnsi="Arial" w:cs="Arial"/>
                <w:sz w:val="20"/>
                <w:szCs w:val="20"/>
              </w:rPr>
              <w:t xml:space="preserve"> kn što iznosi </w:t>
            </w:r>
            <w:r w:rsidRPr="00EA1140">
              <w:rPr>
                <w:rFonts w:ascii="Arial" w:hAnsi="Arial" w:cs="Arial"/>
                <w:sz w:val="20"/>
                <w:szCs w:val="20"/>
              </w:rPr>
              <w:t xml:space="preserve">zbroj </w:t>
            </w:r>
            <w:r>
              <w:rPr>
                <w:rFonts w:ascii="Arial" w:hAnsi="Arial" w:cs="Arial"/>
                <w:sz w:val="20"/>
                <w:szCs w:val="20"/>
              </w:rPr>
              <w:t>47.950,28</w:t>
            </w:r>
            <w:r w:rsidRPr="00EA1140">
              <w:rPr>
                <w:rFonts w:ascii="Arial" w:hAnsi="Arial" w:cs="Arial"/>
                <w:sz w:val="20"/>
                <w:szCs w:val="20"/>
              </w:rPr>
              <w:t xml:space="preserve"> kn i troška solidarno u iznosu od 189.621,64 </w:t>
            </w:r>
            <w:r w:rsidRPr="00EA1140">
              <w:rPr>
                <w:rFonts w:ascii="Arial" w:hAnsi="Arial" w:cs="Arial"/>
                <w:sz w:val="20"/>
                <w:szCs w:val="20"/>
              </w:rPr>
              <w:lastRenderedPageBreak/>
              <w:t xml:space="preserve">kn po presudi P-193/20)  </w:t>
            </w:r>
          </w:p>
          <w:p w:rsidRPr="00A654CB" w:rsidR="005C161F" w:rsidP="001962A8" w:rsidRDefault="005C161F" w14:paraId="0F94C62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983281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7A5538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C82D1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1BADBD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89184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1922CF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FD3780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EAFF01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E9AA85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E386FA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6209BB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C03400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Pr="00A654CB" w:rsidR="005C161F" w:rsidP="001962A8" w:rsidRDefault="005C161F" w14:paraId="03BB55E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DIV GRUPA d.o.o.</w:t>
            </w:r>
          </w:p>
          <w:p w:rsidRPr="00A654CB" w:rsidR="005C161F" w:rsidP="001962A8" w:rsidRDefault="005C161F" w14:paraId="44DC770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8D04DF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A4CF76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5BC9E2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00C600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5CC3A1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6DE61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C4A567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AE52FE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56CCFF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A7254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61A830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220C4A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E26491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k</w:t>
            </w:r>
          </w:p>
        </w:tc>
        <w:tc>
          <w:tcPr>
            <w:tcW w:w="1158" w:type="dxa"/>
          </w:tcPr>
          <w:p w:rsidRPr="00A654CB" w:rsidR="005C161F" w:rsidP="001962A8" w:rsidRDefault="005C161F" w14:paraId="3DCDBC5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237.571,92 kn</w:t>
            </w:r>
          </w:p>
          <w:p w:rsidRPr="00A654CB" w:rsidR="005C161F" w:rsidP="001962A8" w:rsidRDefault="005C161F" w14:paraId="18BEFAB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1A4552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862C4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013AA2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D7384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3BD054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5812DD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7C88D4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3E01C6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7AF80C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2EB28F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28F055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3CD89C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3BE40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4CA0A8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237.571,9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2 kn</w:t>
            </w:r>
          </w:p>
        </w:tc>
        <w:tc>
          <w:tcPr>
            <w:tcW w:w="1403" w:type="dxa"/>
          </w:tcPr>
          <w:p w:rsidRPr="00A654CB" w:rsidR="005C161F" w:rsidP="001962A8" w:rsidRDefault="005C161F" w14:paraId="76031D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Tražbina je predmet sudskog postupka koji je u tijeku i kamata na tu tražbinu. Punomoćnik nije ovlašten poduzimati pravne radnje u skladu s čl. 5.a Zakona o odvjetništvu.</w:t>
            </w:r>
          </w:p>
          <w:p w:rsidRPr="00A654CB" w:rsidR="005C161F" w:rsidP="001962A8" w:rsidRDefault="005C161F" w14:paraId="709C5C1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985541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Dužnik nema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obvezu u poslovnim knjigama</w:t>
            </w:r>
          </w:p>
          <w:p w:rsidRPr="00A654CB" w:rsidR="005C161F" w:rsidP="001962A8" w:rsidRDefault="005C161F" w14:paraId="4AF7D4B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20A7581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C612AF" w:rsidTr="00A8131E" w14:paraId="7A50CC15" w14:textId="77777777">
        <w:tc>
          <w:tcPr>
            <w:tcW w:w="852" w:type="dxa"/>
          </w:tcPr>
          <w:p w:rsidRPr="00A654CB" w:rsidR="00C612AF" w:rsidP="001962A8" w:rsidRDefault="00C612AF" w14:paraId="0AB134B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1E7B4A" w:rsidP="001962A8" w:rsidRDefault="001E7B4A" w14:paraId="4B2EC708" w14:textId="5C964E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E7B4A" w:rsidP="001962A8" w:rsidRDefault="001E7B4A" w14:paraId="0D5AFB7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612AF" w:rsidP="001962A8" w:rsidRDefault="00C612AF" w14:paraId="579DE233" w14:textId="2A5A7B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12AF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6B54A0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03493A" w:rsidP="001962A8" w:rsidRDefault="0003493A" w14:paraId="3D0B374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E7B4A" w:rsidP="001962A8" w:rsidRDefault="005822D6" w14:paraId="0C87F5D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22D6">
              <w:rPr>
                <w:rFonts w:ascii="Arial" w:hAnsi="Arial" w:cs="Arial"/>
                <w:sz w:val="20"/>
                <w:szCs w:val="20"/>
              </w:rPr>
              <w:t>Potraživanje se temelji na presudi Privrednog suda u Nišu, broj P-193/2020 od 23. rujna 2021. na kojoj nije istaknuta klauzula pravomoćnosti i ovršnosti. Sam vjerovnik u prijavi niti ne navodi da raspolaže ovršnom ispravom</w:t>
            </w:r>
          </w:p>
          <w:p w:rsidRPr="00A654CB" w:rsidR="005822D6" w:rsidP="001962A8" w:rsidRDefault="005822D6" w14:paraId="06174015" w14:textId="765DEE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C612AF" w:rsidP="001962A8" w:rsidRDefault="00C612AF" w14:paraId="45020A4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2E0EF5D1" w14:textId="77777777">
        <w:tc>
          <w:tcPr>
            <w:tcW w:w="852" w:type="dxa"/>
          </w:tcPr>
          <w:p w:rsidRPr="00A654CB" w:rsidR="005C161F" w:rsidP="001962A8" w:rsidRDefault="005C161F" w14:paraId="1EC428B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525.</w:t>
            </w:r>
          </w:p>
        </w:tc>
        <w:tc>
          <w:tcPr>
            <w:tcW w:w="1417" w:type="dxa"/>
          </w:tcPr>
          <w:p w:rsidR="005C161F" w:rsidP="001962A8" w:rsidRDefault="005C161F" w14:paraId="4F3FD4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MILUTIN LEKIĆ</w:t>
            </w:r>
          </w:p>
          <w:p w:rsidR="00787C17" w:rsidP="001962A8" w:rsidRDefault="00787C17" w14:paraId="137BEDD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787C17" w:rsidP="001962A8" w:rsidRDefault="00787C17" w14:paraId="665BDFA8" w14:textId="0AAF77D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6DA019A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Pr="00A654CB" w:rsidR="005C161F" w:rsidP="001962A8" w:rsidRDefault="005C161F" w14:paraId="3206066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Visokog Stevana 23, 11000 Beograd, Srbija</w:t>
            </w:r>
          </w:p>
        </w:tc>
        <w:tc>
          <w:tcPr>
            <w:tcW w:w="1417" w:type="dxa"/>
          </w:tcPr>
          <w:p w:rsidRPr="00A654CB" w:rsidR="005C161F" w:rsidP="001962A8" w:rsidRDefault="005C161F" w14:paraId="2C3036F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260.939,38 kn</w:t>
            </w:r>
          </w:p>
          <w:p w:rsidRPr="00A654CB" w:rsidR="005C161F" w:rsidP="001962A8" w:rsidRDefault="005C161F" w14:paraId="50B99F9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C2D038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5EC51EA" w14:textId="65C9E8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(</w:t>
            </w:r>
            <w:r w:rsidR="00FF6A52">
              <w:rPr>
                <w:rFonts w:ascii="Arial" w:hAnsi="Arial" w:cs="Arial"/>
                <w:sz w:val="20"/>
                <w:szCs w:val="20"/>
              </w:rPr>
              <w:t xml:space="preserve">zbroj glavnice u iznosu od 46.288,20 kn i kamata u iznosu od 73.582,77 kn što iznosi </w:t>
            </w:r>
            <w:r w:rsidRPr="00A654CB">
              <w:rPr>
                <w:rFonts w:ascii="Arial" w:hAnsi="Arial" w:cs="Arial"/>
                <w:sz w:val="20"/>
                <w:szCs w:val="20"/>
              </w:rPr>
              <w:t xml:space="preserve">119.870,97 kn i trošak </w:t>
            </w:r>
            <w:r w:rsidR="00197D84">
              <w:rPr>
                <w:rFonts w:ascii="Arial" w:hAnsi="Arial" w:cs="Arial"/>
                <w:sz w:val="20"/>
                <w:szCs w:val="20"/>
              </w:rPr>
              <w:t xml:space="preserve"> parničnog postupka iz predmetu </w:t>
            </w:r>
            <w:r w:rsidRPr="00A4262F" w:rsidR="00197D84">
              <w:rPr>
                <w:rFonts w:ascii="Arial" w:hAnsi="Arial" w:cs="Arial"/>
                <w:sz w:val="20"/>
                <w:szCs w:val="20"/>
              </w:rPr>
              <w:t>P-472/21</w:t>
            </w:r>
            <w:r w:rsidR="00197D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654CB">
              <w:rPr>
                <w:rFonts w:ascii="Arial" w:hAnsi="Arial" w:cs="Arial"/>
                <w:sz w:val="20"/>
                <w:szCs w:val="20"/>
              </w:rPr>
              <w:t xml:space="preserve">solidarno </w:t>
            </w:r>
            <w:r w:rsidR="00FF6A52">
              <w:rPr>
                <w:rFonts w:ascii="Arial" w:hAnsi="Arial" w:cs="Arial"/>
                <w:sz w:val="20"/>
                <w:szCs w:val="20"/>
              </w:rPr>
              <w:t xml:space="preserve">u iznosu </w:t>
            </w:r>
            <w:r w:rsidRPr="00A654CB">
              <w:rPr>
                <w:rFonts w:ascii="Arial" w:hAnsi="Arial" w:cs="Arial"/>
                <w:sz w:val="20"/>
                <w:szCs w:val="20"/>
              </w:rPr>
              <w:t>od 141</w:t>
            </w:r>
            <w:r>
              <w:rPr>
                <w:rFonts w:ascii="Arial" w:hAnsi="Arial" w:cs="Arial"/>
                <w:sz w:val="20"/>
                <w:szCs w:val="20"/>
              </w:rPr>
              <w:t xml:space="preserve">.068,41 </w:t>
            </w:r>
            <w:r w:rsidR="00197D84">
              <w:rPr>
                <w:rFonts w:ascii="Arial" w:hAnsi="Arial" w:cs="Arial"/>
                <w:sz w:val="20"/>
                <w:szCs w:val="20"/>
              </w:rPr>
              <w:t>kn</w:t>
            </w:r>
          </w:p>
          <w:p w:rsidRPr="00A654CB" w:rsidR="005C161F" w:rsidP="001962A8" w:rsidRDefault="005C161F" w14:paraId="360F67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5C161F" w:rsidP="001962A8" w:rsidRDefault="005C161F" w14:paraId="30FEA53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C612AF" w:rsidP="001962A8" w:rsidRDefault="00C612AF" w14:paraId="148D3AF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612AF" w:rsidP="001962A8" w:rsidRDefault="00C612AF" w14:paraId="61519C9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612AF" w:rsidP="001962A8" w:rsidRDefault="00C612AF" w14:paraId="5B4932C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612AF" w:rsidP="001962A8" w:rsidRDefault="00C612AF" w14:paraId="033B02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612AF" w:rsidP="001962A8" w:rsidRDefault="00C612AF" w14:paraId="2DE7186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612AF" w:rsidP="001962A8" w:rsidRDefault="00C612AF" w14:paraId="5E198CF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612AF" w:rsidP="001962A8" w:rsidRDefault="00C612AF" w14:paraId="3A06D2B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C612AF" w:rsidP="001962A8" w:rsidRDefault="00C612AF" w14:paraId="07F45720" w14:textId="12D5B9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Povjerenik </w:t>
            </w:r>
          </w:p>
        </w:tc>
        <w:tc>
          <w:tcPr>
            <w:tcW w:w="1158" w:type="dxa"/>
          </w:tcPr>
          <w:p w:rsidR="005C161F" w:rsidP="001962A8" w:rsidRDefault="005C161F" w14:paraId="3523CFB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260.939,38 kn</w:t>
            </w:r>
          </w:p>
          <w:p w:rsidR="00C612AF" w:rsidP="001962A8" w:rsidRDefault="00C612AF" w14:paraId="2BFB6C4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612AF" w:rsidP="001962A8" w:rsidRDefault="00C612AF" w14:paraId="47F878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612AF" w:rsidP="001962A8" w:rsidRDefault="00C612AF" w14:paraId="62D042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612AF" w:rsidP="001962A8" w:rsidRDefault="00C612AF" w14:paraId="64C0B5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612AF" w:rsidP="001962A8" w:rsidRDefault="00C612AF" w14:paraId="5349F6F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612AF" w:rsidP="001962A8" w:rsidRDefault="00C612AF" w14:paraId="19859DF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612AF" w:rsidP="001962A8" w:rsidRDefault="00C612AF" w14:paraId="2CC3DE1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612AF" w:rsidP="001962A8" w:rsidRDefault="00C612AF" w14:paraId="359C9A0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C612AF" w:rsidP="001962A8" w:rsidRDefault="00C612AF" w14:paraId="43BF1CF3" w14:textId="17621E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12AF">
              <w:rPr>
                <w:rFonts w:ascii="Arial" w:hAnsi="Arial" w:cs="Arial"/>
                <w:sz w:val="20"/>
                <w:szCs w:val="20"/>
              </w:rPr>
              <w:t>260.939,38 kn</w:t>
            </w:r>
          </w:p>
        </w:tc>
        <w:tc>
          <w:tcPr>
            <w:tcW w:w="1403" w:type="dxa"/>
          </w:tcPr>
          <w:p w:rsidR="005C161F" w:rsidP="001962A8" w:rsidRDefault="005C161F" w14:paraId="1BD14FE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je predmet sudskog postupka koji je u tijeku i kamata na tu tražbinu.</w:t>
            </w:r>
          </w:p>
          <w:p w:rsidR="00C612AF" w:rsidP="001962A8" w:rsidRDefault="00C612AF" w14:paraId="3E923C7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612AF" w:rsidP="001962A8" w:rsidRDefault="00C612AF" w14:paraId="53B86D0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612AF" w:rsidP="001962A8" w:rsidRDefault="00C612AF" w14:paraId="431A93F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C612AF" w:rsidP="001962A8" w:rsidRDefault="00C612AF" w14:paraId="15C66435" w14:textId="4A1E35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  <w:r w:rsidR="0032680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7" w:type="dxa"/>
          </w:tcPr>
          <w:p w:rsidRPr="00A654CB" w:rsidR="005C161F" w:rsidP="001962A8" w:rsidRDefault="005C161F" w14:paraId="76FEF52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C612AF" w:rsidTr="00A8131E" w14:paraId="66839B0D" w14:textId="77777777">
        <w:tc>
          <w:tcPr>
            <w:tcW w:w="852" w:type="dxa"/>
          </w:tcPr>
          <w:p w:rsidRPr="00A654CB" w:rsidR="00C612AF" w:rsidP="001962A8" w:rsidRDefault="00C612AF" w14:paraId="71711C9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1E7B4A" w:rsidP="001962A8" w:rsidRDefault="001E7B4A" w14:paraId="6CDC3F8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612AF" w:rsidP="001962A8" w:rsidRDefault="00C612AF" w14:paraId="78473AD4" w14:textId="5C0492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12AF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6B54A0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683076" w:rsidP="001962A8" w:rsidRDefault="00683076" w14:paraId="350D158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E7B4A" w:rsidP="001962A8" w:rsidRDefault="00683076" w14:paraId="286C2482" w14:textId="135DB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3076">
              <w:rPr>
                <w:rFonts w:ascii="Arial" w:hAnsi="Arial" w:cs="Arial"/>
                <w:sz w:val="20"/>
                <w:szCs w:val="20"/>
              </w:rPr>
              <w:t>Potraživanje se temelji na</w:t>
            </w:r>
            <w:r w:rsidR="000456FC">
              <w:rPr>
                <w:rFonts w:ascii="Arial" w:hAnsi="Arial" w:cs="Arial"/>
                <w:sz w:val="20"/>
                <w:szCs w:val="20"/>
              </w:rPr>
              <w:t xml:space="preserve"> "uređenom</w:t>
            </w:r>
            <w:r w:rsidRPr="006830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196E">
              <w:rPr>
                <w:rFonts w:ascii="Arial" w:hAnsi="Arial" w:cs="Arial"/>
                <w:sz w:val="20"/>
                <w:szCs w:val="20"/>
              </w:rPr>
              <w:t>tužbeno</w:t>
            </w:r>
            <w:r w:rsidR="000456FC">
              <w:rPr>
                <w:rFonts w:ascii="Arial" w:hAnsi="Arial" w:cs="Arial"/>
                <w:sz w:val="20"/>
                <w:szCs w:val="20"/>
              </w:rPr>
              <w:t>m</w:t>
            </w:r>
            <w:r w:rsidR="0073196E">
              <w:rPr>
                <w:rFonts w:ascii="Arial" w:hAnsi="Arial" w:cs="Arial"/>
                <w:sz w:val="20"/>
                <w:szCs w:val="20"/>
              </w:rPr>
              <w:t xml:space="preserve"> zahtjevu</w:t>
            </w:r>
            <w:r w:rsidR="000456FC">
              <w:rPr>
                <w:rFonts w:ascii="Arial" w:hAnsi="Arial" w:cs="Arial"/>
                <w:sz w:val="20"/>
                <w:szCs w:val="20"/>
              </w:rPr>
              <w:t>"</w:t>
            </w:r>
            <w:r w:rsidR="0073196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822D6">
              <w:rPr>
                <w:rFonts w:ascii="Arial" w:hAnsi="Arial" w:cs="Arial"/>
                <w:sz w:val="20"/>
                <w:szCs w:val="20"/>
              </w:rPr>
              <w:t xml:space="preserve"> od 30. kolovoza 2021. </w:t>
            </w:r>
            <w:r w:rsidR="0073196E">
              <w:rPr>
                <w:rFonts w:ascii="Arial" w:hAnsi="Arial" w:cs="Arial"/>
                <w:sz w:val="20"/>
                <w:szCs w:val="20"/>
              </w:rPr>
              <w:t>u predmetu Privrednog suda u Nišu koji se vodi pod brojem P-</w:t>
            </w:r>
            <w:r>
              <w:rPr>
                <w:rFonts w:ascii="Arial" w:hAnsi="Arial" w:cs="Arial"/>
                <w:sz w:val="20"/>
                <w:szCs w:val="20"/>
              </w:rPr>
              <w:t>472/2021</w:t>
            </w:r>
            <w:r w:rsidR="0073196E">
              <w:rPr>
                <w:rFonts w:ascii="Arial" w:hAnsi="Arial" w:cs="Arial"/>
                <w:sz w:val="20"/>
                <w:szCs w:val="20"/>
              </w:rPr>
              <w:t>, zapisniku s ročišta</w:t>
            </w:r>
            <w:r w:rsidR="00FF6A52">
              <w:rPr>
                <w:rFonts w:ascii="Arial" w:hAnsi="Arial" w:cs="Arial"/>
                <w:sz w:val="20"/>
                <w:szCs w:val="20"/>
              </w:rPr>
              <w:t xml:space="preserve"> za glavnu raspravu</w:t>
            </w:r>
            <w:r w:rsidR="0073196E">
              <w:rPr>
                <w:rFonts w:ascii="Arial" w:hAnsi="Arial" w:cs="Arial"/>
                <w:sz w:val="20"/>
                <w:szCs w:val="20"/>
              </w:rPr>
              <w:t xml:space="preserve"> iz tog predmeta te jedinstvenoj evidenciji</w:t>
            </w:r>
            <w:r w:rsidR="00FF6A52">
              <w:rPr>
                <w:rFonts w:ascii="Arial" w:hAnsi="Arial" w:cs="Arial"/>
                <w:sz w:val="20"/>
                <w:szCs w:val="20"/>
              </w:rPr>
              <w:t xml:space="preserve"> od 21. svibnja 2022</w:t>
            </w:r>
            <w:r w:rsidR="000456FC">
              <w:rPr>
                <w:rFonts w:ascii="Arial" w:hAnsi="Arial" w:cs="Arial"/>
                <w:sz w:val="20"/>
                <w:szCs w:val="20"/>
              </w:rPr>
              <w:t>, dakle ne radi se o ovršnim isprava</w:t>
            </w:r>
            <w:r w:rsidR="0073196E">
              <w:rPr>
                <w:rFonts w:ascii="Arial" w:hAnsi="Arial" w:cs="Arial"/>
                <w:sz w:val="20"/>
                <w:szCs w:val="20"/>
              </w:rPr>
              <w:t>.</w:t>
            </w:r>
            <w:r w:rsidR="006B26C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456FC">
              <w:rPr>
                <w:rFonts w:ascii="Arial" w:hAnsi="Arial" w:cs="Arial"/>
                <w:sz w:val="20"/>
                <w:szCs w:val="20"/>
              </w:rPr>
              <w:t>Vjerovnik je u prijavi</w:t>
            </w:r>
            <w:r w:rsidR="006B26C5">
              <w:rPr>
                <w:rFonts w:ascii="Arial" w:hAnsi="Arial" w:cs="Arial"/>
                <w:sz w:val="20"/>
                <w:szCs w:val="20"/>
              </w:rPr>
              <w:t xml:space="preserve"> naveo da ne raspolaže ovršnom ispravom.</w:t>
            </w:r>
          </w:p>
          <w:p w:rsidRPr="00A654CB" w:rsidR="0073196E" w:rsidP="001962A8" w:rsidRDefault="0073196E" w14:paraId="575FE6CB" w14:textId="678D07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C612AF" w:rsidP="001962A8" w:rsidRDefault="00C612AF" w14:paraId="1525CF0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1C79D049" w14:textId="77777777">
        <w:tc>
          <w:tcPr>
            <w:tcW w:w="852" w:type="dxa"/>
          </w:tcPr>
          <w:p w:rsidRPr="00A654CB" w:rsidR="005C161F" w:rsidP="001962A8" w:rsidRDefault="005C161F" w14:paraId="0EF90C1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527.</w:t>
            </w:r>
          </w:p>
        </w:tc>
        <w:tc>
          <w:tcPr>
            <w:tcW w:w="1417" w:type="dxa"/>
          </w:tcPr>
          <w:p w:rsidRPr="00A654CB" w:rsidR="005C161F" w:rsidP="001962A8" w:rsidRDefault="005C161F" w14:paraId="0351E54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ODVJETNIK PAVAO MRKONJIĆ</w:t>
            </w:r>
          </w:p>
        </w:tc>
        <w:tc>
          <w:tcPr>
            <w:tcW w:w="709" w:type="dxa"/>
          </w:tcPr>
          <w:p w:rsidRPr="00A654CB" w:rsidR="005C161F" w:rsidP="001962A8" w:rsidRDefault="005C161F" w14:paraId="77D50E6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50443048410</w:t>
            </w:r>
          </w:p>
        </w:tc>
        <w:tc>
          <w:tcPr>
            <w:tcW w:w="1134" w:type="dxa"/>
          </w:tcPr>
          <w:p w:rsidRPr="00A654CB" w:rsidR="005C161F" w:rsidP="001962A8" w:rsidRDefault="005C161F" w14:paraId="4397A30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Ante Topić Mimare 24, 10000 Zagreb</w:t>
            </w:r>
          </w:p>
        </w:tc>
        <w:tc>
          <w:tcPr>
            <w:tcW w:w="1417" w:type="dxa"/>
          </w:tcPr>
          <w:p w:rsidRPr="00A654CB" w:rsidR="005C161F" w:rsidP="001962A8" w:rsidRDefault="005C161F" w14:paraId="2B5600E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35,62 kn</w:t>
            </w:r>
          </w:p>
        </w:tc>
        <w:tc>
          <w:tcPr>
            <w:tcW w:w="1110" w:type="dxa"/>
          </w:tcPr>
          <w:p w:rsidRPr="00A654CB" w:rsidR="005C161F" w:rsidP="001962A8" w:rsidRDefault="005C161F" w14:paraId="1D6DBB6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</w:tc>
        <w:tc>
          <w:tcPr>
            <w:tcW w:w="1158" w:type="dxa"/>
          </w:tcPr>
          <w:p w:rsidRPr="00A654CB" w:rsidR="005C161F" w:rsidP="001962A8" w:rsidRDefault="005C161F" w14:paraId="15BBCA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35,62 kn</w:t>
            </w:r>
          </w:p>
        </w:tc>
        <w:tc>
          <w:tcPr>
            <w:tcW w:w="1403" w:type="dxa"/>
          </w:tcPr>
          <w:p w:rsidRPr="00A654CB" w:rsidR="005C161F" w:rsidP="001962A8" w:rsidRDefault="005C161F" w14:paraId="604F517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Prijavi nije priložen dokaz da je naknada za ustup plaćena.</w:t>
            </w:r>
          </w:p>
        </w:tc>
        <w:tc>
          <w:tcPr>
            <w:tcW w:w="247" w:type="dxa"/>
          </w:tcPr>
          <w:p w:rsidRPr="00A654CB" w:rsidR="005C161F" w:rsidP="001962A8" w:rsidRDefault="005C161F" w14:paraId="5DF5097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B66B42" w:rsidTr="00A8131E" w14:paraId="00AE8908" w14:textId="77777777">
        <w:tc>
          <w:tcPr>
            <w:tcW w:w="852" w:type="dxa"/>
          </w:tcPr>
          <w:p w:rsidRPr="00A654CB" w:rsidR="00B66B42" w:rsidP="001962A8" w:rsidRDefault="00B66B42" w14:paraId="521A051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1E7B4A" w:rsidP="001962A8" w:rsidRDefault="001E7B4A" w14:paraId="4E96354F" w14:textId="77777777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eastAsia="hr-HR"/>
              </w:rPr>
            </w:pPr>
          </w:p>
          <w:p w:rsidR="001E7B4A" w:rsidP="001962A8" w:rsidRDefault="001E7B4A" w14:paraId="44498A46" w14:textId="3585A756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eastAsia="hr-HR"/>
              </w:rPr>
            </w:pPr>
            <w:r w:rsidRPr="001E7B4A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>Na upit suda ostaje li kod osporavanja izjavljuje da</w:t>
            </w:r>
            <w:r w:rsidR="006B54A0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 xml:space="preserve"> ostaje.</w:t>
            </w:r>
          </w:p>
          <w:p w:rsidR="00A3070F" w:rsidP="001962A8" w:rsidRDefault="00A3070F" w14:paraId="2655EAE3" w14:textId="4920DA76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eastAsia="hr-HR"/>
              </w:rPr>
            </w:pPr>
          </w:p>
          <w:p w:rsidR="00A3070F" w:rsidP="001962A8" w:rsidRDefault="00A3070F" w14:paraId="0C69C31A" w14:textId="227F5CCB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>Temelji se na izvodu otvorenih s</w:t>
            </w:r>
            <w:r w:rsidR="006E2192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 xml:space="preserve">tavki i ugovoru o ustupu te je </w:t>
            </w:r>
            <w:r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 xml:space="preserve">vjerovnik </w:t>
            </w:r>
            <w:r w:rsidR="006E2192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 xml:space="preserve">u prijavi </w:t>
            </w:r>
            <w:r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>naveo da ne raspolaže ovršnom ispravom.</w:t>
            </w:r>
          </w:p>
          <w:p w:rsidRPr="00A654CB" w:rsidR="00B66B42" w:rsidP="001962A8" w:rsidRDefault="00B66B42" w14:paraId="0FF236F7" w14:textId="42A524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B66B42" w:rsidP="001962A8" w:rsidRDefault="00B66B42" w14:paraId="5A3364C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53D17720" w14:textId="77777777">
        <w:tc>
          <w:tcPr>
            <w:tcW w:w="852" w:type="dxa"/>
          </w:tcPr>
          <w:p w:rsidRPr="00A654CB" w:rsidR="005C161F" w:rsidP="001962A8" w:rsidRDefault="005C161F" w14:paraId="08384C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528.</w:t>
            </w:r>
          </w:p>
        </w:tc>
        <w:tc>
          <w:tcPr>
            <w:tcW w:w="1417" w:type="dxa"/>
          </w:tcPr>
          <w:p w:rsidR="005C161F" w:rsidP="001962A8" w:rsidRDefault="005C161F" w14:paraId="42AE0B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SASCHA BJELICA</w:t>
            </w:r>
          </w:p>
          <w:p w:rsidR="00090F95" w:rsidP="001962A8" w:rsidRDefault="00090F95" w14:paraId="5CA7B91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090F95" w:rsidP="001962A8" w:rsidRDefault="00090F95" w14:paraId="72CD25AA" w14:textId="2DAB7F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432AD3E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5D0F58F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Rige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od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Fere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20, 11000 Beograd, Srbija</w:t>
            </w:r>
          </w:p>
        </w:tc>
        <w:tc>
          <w:tcPr>
            <w:tcW w:w="1417" w:type="dxa"/>
          </w:tcPr>
          <w:p w:rsidRPr="0018099B" w:rsidR="005C161F" w:rsidP="001962A8" w:rsidRDefault="005C161F" w14:paraId="30D41F9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099B">
              <w:rPr>
                <w:rFonts w:ascii="Arial" w:hAnsi="Arial" w:cs="Arial"/>
                <w:sz w:val="20"/>
                <w:szCs w:val="20"/>
              </w:rPr>
              <w:t>289.729,65 kn</w:t>
            </w:r>
          </w:p>
          <w:p w:rsidRPr="0018099B" w:rsidR="005C161F" w:rsidP="001962A8" w:rsidRDefault="005C161F" w14:paraId="54CBEDD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8099B" w:rsidR="005C161F" w:rsidP="001962A8" w:rsidRDefault="005C161F" w14:paraId="2E704E1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8099B" w:rsidR="005C161F" w:rsidP="001962A8" w:rsidRDefault="005C161F" w14:paraId="2830116D" w14:textId="5F107D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4E088D" w14:paraId="57194C53" w14:textId="696EEB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099B">
              <w:rPr>
                <w:rFonts w:ascii="Arial" w:hAnsi="Arial" w:cs="Arial"/>
                <w:sz w:val="20"/>
                <w:szCs w:val="20"/>
              </w:rPr>
              <w:t>(z</w:t>
            </w:r>
            <w:r w:rsidRPr="0018099B" w:rsidR="005C161F">
              <w:rPr>
                <w:rFonts w:ascii="Arial" w:hAnsi="Arial" w:cs="Arial"/>
                <w:sz w:val="20"/>
                <w:szCs w:val="20"/>
              </w:rPr>
              <w:t>broj glavnice</w:t>
            </w:r>
            <w:r w:rsidRPr="0018099B" w:rsidR="00CB695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09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099B" w:rsidR="00CB695D">
              <w:rPr>
                <w:rFonts w:ascii="Arial" w:hAnsi="Arial" w:cs="Arial"/>
                <w:sz w:val="20"/>
                <w:szCs w:val="20"/>
              </w:rPr>
              <w:t>28.080,34 kn i kamata</w:t>
            </w:r>
            <w:r w:rsidRPr="0018099B">
              <w:rPr>
                <w:rFonts w:ascii="Arial" w:hAnsi="Arial" w:cs="Arial"/>
                <w:sz w:val="20"/>
                <w:szCs w:val="20"/>
              </w:rPr>
              <w:t xml:space="preserve"> u iznosu</w:t>
            </w:r>
            <w:r w:rsidRPr="0018099B" w:rsidR="00CB695D">
              <w:rPr>
                <w:rFonts w:ascii="Arial" w:hAnsi="Arial" w:cs="Arial"/>
                <w:sz w:val="20"/>
                <w:szCs w:val="20"/>
              </w:rPr>
              <w:t xml:space="preserve"> od 72.027,67 kn što iznosi </w:t>
            </w:r>
            <w:r w:rsidRPr="0018099B" w:rsidR="005C161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099B" w:rsidR="00CB695D">
              <w:rPr>
                <w:rFonts w:ascii="Arial" w:hAnsi="Arial" w:cs="Arial"/>
                <w:sz w:val="20"/>
                <w:szCs w:val="20"/>
              </w:rPr>
              <w:t>100.108,01</w:t>
            </w:r>
            <w:r w:rsidRPr="0018099B" w:rsidR="005C161F">
              <w:rPr>
                <w:rFonts w:ascii="Arial" w:hAnsi="Arial" w:cs="Arial"/>
                <w:sz w:val="20"/>
                <w:szCs w:val="20"/>
              </w:rPr>
              <w:t xml:space="preserve"> kn </w:t>
            </w:r>
            <w:r w:rsidRPr="0018099B" w:rsidR="00F91D5B">
              <w:rPr>
                <w:rFonts w:ascii="Arial" w:hAnsi="Arial" w:cs="Arial"/>
                <w:sz w:val="20"/>
                <w:szCs w:val="20"/>
              </w:rPr>
              <w:t xml:space="preserve">te  solidarno </w:t>
            </w:r>
            <w:r w:rsidRPr="0018099B" w:rsidR="00910951">
              <w:rPr>
                <w:rFonts w:ascii="Arial" w:hAnsi="Arial" w:cs="Arial"/>
                <w:sz w:val="20"/>
                <w:szCs w:val="20"/>
              </w:rPr>
              <w:t xml:space="preserve"> parničn</w:t>
            </w:r>
            <w:r w:rsidRPr="0018099B" w:rsidR="00F91D5B">
              <w:rPr>
                <w:rFonts w:ascii="Arial" w:hAnsi="Arial" w:cs="Arial"/>
                <w:sz w:val="20"/>
                <w:szCs w:val="20"/>
              </w:rPr>
              <w:t>og</w:t>
            </w:r>
            <w:r w:rsidRPr="0018099B" w:rsidR="009109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099B" w:rsidR="005C161F">
              <w:rPr>
                <w:rFonts w:ascii="Arial" w:hAnsi="Arial" w:cs="Arial"/>
                <w:sz w:val="20"/>
                <w:szCs w:val="20"/>
              </w:rPr>
              <w:t xml:space="preserve"> troš</w:t>
            </w:r>
            <w:r w:rsidRPr="0018099B" w:rsidR="00F91D5B">
              <w:rPr>
                <w:rFonts w:ascii="Arial" w:hAnsi="Arial" w:cs="Arial"/>
                <w:sz w:val="20"/>
                <w:szCs w:val="20"/>
              </w:rPr>
              <w:t>ka</w:t>
            </w:r>
            <w:r w:rsidRPr="0018099B" w:rsidR="005C161F">
              <w:rPr>
                <w:rFonts w:ascii="Arial" w:hAnsi="Arial" w:cs="Arial"/>
                <w:sz w:val="20"/>
                <w:szCs w:val="20"/>
              </w:rPr>
              <w:t xml:space="preserve"> 189.621,64 kn</w:t>
            </w:r>
            <w:r>
              <w:rPr>
                <w:rFonts w:ascii="Arial" w:hAnsi="Arial" w:cs="Arial"/>
                <w:sz w:val="20"/>
                <w:szCs w:val="20"/>
              </w:rPr>
              <w:t xml:space="preserve"> u predmetu broj P-193/2020</w:t>
            </w:r>
          </w:p>
        </w:tc>
        <w:tc>
          <w:tcPr>
            <w:tcW w:w="1110" w:type="dxa"/>
          </w:tcPr>
          <w:p w:rsidRPr="00A654CB" w:rsidR="005C161F" w:rsidP="001962A8" w:rsidRDefault="005C161F" w14:paraId="0092022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7C69E25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51C2E3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525016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7B423C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4CCCB0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F95A78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B49CE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984BFB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4BBFC4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AC9914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FC3E42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9143502" w14:textId="6827C8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C612AF" w:rsidP="001962A8" w:rsidRDefault="00C612AF" w14:paraId="5954176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742785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3C0FDA6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289.729,65 kn</w:t>
            </w:r>
          </w:p>
          <w:p w:rsidRPr="00A654CB" w:rsidR="005C161F" w:rsidP="001962A8" w:rsidRDefault="005C161F" w14:paraId="4739923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6ABB6D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492A5B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8ECDD4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1F2180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F8FBA1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7E2515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056FFF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4A6C1F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C6CA1C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E8864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AA25046" w14:textId="0FE7C5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C612AF" w:rsidP="001962A8" w:rsidRDefault="00C612AF" w14:paraId="498AAD5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FEE588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5C64D3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289.729,65 kn</w:t>
            </w:r>
          </w:p>
        </w:tc>
        <w:tc>
          <w:tcPr>
            <w:tcW w:w="1403" w:type="dxa"/>
          </w:tcPr>
          <w:p w:rsidRPr="00A654CB" w:rsidR="005C161F" w:rsidP="001962A8" w:rsidRDefault="005C161F" w14:paraId="538D16A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je predmet sudskog postupka koji je u tijeku i kamata na tu tražbinu. Punomoćnik nije ovlašten poduzimati pravne radnje u skladu s čl. 5.a Zakona o odvjetništvu.</w:t>
            </w:r>
          </w:p>
          <w:p w:rsidRPr="00A654CB" w:rsidR="005C161F" w:rsidP="001962A8" w:rsidRDefault="005C161F" w14:paraId="66AB4FF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D55C6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  <w:p w:rsidRPr="00A654CB" w:rsidR="00C612AF" w:rsidP="001962A8" w:rsidRDefault="00C612AF" w14:paraId="5526EF19" w14:textId="0A125B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51AF796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C612AF" w:rsidTr="00A8131E" w14:paraId="7C68F3AC" w14:textId="77777777">
        <w:tc>
          <w:tcPr>
            <w:tcW w:w="852" w:type="dxa"/>
          </w:tcPr>
          <w:p w:rsidRPr="00A654CB" w:rsidR="00C612AF" w:rsidP="001962A8" w:rsidRDefault="00C612AF" w14:paraId="2DCE70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C612AF" w:rsidP="001962A8" w:rsidRDefault="00C612AF" w14:paraId="765CEE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612AF" w:rsidP="001962A8" w:rsidRDefault="00C612AF" w14:paraId="78CC08A3" w14:textId="398323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12AF">
              <w:rPr>
                <w:rFonts w:ascii="Arial" w:hAnsi="Arial" w:cs="Arial"/>
                <w:sz w:val="20"/>
                <w:szCs w:val="20"/>
              </w:rPr>
              <w:t>Na upit suda ostaj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C612AF">
              <w:rPr>
                <w:rFonts w:ascii="Arial" w:hAnsi="Arial" w:cs="Arial"/>
                <w:sz w:val="20"/>
                <w:szCs w:val="20"/>
              </w:rPr>
              <w:t xml:space="preserve"> li kod osporavanja izjavljuj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C612AF">
              <w:rPr>
                <w:rFonts w:ascii="Arial" w:hAnsi="Arial" w:cs="Arial"/>
                <w:sz w:val="20"/>
                <w:szCs w:val="20"/>
              </w:rPr>
              <w:t xml:space="preserve"> da</w:t>
            </w:r>
            <w:r w:rsidR="006B54A0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7426FF" w:rsidP="001962A8" w:rsidRDefault="007426FF" w14:paraId="4365F6F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612AF" w:rsidP="001962A8" w:rsidRDefault="00523C23" w14:paraId="66FD5D21" w14:textId="2D3892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</w:t>
            </w:r>
            <w:r w:rsidRPr="00523C23">
              <w:rPr>
                <w:rFonts w:ascii="Arial" w:hAnsi="Arial" w:cs="Arial"/>
                <w:sz w:val="20"/>
                <w:szCs w:val="20"/>
              </w:rPr>
              <w:t>traživanje se temelji na presudi Privrednog suda u Nišu, broj 193/2020 od 23. rujna 2021. na kojoj nije istaknuta klauzula pravomoćnosti i ovršnosti.</w:t>
            </w:r>
            <w:r w:rsidR="00910951">
              <w:rPr>
                <w:rFonts w:ascii="Arial" w:hAnsi="Arial" w:cs="Arial"/>
                <w:sz w:val="20"/>
                <w:szCs w:val="20"/>
              </w:rPr>
              <w:t xml:space="preserve"> Vjerovnik u prijavi niti ne navodi da raspolaže ovršnom ispravom.</w:t>
            </w:r>
          </w:p>
          <w:p w:rsidRPr="00A654CB" w:rsidR="00523C23" w:rsidP="001962A8" w:rsidRDefault="00523C23" w14:paraId="0782ADD2" w14:textId="2A7F0C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C612AF" w:rsidP="001962A8" w:rsidRDefault="00C612AF" w14:paraId="3B530EB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409C3516" w14:textId="77777777">
        <w:trPr>
          <w:trHeight w:val="1692"/>
        </w:trPr>
        <w:tc>
          <w:tcPr>
            <w:tcW w:w="852" w:type="dxa"/>
          </w:tcPr>
          <w:p w:rsidRPr="00A654CB" w:rsidR="005C161F" w:rsidP="001962A8" w:rsidRDefault="005C161F" w14:paraId="25D3F97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529</w:t>
            </w:r>
          </w:p>
        </w:tc>
        <w:tc>
          <w:tcPr>
            <w:tcW w:w="1417" w:type="dxa"/>
          </w:tcPr>
          <w:p w:rsidRPr="00A654CB" w:rsidR="005C161F" w:rsidP="001962A8" w:rsidRDefault="005C161F" w14:paraId="50171BB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1372">
              <w:rPr>
                <w:rFonts w:ascii="Arial" w:hAnsi="Arial" w:cs="Arial"/>
                <w:sz w:val="20"/>
                <w:szCs w:val="20"/>
              </w:rPr>
              <w:t>Tomislav Debeljak</w:t>
            </w:r>
          </w:p>
        </w:tc>
        <w:tc>
          <w:tcPr>
            <w:tcW w:w="709" w:type="dxa"/>
          </w:tcPr>
          <w:p w:rsidRPr="00A654CB" w:rsidR="005C161F" w:rsidP="001962A8" w:rsidRDefault="005C161F" w14:paraId="218ECCC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09971916975</w:t>
            </w:r>
          </w:p>
        </w:tc>
        <w:tc>
          <w:tcPr>
            <w:tcW w:w="1134" w:type="dxa"/>
          </w:tcPr>
          <w:p w:rsidRPr="00A654CB" w:rsidR="005C161F" w:rsidP="001962A8" w:rsidRDefault="005C161F" w14:paraId="7E5339A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Bregana, Vladimira Nazora 32</w:t>
            </w:r>
          </w:p>
        </w:tc>
        <w:tc>
          <w:tcPr>
            <w:tcW w:w="1417" w:type="dxa"/>
          </w:tcPr>
          <w:p w:rsidR="005C161F" w:rsidP="001962A8" w:rsidRDefault="005C161F" w14:paraId="02FBC20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295.917.624,20 kn</w:t>
            </w:r>
          </w:p>
          <w:p w:rsidR="0051154D" w:rsidP="001962A8" w:rsidRDefault="0051154D" w14:paraId="427332AE" w14:textId="40FFBD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1154D" w:rsidP="001962A8" w:rsidRDefault="0051154D" w14:paraId="2E2252F2" w14:textId="75D4DB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1154D" w:rsidP="001962A8" w:rsidRDefault="0051154D" w14:paraId="01E5DEA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1154D" w:rsidP="001962A8" w:rsidRDefault="0051154D" w14:paraId="59D76E18" w14:textId="0C48A9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Ukupan zbroj </w:t>
            </w:r>
            <w:r w:rsidR="00037500">
              <w:rPr>
                <w:rFonts w:ascii="Arial" w:hAnsi="Arial" w:cs="Arial"/>
                <w:sz w:val="20"/>
                <w:szCs w:val="20"/>
              </w:rPr>
              <w:t xml:space="preserve">tražbina iz prijave </w:t>
            </w:r>
            <w:r>
              <w:rPr>
                <w:rFonts w:ascii="Arial" w:hAnsi="Arial" w:cs="Arial"/>
                <w:sz w:val="20"/>
                <w:szCs w:val="20"/>
              </w:rPr>
              <w:t xml:space="preserve">je </w:t>
            </w:r>
            <w:r w:rsidRPr="0051154D">
              <w:rPr>
                <w:rFonts w:ascii="Arial" w:hAnsi="Arial" w:cs="Arial"/>
                <w:sz w:val="20"/>
                <w:szCs w:val="20"/>
              </w:rPr>
              <w:t>295.917.624,20 kn</w:t>
            </w:r>
            <w:r>
              <w:rPr>
                <w:rFonts w:ascii="Arial" w:hAnsi="Arial" w:cs="Arial"/>
                <w:sz w:val="20"/>
                <w:szCs w:val="20"/>
              </w:rPr>
              <w:t xml:space="preserve">, a ne </w:t>
            </w:r>
            <w:r w:rsidRPr="0051154D">
              <w:rPr>
                <w:rFonts w:ascii="Arial" w:hAnsi="Arial" w:cs="Arial"/>
                <w:sz w:val="20"/>
                <w:szCs w:val="20"/>
              </w:rPr>
              <w:t>295.917.624,</w:t>
            </w:r>
            <w:r>
              <w:rPr>
                <w:rFonts w:ascii="Arial" w:hAnsi="Arial" w:cs="Arial"/>
                <w:sz w:val="20"/>
                <w:szCs w:val="20"/>
              </w:rPr>
              <w:t>00</w:t>
            </w:r>
            <w:r w:rsidRPr="0051154D">
              <w:rPr>
                <w:rFonts w:ascii="Arial" w:hAnsi="Arial" w:cs="Arial"/>
                <w:sz w:val="20"/>
                <w:szCs w:val="20"/>
              </w:rPr>
              <w:t xml:space="preserve"> kn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10" w:type="dxa"/>
          </w:tcPr>
          <w:p w:rsidRPr="00A654CB" w:rsidR="005C161F" w:rsidP="001962A8" w:rsidRDefault="005C161F" w14:paraId="38A7720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0ACD375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295.904.449,50 kn</w:t>
            </w:r>
          </w:p>
        </w:tc>
        <w:tc>
          <w:tcPr>
            <w:tcW w:w="1403" w:type="dxa"/>
          </w:tcPr>
          <w:p w:rsidRPr="00A654CB" w:rsidR="005C161F" w:rsidP="001962A8" w:rsidRDefault="005C161F" w14:paraId="7DD056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Radi se o obvezama po osnovi jamstva, a iz prijave ne proizlazi da je vjerovnik podmirio obvezu glavnog dužnika.</w:t>
            </w:r>
          </w:p>
        </w:tc>
        <w:tc>
          <w:tcPr>
            <w:tcW w:w="247" w:type="dxa"/>
          </w:tcPr>
          <w:p w:rsidRPr="00A654CB" w:rsidR="005C161F" w:rsidP="001962A8" w:rsidRDefault="005C161F" w14:paraId="3C8E77F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C612AF" w:rsidTr="00C612AF" w14:paraId="251D78FD" w14:textId="77777777">
        <w:trPr>
          <w:trHeight w:val="808"/>
        </w:trPr>
        <w:tc>
          <w:tcPr>
            <w:tcW w:w="852" w:type="dxa"/>
          </w:tcPr>
          <w:p w:rsidRPr="00A654CB" w:rsidR="00C612AF" w:rsidP="001962A8" w:rsidRDefault="00C612AF" w14:paraId="148360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6E2192" w:rsidP="001962A8" w:rsidRDefault="006E2192" w14:paraId="28AE419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612AF" w:rsidP="001962A8" w:rsidRDefault="00C612AF" w14:paraId="093A0840" w14:textId="200BED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12AF">
              <w:rPr>
                <w:rFonts w:ascii="Arial" w:hAnsi="Arial" w:cs="Arial"/>
                <w:sz w:val="20"/>
                <w:szCs w:val="20"/>
              </w:rPr>
              <w:t>Na upit suda ostaje li kod osporavanja</w:t>
            </w:r>
            <w:r w:rsidR="0051154D">
              <w:rPr>
                <w:rFonts w:ascii="Arial" w:hAnsi="Arial" w:cs="Arial"/>
                <w:sz w:val="20"/>
                <w:szCs w:val="20"/>
              </w:rPr>
              <w:t xml:space="preserve"> povjerenica</w:t>
            </w:r>
            <w:r w:rsidRPr="00C612AF">
              <w:rPr>
                <w:rFonts w:ascii="Arial" w:hAnsi="Arial" w:cs="Arial"/>
                <w:sz w:val="20"/>
                <w:szCs w:val="20"/>
              </w:rPr>
              <w:t xml:space="preserve"> izjavljuje da</w:t>
            </w:r>
            <w:r w:rsidR="005867D9">
              <w:rPr>
                <w:rFonts w:ascii="Arial" w:hAnsi="Arial" w:cs="Arial"/>
                <w:sz w:val="20"/>
                <w:szCs w:val="20"/>
              </w:rPr>
              <w:t xml:space="preserve"> ostaje.</w:t>
            </w:r>
          </w:p>
          <w:p w:rsidR="0051154D" w:rsidP="001962A8" w:rsidRDefault="0051154D" w14:paraId="50AA304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1154D" w:rsidP="001962A8" w:rsidRDefault="0051154D" w14:paraId="25BF5B9D" w14:textId="6FC489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1372">
              <w:rPr>
                <w:rFonts w:ascii="Arial" w:hAnsi="Arial" w:cs="Arial"/>
                <w:sz w:val="20"/>
                <w:szCs w:val="20"/>
              </w:rPr>
              <w:t xml:space="preserve">Iz prijave proizlazi da je vjerovnik naveo da za osporeni dio tražbine ne raspolaže ovršnom ispravom. Priložene isprave </w:t>
            </w:r>
            <w:r w:rsidRPr="002E1372" w:rsidR="006B5615">
              <w:rPr>
                <w:rFonts w:ascii="Arial" w:hAnsi="Arial" w:cs="Arial"/>
                <w:sz w:val="20"/>
                <w:szCs w:val="20"/>
              </w:rPr>
              <w:t>preds</w:t>
            </w:r>
            <w:r w:rsidR="00163B17">
              <w:rPr>
                <w:rFonts w:ascii="Arial" w:hAnsi="Arial" w:cs="Arial"/>
                <w:sz w:val="20"/>
                <w:szCs w:val="20"/>
              </w:rPr>
              <w:t xml:space="preserve">tavljaju ovršne isprave protiv </w:t>
            </w:r>
            <w:r w:rsidRPr="002E1372" w:rsidR="006B5615">
              <w:rPr>
                <w:rFonts w:ascii="Arial" w:hAnsi="Arial" w:cs="Arial"/>
                <w:sz w:val="20"/>
                <w:szCs w:val="20"/>
              </w:rPr>
              <w:t>ovog vjerovnika kao jamca.</w:t>
            </w:r>
          </w:p>
          <w:p w:rsidRPr="00A654CB" w:rsidR="006B5615" w:rsidP="001962A8" w:rsidRDefault="006B5615" w14:paraId="26946A3D" w14:textId="438D7B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C612AF" w:rsidP="001962A8" w:rsidRDefault="00C612AF" w14:paraId="26BC693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4807E6E6" w14:textId="77777777">
        <w:tc>
          <w:tcPr>
            <w:tcW w:w="852" w:type="dxa"/>
          </w:tcPr>
          <w:p w:rsidRPr="00A654CB" w:rsidR="005C161F" w:rsidP="001962A8" w:rsidRDefault="005C161F" w14:paraId="43AD735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531.</w:t>
            </w:r>
          </w:p>
        </w:tc>
        <w:tc>
          <w:tcPr>
            <w:tcW w:w="1417" w:type="dxa"/>
          </w:tcPr>
          <w:p w:rsidR="005C161F" w:rsidP="001962A8" w:rsidRDefault="005C161F" w14:paraId="702ED573" w14:textId="7F9965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DEJAN JOVANOVIĆ</w:t>
            </w:r>
          </w:p>
          <w:p w:rsidR="00CA53B7" w:rsidP="001962A8" w:rsidRDefault="00CA53B7" w14:paraId="3ADD2BC1" w14:textId="51E469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FBF9ED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53DF7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3551743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10E4399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Lole Ribara 3/25, 18000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Niš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1E817CD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7.912,70 kn</w:t>
            </w:r>
          </w:p>
        </w:tc>
        <w:tc>
          <w:tcPr>
            <w:tcW w:w="1110" w:type="dxa"/>
          </w:tcPr>
          <w:p w:rsidRPr="00A654CB" w:rsidR="005C161F" w:rsidP="001962A8" w:rsidRDefault="005C161F" w14:paraId="689F260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3C8310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B21661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B55B7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262FB1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A489FF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F2CA58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ED843F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9B3BBC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F37E7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EAFB5B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5DA956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DA36B0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14E1C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85DC3E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031728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4025C7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9A1EB0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Povjerenik </w:t>
            </w:r>
          </w:p>
        </w:tc>
        <w:tc>
          <w:tcPr>
            <w:tcW w:w="1158" w:type="dxa"/>
          </w:tcPr>
          <w:p w:rsidRPr="00A654CB" w:rsidR="005C161F" w:rsidP="001962A8" w:rsidRDefault="005C161F" w14:paraId="53C2C61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7.912,70 kn</w:t>
            </w:r>
          </w:p>
          <w:p w:rsidRPr="00A654CB" w:rsidR="005C161F" w:rsidP="001962A8" w:rsidRDefault="005C161F" w14:paraId="7236F42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141E0D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75BCCC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7CB05D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2AC01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BBD3B1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590567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D5303A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4BFFC6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441DF7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E27BE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5D0FE5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DB95C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B2D6D2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8C107D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057D14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4E03D4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99BD6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7.912,70 kn</w:t>
            </w:r>
          </w:p>
        </w:tc>
        <w:tc>
          <w:tcPr>
            <w:tcW w:w="1403" w:type="dxa"/>
          </w:tcPr>
          <w:p w:rsidR="00C612AF" w:rsidP="001962A8" w:rsidRDefault="005C161F" w14:paraId="2291F48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Tražbina je bila predmet sudskog postupka koji je prekinut i u odnosu na prednika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vjerovnika. Punomoćnik nije ovlašten poduzimati pravne radnje u skladu s čl. 5.a Zakona o odvjetništvu.</w:t>
            </w:r>
          </w:p>
          <w:p w:rsidR="00C612AF" w:rsidP="001962A8" w:rsidRDefault="00C612AF" w14:paraId="72B3C28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612AF" w:rsidP="001962A8" w:rsidRDefault="00C612AF" w14:paraId="3E046A6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612AF" w:rsidP="001962A8" w:rsidRDefault="00C612AF" w14:paraId="45170C6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2503AC0" w14:textId="2042C1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6AEAAD5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B66B42" w:rsidTr="00A8131E" w14:paraId="04634E6D" w14:textId="77777777">
        <w:tc>
          <w:tcPr>
            <w:tcW w:w="852" w:type="dxa"/>
          </w:tcPr>
          <w:p w:rsidRPr="00A654CB" w:rsidR="00B66B42" w:rsidP="001962A8" w:rsidRDefault="00B66B42" w14:paraId="7950992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B66B42" w:rsidP="001962A8" w:rsidRDefault="00B66B42" w14:paraId="5D1FF5EF" w14:textId="204BDD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6B4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5867D9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0C3475" w:rsidP="001962A8" w:rsidRDefault="000C3475" w14:paraId="3575D10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3475" w:rsidP="001962A8" w:rsidRDefault="006E2192" w14:paraId="4A0C21CD" w14:textId="22746F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Vjerovnik je u prijavi </w:t>
            </w:r>
            <w:r w:rsidR="000C3475">
              <w:rPr>
                <w:rFonts w:ascii="Arial" w:hAnsi="Arial" w:cs="Arial"/>
                <w:sz w:val="20"/>
                <w:szCs w:val="20"/>
              </w:rPr>
              <w:t xml:space="preserve"> naveo da </w:t>
            </w:r>
            <w:r w:rsidR="0072573B">
              <w:rPr>
                <w:rFonts w:ascii="Arial" w:hAnsi="Arial" w:cs="Arial"/>
                <w:sz w:val="20"/>
                <w:szCs w:val="20"/>
              </w:rPr>
              <w:t xml:space="preserve">za prijavljenu tražbinu </w:t>
            </w:r>
            <w:r w:rsidR="000C3475">
              <w:rPr>
                <w:rFonts w:ascii="Arial" w:hAnsi="Arial" w:cs="Arial"/>
                <w:sz w:val="20"/>
                <w:szCs w:val="20"/>
              </w:rPr>
              <w:t>ne raspolaže ovršnom ispravom te da je u tijeku postupak pred Privrednim sudom u Nišu</w:t>
            </w:r>
            <w:r w:rsidR="000A5812">
              <w:rPr>
                <w:rFonts w:ascii="Arial" w:hAnsi="Arial" w:cs="Arial"/>
                <w:sz w:val="20"/>
                <w:szCs w:val="20"/>
              </w:rPr>
              <w:t xml:space="preserve"> koji je prekinut. Nadalje, naveo je da tražbinu</w:t>
            </w:r>
            <w:r w:rsidRPr="000A5812" w:rsidR="000A5812">
              <w:rPr>
                <w:rFonts w:ascii="Arial" w:hAnsi="Arial" w:cs="Arial"/>
                <w:sz w:val="20"/>
                <w:szCs w:val="20"/>
              </w:rPr>
              <w:t xml:space="preserve"> temelji na presudi drugostupanjskog suda i to dijelu sadržanom u točki IV. izreke kojom je ukinuta prvostupanjska presuda u odnosu na prednika vjerovnika i predmet vraćen na ponovan postupak te na rješenju </w:t>
            </w:r>
            <w:r w:rsidR="00156FEE">
              <w:rPr>
                <w:rFonts w:ascii="Arial" w:hAnsi="Arial" w:cs="Arial"/>
                <w:sz w:val="20"/>
                <w:szCs w:val="20"/>
              </w:rPr>
              <w:t xml:space="preserve">Privrednog suda u Nišu </w:t>
            </w:r>
            <w:r w:rsidRPr="000A5812" w:rsidR="000A5812">
              <w:rPr>
                <w:rFonts w:ascii="Arial" w:hAnsi="Arial" w:cs="Arial"/>
                <w:sz w:val="20"/>
                <w:szCs w:val="20"/>
              </w:rPr>
              <w:t xml:space="preserve">koji je ispravljeno rješenje toga suda o prekidu postupka te rješenju o nasljeđivanju </w:t>
            </w:r>
            <w:r w:rsidR="00E90430">
              <w:rPr>
                <w:rFonts w:ascii="Arial" w:hAnsi="Arial" w:cs="Arial"/>
                <w:sz w:val="20"/>
                <w:szCs w:val="20"/>
              </w:rPr>
              <w:t xml:space="preserve"> Osnovnog suda u Nišu </w:t>
            </w:r>
            <w:r w:rsidR="007426FF">
              <w:rPr>
                <w:rFonts w:ascii="Arial" w:hAnsi="Arial" w:cs="Arial"/>
                <w:sz w:val="20"/>
                <w:szCs w:val="20"/>
              </w:rPr>
              <w:t>tako da</w:t>
            </w:r>
            <w:r w:rsidRPr="000A5812" w:rsidR="000A5812">
              <w:rPr>
                <w:rFonts w:ascii="Arial" w:hAnsi="Arial" w:cs="Arial"/>
                <w:sz w:val="20"/>
                <w:szCs w:val="20"/>
              </w:rPr>
              <w:t xml:space="preserve"> vjerovnik ne raspolaže ovršnom ispravom</w:t>
            </w:r>
            <w:r w:rsidR="007426FF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654CB" w:rsidR="006E2192" w:rsidP="001962A8" w:rsidRDefault="006E2192" w14:paraId="32815906" w14:textId="7A3478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B66B42" w:rsidP="001962A8" w:rsidRDefault="00B66B42" w14:paraId="274104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75D63227" w14:textId="77777777">
        <w:tc>
          <w:tcPr>
            <w:tcW w:w="852" w:type="dxa"/>
          </w:tcPr>
          <w:p w:rsidRPr="00A654CB" w:rsidR="005C161F" w:rsidP="001962A8" w:rsidRDefault="005C161F" w14:paraId="7231E3B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532.</w:t>
            </w:r>
          </w:p>
        </w:tc>
        <w:tc>
          <w:tcPr>
            <w:tcW w:w="1417" w:type="dxa"/>
          </w:tcPr>
          <w:p w:rsidRPr="00E90430" w:rsidR="005C161F" w:rsidP="001962A8" w:rsidRDefault="005C161F" w14:paraId="1A5411A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430">
              <w:rPr>
                <w:rFonts w:ascii="Arial" w:hAnsi="Arial" w:cs="Arial"/>
                <w:sz w:val="20"/>
                <w:szCs w:val="20"/>
              </w:rPr>
              <w:t>DOBRINKA MATEJIĆ</w:t>
            </w:r>
          </w:p>
          <w:p w:rsidR="00E90430" w:rsidP="001962A8" w:rsidRDefault="00E90430" w14:paraId="2554E26E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Pr="00A654CB" w:rsidR="00BE2C46" w:rsidP="001962A8" w:rsidRDefault="00BE2C46" w14:paraId="7EFAAFDC" w14:textId="27524AC4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723981D5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654CB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2336AC69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90430">
              <w:rPr>
                <w:rFonts w:ascii="Arial" w:hAnsi="Arial" w:cs="Arial"/>
                <w:sz w:val="20"/>
                <w:szCs w:val="20"/>
              </w:rPr>
              <w:t xml:space="preserve">Rosulja </w:t>
            </w:r>
            <w:proofErr w:type="spellStart"/>
            <w:r w:rsidRPr="00E90430">
              <w:rPr>
                <w:rFonts w:ascii="Arial" w:hAnsi="Arial" w:cs="Arial"/>
                <w:sz w:val="20"/>
                <w:szCs w:val="20"/>
              </w:rPr>
              <w:t>bb</w:t>
            </w:r>
            <w:proofErr w:type="spellEnd"/>
            <w:r w:rsidRPr="00E90430">
              <w:rPr>
                <w:rFonts w:ascii="Arial" w:hAnsi="Arial" w:cs="Arial"/>
                <w:sz w:val="20"/>
                <w:szCs w:val="20"/>
              </w:rPr>
              <w:t xml:space="preserve">, 18360 </w:t>
            </w:r>
            <w:proofErr w:type="spellStart"/>
            <w:r w:rsidRPr="00E90430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E90430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E90430" w:rsidR="005C161F" w:rsidP="001962A8" w:rsidRDefault="005C161F" w14:paraId="2E6E4E2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430">
              <w:rPr>
                <w:rFonts w:ascii="Arial" w:hAnsi="Arial" w:cs="Arial"/>
                <w:sz w:val="20"/>
                <w:szCs w:val="20"/>
              </w:rPr>
              <w:t>25.800,48 kn</w:t>
            </w:r>
          </w:p>
          <w:p w:rsidRPr="00E90430" w:rsidR="00E90430" w:rsidP="001962A8" w:rsidRDefault="00E90430" w14:paraId="53BEBDF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E90430" w:rsidP="001962A8" w:rsidRDefault="00E90430" w14:paraId="0380FE82" w14:textId="0C6A2C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430">
              <w:rPr>
                <w:rFonts w:ascii="Arial" w:hAnsi="Arial" w:cs="Arial"/>
                <w:sz w:val="20"/>
                <w:szCs w:val="20"/>
              </w:rPr>
              <w:t>Zbroj glavnice u iznosu od 13.805,65 kn i kamata u iznosu od 11.994,83 kn</w:t>
            </w:r>
          </w:p>
        </w:tc>
        <w:tc>
          <w:tcPr>
            <w:tcW w:w="1110" w:type="dxa"/>
          </w:tcPr>
          <w:p w:rsidRPr="00E90430" w:rsidR="005C161F" w:rsidP="001962A8" w:rsidRDefault="005C161F" w14:paraId="06B063D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430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E90430" w:rsidR="005C161F" w:rsidP="001962A8" w:rsidRDefault="005C161F" w14:paraId="37F32C2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06F200C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0D15A57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127AB7A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08E361B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1627CB1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0FA6507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7A6A111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521F799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1C88CA5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46C7F4D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0009295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7A838F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2422118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4A065F4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7182D3D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43064BF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639CAFE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0D15DA3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1A62000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621A76E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2C50784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430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E90430" w:rsidR="005C161F" w:rsidP="001962A8" w:rsidRDefault="005C161F" w14:paraId="2623E98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430">
              <w:rPr>
                <w:rFonts w:ascii="Arial" w:hAnsi="Arial" w:cs="Arial"/>
                <w:sz w:val="20"/>
                <w:szCs w:val="20"/>
              </w:rPr>
              <w:t>25.800,48 kn</w:t>
            </w:r>
          </w:p>
          <w:p w:rsidRPr="00E90430" w:rsidR="005C161F" w:rsidP="001962A8" w:rsidRDefault="005C161F" w14:paraId="4AC2CBC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2E10E5D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594F353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4EB84D7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0F810F6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653879D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42A8343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49E89B9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7BA4E5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7FFB2DA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6213271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13CEE1C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02B8CCB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0692432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3426EB4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541C4DB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5CDEFF2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71F0234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01A980E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5EC3CC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187CD08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075801B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56459D7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430">
              <w:rPr>
                <w:rFonts w:ascii="Arial" w:hAnsi="Arial" w:cs="Arial"/>
                <w:sz w:val="20"/>
                <w:szCs w:val="20"/>
              </w:rPr>
              <w:t>25.800,48 kn</w:t>
            </w:r>
          </w:p>
          <w:p w:rsidRPr="00E90430" w:rsidR="005C161F" w:rsidP="001962A8" w:rsidRDefault="005C161F" w14:paraId="47B5F67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2ABCAA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22E1878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4119580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3" w:type="dxa"/>
          </w:tcPr>
          <w:p w:rsidRPr="00E90430" w:rsidR="005C161F" w:rsidP="001962A8" w:rsidRDefault="005C161F" w14:paraId="0451F1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430">
              <w:rPr>
                <w:rFonts w:ascii="Arial" w:hAnsi="Arial" w:cs="Arial"/>
                <w:sz w:val="20"/>
                <w:szCs w:val="20"/>
              </w:rPr>
              <w:t>Prijavi nedostaje punomoć, dostavljena isprava nije ovršna isprava, nedostaje prijevod dokumenta, odluka nije priznata u skladu s čl. 86. Zakona o rješavanju sukoba zakona s propisima drugih zemalja u određenim odnosima.</w:t>
            </w:r>
          </w:p>
          <w:p w:rsidRPr="00E90430" w:rsidR="005C161F" w:rsidP="001962A8" w:rsidRDefault="005C161F" w14:paraId="56BA3F6D" w14:textId="517AC04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C612AF" w:rsidP="001962A8" w:rsidRDefault="00C612AF" w14:paraId="6D2FFD1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90430" w:rsidR="005C161F" w:rsidP="001962A8" w:rsidRDefault="005C161F" w14:paraId="422012E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430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6381639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B66B42" w:rsidTr="00A8131E" w14:paraId="1789955A" w14:textId="77777777">
        <w:tc>
          <w:tcPr>
            <w:tcW w:w="852" w:type="dxa"/>
          </w:tcPr>
          <w:p w:rsidRPr="00A654CB" w:rsidR="00B66B42" w:rsidP="001962A8" w:rsidRDefault="00B66B42" w14:paraId="399677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6E2192" w:rsidP="001962A8" w:rsidRDefault="006E2192" w14:paraId="0F4B6E3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66B42" w:rsidP="001962A8" w:rsidRDefault="00B66B42" w14:paraId="270BD24A" w14:textId="1233F6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6B4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5867D9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1320B6" w:rsidP="001962A8" w:rsidRDefault="001320B6" w14:paraId="38338FBD" w14:textId="2D1E25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320B6" w:rsidP="001962A8" w:rsidRDefault="001320B6" w14:paraId="78A2780C" w14:textId="69D6DA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4896">
              <w:rPr>
                <w:rFonts w:ascii="Arial" w:hAnsi="Arial" w:cs="Arial"/>
                <w:sz w:val="20"/>
                <w:szCs w:val="20"/>
              </w:rPr>
              <w:t xml:space="preserve">Potraživanje </w:t>
            </w:r>
            <w:r w:rsidRPr="001C4896" w:rsidR="007426FF"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Pr="001C4896">
              <w:rPr>
                <w:rFonts w:ascii="Arial" w:hAnsi="Arial" w:cs="Arial"/>
                <w:sz w:val="20"/>
                <w:szCs w:val="20"/>
              </w:rPr>
              <w:t xml:space="preserve">temelji na presudi </w:t>
            </w:r>
            <w:r w:rsidRPr="001C4896" w:rsidR="001B58DB">
              <w:rPr>
                <w:rFonts w:ascii="Arial" w:hAnsi="Arial" w:cs="Arial"/>
                <w:sz w:val="20"/>
                <w:szCs w:val="20"/>
              </w:rPr>
              <w:t>A</w:t>
            </w:r>
            <w:r w:rsidRPr="001C4896">
              <w:rPr>
                <w:rFonts w:ascii="Arial" w:hAnsi="Arial" w:cs="Arial"/>
                <w:sz w:val="20"/>
                <w:szCs w:val="20"/>
              </w:rPr>
              <w:t xml:space="preserve">pelacionog suda broj </w:t>
            </w:r>
            <w:proofErr w:type="spellStart"/>
            <w:r w:rsidRPr="001C4896">
              <w:rPr>
                <w:rFonts w:ascii="Arial" w:hAnsi="Arial" w:cs="Arial"/>
                <w:sz w:val="20"/>
                <w:szCs w:val="20"/>
              </w:rPr>
              <w:t>Pž</w:t>
            </w:r>
            <w:proofErr w:type="spellEnd"/>
            <w:r w:rsidRPr="001C4896">
              <w:rPr>
                <w:rFonts w:ascii="Arial" w:hAnsi="Arial" w:cs="Arial"/>
                <w:sz w:val="20"/>
                <w:szCs w:val="20"/>
              </w:rPr>
              <w:t xml:space="preserve">-6214/18 od 4. prosinca 2019. </w:t>
            </w:r>
            <w:r w:rsidRPr="001C4896" w:rsidR="00AD50F6">
              <w:rPr>
                <w:rFonts w:ascii="Arial" w:hAnsi="Arial" w:cs="Arial"/>
                <w:sz w:val="20"/>
                <w:szCs w:val="20"/>
              </w:rPr>
              <w:lastRenderedPageBreak/>
              <w:t>a vjerovnik</w:t>
            </w:r>
            <w:r w:rsidRPr="001C4896">
              <w:rPr>
                <w:rFonts w:ascii="Arial" w:hAnsi="Arial" w:cs="Arial"/>
                <w:sz w:val="20"/>
                <w:szCs w:val="20"/>
              </w:rPr>
              <w:t xml:space="preserve"> tvrdi da ima ovršnu ispravu.</w:t>
            </w:r>
          </w:p>
          <w:p w:rsidRPr="00A654CB" w:rsidR="006E2192" w:rsidP="001962A8" w:rsidRDefault="006E2192" w14:paraId="420D08EC" w14:textId="4E7985B8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47" w:type="dxa"/>
          </w:tcPr>
          <w:p w:rsidRPr="00A654CB" w:rsidR="00B66B42" w:rsidP="001962A8" w:rsidRDefault="00B66B42" w14:paraId="091C23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079B348E" w14:textId="77777777">
        <w:tc>
          <w:tcPr>
            <w:tcW w:w="852" w:type="dxa"/>
          </w:tcPr>
          <w:p w:rsidRPr="00A654CB" w:rsidR="005C161F" w:rsidP="001962A8" w:rsidRDefault="005C161F" w14:paraId="354EF90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533.</w:t>
            </w:r>
          </w:p>
        </w:tc>
        <w:tc>
          <w:tcPr>
            <w:tcW w:w="1417" w:type="dxa"/>
          </w:tcPr>
          <w:p w:rsidR="005C161F" w:rsidP="001962A8" w:rsidRDefault="005C161F" w14:paraId="7B45259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GOJKO MIJAILOVIĆ</w:t>
            </w:r>
          </w:p>
          <w:p w:rsidR="00CA53B7" w:rsidP="001962A8" w:rsidRDefault="00CA53B7" w14:paraId="171BAB2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CA53B7" w:rsidP="001962A8" w:rsidRDefault="00CA53B7" w14:paraId="31B37880" w14:textId="1B0B07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4D2297D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432929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Selo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Popšica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7A0EF9" w:rsidR="005C161F" w:rsidP="001962A8" w:rsidRDefault="005C161F" w14:paraId="1D38EE8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EF9">
              <w:rPr>
                <w:rFonts w:ascii="Arial" w:hAnsi="Arial" w:cs="Arial"/>
                <w:sz w:val="20"/>
                <w:szCs w:val="20"/>
              </w:rPr>
              <w:t>172.260,80 kn</w:t>
            </w:r>
          </w:p>
          <w:p w:rsidRPr="007A0EF9" w:rsidR="005C161F" w:rsidP="001962A8" w:rsidRDefault="005C161F" w14:paraId="2C23EE6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7A0EF9" w:rsidR="005C161F" w:rsidP="001962A8" w:rsidRDefault="005C161F" w14:paraId="797D260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7A0EF9" w:rsidR="005C161F" w:rsidP="001962A8" w:rsidRDefault="005C161F" w14:paraId="5128C11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466140" w14:paraId="23858F5D" w14:textId="27E319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0EF9">
              <w:rPr>
                <w:rFonts w:ascii="Arial" w:hAnsi="Arial" w:cs="Arial"/>
                <w:sz w:val="20"/>
                <w:szCs w:val="20"/>
              </w:rPr>
              <w:t>(</w:t>
            </w:r>
            <w:r w:rsidRPr="007A0EF9" w:rsidR="00200BC1">
              <w:rPr>
                <w:rFonts w:ascii="Arial" w:hAnsi="Arial" w:cs="Arial"/>
                <w:sz w:val="20"/>
                <w:szCs w:val="20"/>
              </w:rPr>
              <w:t xml:space="preserve">zbroj glavnice od 12.045,20 kn i kamata u iznosu od 19.147,19 kn  što iznosi </w:t>
            </w:r>
            <w:r w:rsidRPr="007A0EF9">
              <w:rPr>
                <w:rFonts w:ascii="Arial" w:hAnsi="Arial" w:cs="Arial"/>
                <w:sz w:val="20"/>
                <w:szCs w:val="20"/>
              </w:rPr>
              <w:t xml:space="preserve">31.192,39 kn i </w:t>
            </w:r>
            <w:r w:rsidRPr="007A0EF9" w:rsidR="00200BC1">
              <w:rPr>
                <w:rFonts w:ascii="Arial" w:hAnsi="Arial" w:cs="Arial"/>
                <w:sz w:val="20"/>
                <w:szCs w:val="20"/>
              </w:rPr>
              <w:t xml:space="preserve">solidarno parnični </w:t>
            </w:r>
            <w:r w:rsidRPr="007A0EF9" w:rsidR="005C161F">
              <w:rPr>
                <w:rFonts w:ascii="Arial" w:hAnsi="Arial" w:cs="Arial"/>
                <w:sz w:val="20"/>
                <w:szCs w:val="20"/>
              </w:rPr>
              <w:t xml:space="preserve">trošak </w:t>
            </w:r>
            <w:r w:rsidRPr="007A0EF9" w:rsidR="00200BC1">
              <w:rPr>
                <w:rFonts w:ascii="Arial" w:hAnsi="Arial" w:cs="Arial"/>
                <w:sz w:val="20"/>
                <w:szCs w:val="20"/>
              </w:rPr>
              <w:t xml:space="preserve"> u iznosu </w:t>
            </w:r>
            <w:r w:rsidRPr="007A0EF9" w:rsidR="005C161F">
              <w:rPr>
                <w:rFonts w:ascii="Arial" w:hAnsi="Arial" w:cs="Arial"/>
                <w:sz w:val="20"/>
                <w:szCs w:val="20"/>
              </w:rPr>
              <w:t xml:space="preserve">od 141.068,41 </w:t>
            </w:r>
            <w:r w:rsidRPr="007A0EF9" w:rsidR="008A2F90">
              <w:rPr>
                <w:rFonts w:ascii="Arial" w:hAnsi="Arial" w:cs="Arial"/>
                <w:sz w:val="20"/>
                <w:szCs w:val="20"/>
              </w:rPr>
              <w:t xml:space="preserve">kn </w:t>
            </w:r>
            <w:r w:rsidRPr="007A0EF9" w:rsidR="00200BC1">
              <w:rPr>
                <w:rFonts w:ascii="Arial" w:hAnsi="Arial" w:cs="Arial"/>
                <w:sz w:val="20"/>
                <w:szCs w:val="20"/>
              </w:rPr>
              <w:t xml:space="preserve">nastao u </w:t>
            </w:r>
            <w:r w:rsidRPr="007A0EF9" w:rsidR="008A2F90">
              <w:rPr>
                <w:rFonts w:ascii="Arial" w:hAnsi="Arial" w:cs="Arial"/>
                <w:sz w:val="20"/>
                <w:szCs w:val="20"/>
              </w:rPr>
              <w:t>predme</w:t>
            </w:r>
            <w:r w:rsidRPr="007A0EF9" w:rsidR="007A0EF9">
              <w:rPr>
                <w:rFonts w:ascii="Arial" w:hAnsi="Arial" w:cs="Arial"/>
                <w:sz w:val="20"/>
                <w:szCs w:val="20"/>
              </w:rPr>
              <w:t>t</w:t>
            </w:r>
            <w:r w:rsidRPr="007A0EF9" w:rsidR="00200BC1">
              <w:rPr>
                <w:rFonts w:ascii="Arial" w:hAnsi="Arial" w:cs="Arial"/>
                <w:sz w:val="20"/>
                <w:szCs w:val="20"/>
              </w:rPr>
              <w:t>u</w:t>
            </w:r>
            <w:r w:rsidRPr="007A0EF9" w:rsidR="005C161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099B" w:rsidR="005C161F">
              <w:rPr>
                <w:rFonts w:ascii="Arial" w:hAnsi="Arial" w:cs="Arial"/>
                <w:sz w:val="20"/>
                <w:szCs w:val="20"/>
              </w:rPr>
              <w:t>P-472/21</w:t>
            </w:r>
            <w:r w:rsidRPr="0018099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0" w:type="dxa"/>
          </w:tcPr>
          <w:p w:rsidRPr="00A654CB" w:rsidR="005C161F" w:rsidP="001962A8" w:rsidRDefault="005C161F" w14:paraId="55D9B91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1C9EFDE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A7E55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BA831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E7422F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86ECC8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DA92CA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E24270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BF99E7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24034A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AE962B5" w14:textId="650C97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C612AF" w:rsidP="001962A8" w:rsidRDefault="00C612AF" w14:paraId="2F0D61C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67CA95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7789A6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8C79B8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CA5B86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Povjerenik </w:t>
            </w:r>
          </w:p>
        </w:tc>
        <w:tc>
          <w:tcPr>
            <w:tcW w:w="1158" w:type="dxa"/>
          </w:tcPr>
          <w:p w:rsidRPr="00A654CB" w:rsidR="005C161F" w:rsidP="001962A8" w:rsidRDefault="005C161F" w14:paraId="4C9EEE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172.260,80 kn</w:t>
            </w:r>
          </w:p>
          <w:p w:rsidRPr="00A654CB" w:rsidR="005C161F" w:rsidP="001962A8" w:rsidRDefault="005C161F" w14:paraId="083C039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1629EE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F76149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00028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11A533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9F7BC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FFAD79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52DECD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DE3A91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30D6A1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4ABD51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F1A99F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A90811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4B49D8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00C25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D19AAC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172.260,80 kn</w:t>
            </w:r>
          </w:p>
        </w:tc>
        <w:tc>
          <w:tcPr>
            <w:tcW w:w="1403" w:type="dxa"/>
          </w:tcPr>
          <w:p w:rsidRPr="00A654CB" w:rsidR="005C161F" w:rsidP="001962A8" w:rsidRDefault="005C161F" w14:paraId="7CBA89A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je predmet sudskog postupka koji je u tijeku i kamata na tu tražbinu. Punomoćnik nije ovlašten poduzimati pravne radnje u skladu s čl. 5.a Zakona o odvjetništvu.</w:t>
            </w:r>
          </w:p>
          <w:p w:rsidR="005C161F" w:rsidP="001962A8" w:rsidRDefault="005C161F" w14:paraId="1B3FF6A8" w14:textId="2F6D55B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C612AF" w:rsidP="001962A8" w:rsidRDefault="00C612AF" w14:paraId="107DB3A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FE651F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  <w:p w:rsidRPr="00A654CB" w:rsidR="005C161F" w:rsidP="001962A8" w:rsidRDefault="005C161F" w14:paraId="41E4314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A4326A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2D2F389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B66B42" w:rsidTr="00A8131E" w14:paraId="2AA2CE44" w14:textId="77777777">
        <w:tc>
          <w:tcPr>
            <w:tcW w:w="852" w:type="dxa"/>
          </w:tcPr>
          <w:p w:rsidRPr="00A654CB" w:rsidR="00B66B42" w:rsidP="001962A8" w:rsidRDefault="00B66B42" w14:paraId="120EC8A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6E2192" w:rsidP="001962A8" w:rsidRDefault="006E2192" w14:paraId="4E62EE0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66B42" w:rsidP="001962A8" w:rsidRDefault="001E7B4A" w14:paraId="564FDDE0" w14:textId="07EE83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7B4A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5867D9">
              <w:t xml:space="preserve"> </w:t>
            </w:r>
            <w:r w:rsidRPr="005867D9" w:rsidR="005867D9">
              <w:rPr>
                <w:rFonts w:ascii="Arial" w:hAnsi="Arial" w:cs="Arial"/>
                <w:sz w:val="20"/>
                <w:szCs w:val="20"/>
              </w:rPr>
              <w:t>ostaju.</w:t>
            </w:r>
          </w:p>
          <w:p w:rsidR="008A2F90" w:rsidP="001962A8" w:rsidRDefault="008A2F90" w14:paraId="7DE225F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A2F90" w:rsidP="001962A8" w:rsidRDefault="008A2F90" w14:paraId="3D4C28D0" w14:textId="119A4B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2F90">
              <w:rPr>
                <w:rFonts w:ascii="Arial" w:hAnsi="Arial" w:cs="Arial"/>
                <w:sz w:val="20"/>
                <w:szCs w:val="20"/>
              </w:rPr>
              <w:t>Pot</w:t>
            </w:r>
            <w:r w:rsidR="006E2192">
              <w:rPr>
                <w:rFonts w:ascii="Arial" w:hAnsi="Arial" w:cs="Arial"/>
                <w:sz w:val="20"/>
                <w:szCs w:val="20"/>
              </w:rPr>
              <w:t>raživanje se temelji na uređenom tužbenom</w:t>
            </w:r>
            <w:r w:rsidRPr="008A2F90">
              <w:rPr>
                <w:rFonts w:ascii="Arial" w:hAnsi="Arial" w:cs="Arial"/>
                <w:sz w:val="20"/>
                <w:szCs w:val="20"/>
              </w:rPr>
              <w:t xml:space="preserve"> zahtjevu</w:t>
            </w:r>
            <w:r w:rsidR="00500A99">
              <w:rPr>
                <w:rFonts w:ascii="Arial" w:hAnsi="Arial" w:cs="Arial"/>
                <w:sz w:val="20"/>
                <w:szCs w:val="20"/>
              </w:rPr>
              <w:t xml:space="preserve"> od 30. kolovozu 2022.</w:t>
            </w:r>
            <w:r w:rsidRPr="008A2F90">
              <w:rPr>
                <w:rFonts w:ascii="Arial" w:hAnsi="Arial" w:cs="Arial"/>
                <w:sz w:val="20"/>
                <w:szCs w:val="20"/>
              </w:rPr>
              <w:t xml:space="preserve"> u predmetu Privrednog suda u Nišu koji se vodi pod brojem P- 472/2021, zapisniku s ročišta iz tog predmeta te jedinstvenoj evidenciji</w:t>
            </w:r>
            <w:r w:rsidR="00500A99">
              <w:rPr>
                <w:rFonts w:ascii="Arial" w:hAnsi="Arial" w:cs="Arial"/>
                <w:sz w:val="20"/>
                <w:szCs w:val="20"/>
              </w:rPr>
              <w:t xml:space="preserve"> od 21. svibnja 2022</w:t>
            </w:r>
            <w:r w:rsidRPr="008A2F90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6E2192">
              <w:rPr>
                <w:rFonts w:ascii="Arial" w:hAnsi="Arial" w:cs="Arial"/>
                <w:sz w:val="20"/>
                <w:szCs w:val="20"/>
              </w:rPr>
              <w:t>Vjerovnik je u prijavi</w:t>
            </w:r>
            <w:r w:rsidRPr="008A2F90">
              <w:rPr>
                <w:rFonts w:ascii="Arial" w:hAnsi="Arial" w:cs="Arial"/>
                <w:sz w:val="20"/>
                <w:szCs w:val="20"/>
              </w:rPr>
              <w:t xml:space="preserve"> naveo da ne raspolaže ovršnom ispravom.</w:t>
            </w:r>
          </w:p>
          <w:p w:rsidRPr="00A654CB" w:rsidR="006E2192" w:rsidP="001962A8" w:rsidRDefault="006E2192" w14:paraId="42FBEB82" w14:textId="4452F34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B66B42" w:rsidP="001962A8" w:rsidRDefault="00B66B42" w14:paraId="5586ACD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0FF93A44" w14:textId="77777777">
        <w:tc>
          <w:tcPr>
            <w:tcW w:w="852" w:type="dxa"/>
          </w:tcPr>
          <w:p w:rsidRPr="00A654CB" w:rsidR="005C161F" w:rsidP="001962A8" w:rsidRDefault="005C161F" w14:paraId="683BDF6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534.</w:t>
            </w:r>
          </w:p>
        </w:tc>
        <w:tc>
          <w:tcPr>
            <w:tcW w:w="1417" w:type="dxa"/>
          </w:tcPr>
          <w:p w:rsidR="005C161F" w:rsidP="001962A8" w:rsidRDefault="005C161F" w14:paraId="6867331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LJUBINKO PRVULOVIĆ</w:t>
            </w:r>
          </w:p>
          <w:p w:rsidR="005853AA" w:rsidP="001962A8" w:rsidRDefault="005853AA" w14:paraId="44B98E2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853AA" w:rsidP="001962A8" w:rsidRDefault="005853AA" w14:paraId="5BF799D6" w14:textId="1130C8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44D591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504AA7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Selo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Guševac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="005C161F" w:rsidP="001962A8" w:rsidRDefault="005C161F" w14:paraId="7128B325" w14:textId="7B53AD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140.717,83 kn</w:t>
            </w:r>
          </w:p>
          <w:p w:rsidR="00F549AB" w:rsidP="001962A8" w:rsidRDefault="00F549AB" w14:paraId="542E7272" w14:textId="14E958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549AB" w:rsidP="001962A8" w:rsidRDefault="00F549AB" w14:paraId="570664CD" w14:textId="404646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(trošak</w:t>
            </w:r>
            <w:r w:rsidR="00AD50F6">
              <w:rPr>
                <w:rFonts w:ascii="Arial" w:hAnsi="Arial" w:cs="Arial"/>
                <w:sz w:val="20"/>
                <w:szCs w:val="20"/>
              </w:rPr>
              <w:t xml:space="preserve"> u predmetu </w:t>
            </w:r>
            <w:r>
              <w:rPr>
                <w:rFonts w:ascii="Arial" w:hAnsi="Arial" w:cs="Arial"/>
                <w:sz w:val="20"/>
                <w:szCs w:val="20"/>
              </w:rPr>
              <w:t>P-594/18)</w:t>
            </w:r>
          </w:p>
          <w:p w:rsidRPr="00A654CB" w:rsidR="00106154" w:rsidP="001962A8" w:rsidRDefault="00106154" w14:paraId="5B190F9B" w14:textId="558DFD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Pr="00A654CB" w:rsidR="005C161F" w:rsidP="001962A8" w:rsidRDefault="005C161F" w14:paraId="6B78855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09A0919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FFDCA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64DCA3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15391C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E0D15A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70479A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40566A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E3EF34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91D5B" w:rsidP="001962A8" w:rsidRDefault="00F91D5B" w14:paraId="1A48BFE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91D5B" w:rsidP="001962A8" w:rsidRDefault="00F91D5B" w14:paraId="70783AC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0079487" w14:textId="114CC9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8" w:type="dxa"/>
          </w:tcPr>
          <w:p w:rsidRPr="00A654CB" w:rsidR="005C161F" w:rsidP="001962A8" w:rsidRDefault="005C161F" w14:paraId="4DD9DF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140.717,83 kn</w:t>
            </w:r>
          </w:p>
        </w:tc>
        <w:tc>
          <w:tcPr>
            <w:tcW w:w="1403" w:type="dxa"/>
          </w:tcPr>
          <w:p w:rsidRPr="00A654CB" w:rsidR="005C161F" w:rsidP="001962A8" w:rsidRDefault="005C161F" w14:paraId="3A64DC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je predmet sudskog postupka koji je u tijeku. Punomoćnik nije ovlašten poduzimati pravne radnje u skladu s čl. 5.a Zakona o odvjetništvu.</w:t>
            </w:r>
          </w:p>
        </w:tc>
        <w:tc>
          <w:tcPr>
            <w:tcW w:w="247" w:type="dxa"/>
          </w:tcPr>
          <w:p w:rsidRPr="00A654CB" w:rsidR="005C161F" w:rsidP="001962A8" w:rsidRDefault="005C161F" w14:paraId="4A5DEA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B66B42" w:rsidTr="00A8131E" w14:paraId="27B251C1" w14:textId="77777777">
        <w:tc>
          <w:tcPr>
            <w:tcW w:w="852" w:type="dxa"/>
          </w:tcPr>
          <w:p w:rsidRPr="00A654CB" w:rsidR="00B66B42" w:rsidP="001962A8" w:rsidRDefault="00B66B42" w14:paraId="16CA8E5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B66B42" w:rsidP="001962A8" w:rsidRDefault="001E7B4A" w14:paraId="5943AB54" w14:textId="419768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7B4A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3819A0">
              <w:rPr>
                <w:rFonts w:ascii="Arial" w:hAnsi="Arial" w:cs="Arial"/>
                <w:sz w:val="20"/>
                <w:szCs w:val="20"/>
              </w:rPr>
              <w:t xml:space="preserve"> ostaje.</w:t>
            </w:r>
          </w:p>
          <w:p w:rsidR="00A91FC4" w:rsidP="001962A8" w:rsidRDefault="00A91FC4" w14:paraId="4546F292" w14:textId="4DD4B3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91FC4" w:rsidP="001962A8" w:rsidRDefault="00BF1BC0" w14:paraId="73FF43CD" w14:textId="51AB0B5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Vjerovnik je u prijavi naveo</w:t>
            </w:r>
            <w:r w:rsidR="00E56063">
              <w:rPr>
                <w:rFonts w:ascii="Arial" w:hAnsi="Arial" w:cs="Arial"/>
                <w:sz w:val="20"/>
                <w:szCs w:val="20"/>
              </w:rPr>
              <w:t xml:space="preserve"> da se potraživanje odnosi na troškove parničnog postupka koji je u tijeku pred Privrednim sudom u Nišu te da ne </w:t>
            </w:r>
            <w:r w:rsidRPr="00A91FC4" w:rsidR="00A91FC4">
              <w:rPr>
                <w:rFonts w:ascii="Arial" w:hAnsi="Arial" w:cs="Arial"/>
                <w:sz w:val="20"/>
                <w:szCs w:val="20"/>
              </w:rPr>
              <w:t>raspolaže ovršnom ispravom</w:t>
            </w:r>
            <w:r w:rsidR="00E56063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654CB" w:rsidR="00466140" w:rsidP="001962A8" w:rsidRDefault="00466140" w14:paraId="5963FF9E" w14:textId="0A2219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B66B42" w:rsidP="001962A8" w:rsidRDefault="00B66B42" w14:paraId="6C522DC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086B690C" w14:textId="77777777">
        <w:tc>
          <w:tcPr>
            <w:tcW w:w="852" w:type="dxa"/>
          </w:tcPr>
          <w:p w:rsidRPr="00A654CB" w:rsidR="005C161F" w:rsidP="001962A8" w:rsidRDefault="005C161F" w14:paraId="673D046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535.</w:t>
            </w:r>
          </w:p>
        </w:tc>
        <w:tc>
          <w:tcPr>
            <w:tcW w:w="1417" w:type="dxa"/>
          </w:tcPr>
          <w:p w:rsidR="005C161F" w:rsidP="001962A8" w:rsidRDefault="005C161F" w14:paraId="2F3A6D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MALINA SAVIĆ</w:t>
            </w:r>
          </w:p>
          <w:p w:rsidR="00CA53B7" w:rsidP="001962A8" w:rsidRDefault="00CA53B7" w14:paraId="111F82D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CA53B7" w:rsidP="001962A8" w:rsidRDefault="00CA53B7" w14:paraId="2ADF3BD0" w14:textId="177BC5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5106643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7D3F810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Dr. Raše Cvetkovića 27,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="005C161F" w:rsidP="001962A8" w:rsidRDefault="005C161F" w14:paraId="482AA14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18.435,61 kn</w:t>
            </w:r>
          </w:p>
          <w:p w:rsidR="005B3567" w:rsidP="001962A8" w:rsidRDefault="005B3567" w14:paraId="28BA84C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B3567" w:rsidP="001962A8" w:rsidRDefault="0019044C" w14:paraId="0845A45E" w14:textId="7987B8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106154">
              <w:rPr>
                <w:rFonts w:ascii="Arial" w:hAnsi="Arial" w:cs="Arial"/>
                <w:sz w:val="20"/>
                <w:szCs w:val="20"/>
              </w:rPr>
              <w:t>z</w:t>
            </w:r>
            <w:r w:rsidR="005B3567">
              <w:rPr>
                <w:rFonts w:ascii="Arial" w:hAnsi="Arial" w:cs="Arial"/>
                <w:sz w:val="20"/>
                <w:szCs w:val="20"/>
              </w:rPr>
              <w:t xml:space="preserve">broj iznosa od </w:t>
            </w:r>
            <w:r w:rsidR="00106154">
              <w:rPr>
                <w:rFonts w:ascii="Arial" w:hAnsi="Arial" w:cs="Arial"/>
                <w:sz w:val="20"/>
                <w:szCs w:val="20"/>
              </w:rPr>
              <w:t>11.164,97 kn i 7.270,66 kn)</w:t>
            </w:r>
          </w:p>
        </w:tc>
        <w:tc>
          <w:tcPr>
            <w:tcW w:w="1110" w:type="dxa"/>
          </w:tcPr>
          <w:p w:rsidRPr="00A654CB" w:rsidR="005C161F" w:rsidP="001962A8" w:rsidRDefault="005C161F" w14:paraId="72BF4DE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301BEFF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AD1527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B55452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14A72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0243FC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ADFDB2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8E7880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55AC0C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75A331C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18.435,61 kn</w:t>
            </w:r>
          </w:p>
          <w:p w:rsidRPr="00A654CB" w:rsidR="005C161F" w:rsidP="001962A8" w:rsidRDefault="005C161F" w14:paraId="10BA10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D25B92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B3C5F2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61B93D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B047BA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6094F0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60C4D3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0FB36B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06F988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18.435,61 kn</w:t>
            </w:r>
          </w:p>
          <w:p w:rsidRPr="00A654CB" w:rsidR="005C161F" w:rsidP="001962A8" w:rsidRDefault="005C161F" w14:paraId="043B187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A25266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E3E18B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F4767F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16C6B1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755FF1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928011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3" w:type="dxa"/>
          </w:tcPr>
          <w:p w:rsidRPr="00A654CB" w:rsidR="005C161F" w:rsidP="001962A8" w:rsidRDefault="005C161F" w14:paraId="5EBF23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Tražbina je bila predmet sudskog postupka koji je prekinut i u odnosu na prednika vjerovnika. </w:t>
            </w:r>
          </w:p>
          <w:p w:rsidRPr="00A654CB" w:rsidR="005C161F" w:rsidP="001962A8" w:rsidRDefault="005C161F" w14:paraId="65D2210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948D80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A94C5B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087194F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1E7B4A" w:rsidTr="001E7B4A" w14:paraId="70638731" w14:textId="77777777">
        <w:tc>
          <w:tcPr>
            <w:tcW w:w="852" w:type="dxa"/>
          </w:tcPr>
          <w:p w:rsidRPr="00A654CB" w:rsidR="001E7B4A" w:rsidP="001962A8" w:rsidRDefault="001E7B4A" w14:paraId="5FB3421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1E7B4A" w:rsidP="001962A8" w:rsidRDefault="001E7B4A" w14:paraId="635511E2" w14:textId="5FC48A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7B4A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882FF9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1D53CE" w:rsidP="001962A8" w:rsidRDefault="001D53CE" w14:paraId="649C63D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D53CE" w:rsidP="001962A8" w:rsidRDefault="00BF1BC0" w14:paraId="16D8BE44" w14:textId="1D9C11B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421B">
              <w:rPr>
                <w:rFonts w:ascii="Arial" w:hAnsi="Arial" w:cs="Arial"/>
                <w:sz w:val="20"/>
                <w:szCs w:val="20"/>
              </w:rPr>
              <w:t xml:space="preserve">Vjerovnik je u prijavi naveo </w:t>
            </w:r>
            <w:r w:rsidRPr="00D2421B" w:rsidR="001D53CE">
              <w:rPr>
                <w:rFonts w:ascii="Arial" w:hAnsi="Arial" w:cs="Arial"/>
                <w:sz w:val="20"/>
                <w:szCs w:val="20"/>
              </w:rPr>
              <w:t>da ne raspolaže ovršnom ispravom te da je u tijeku postupak pred Privrednim sudom u Nišu koji je prekinut</w:t>
            </w:r>
            <w:r w:rsidR="0025337D">
              <w:rPr>
                <w:rFonts w:ascii="Arial" w:hAnsi="Arial" w:cs="Arial"/>
                <w:sz w:val="20"/>
                <w:szCs w:val="20"/>
              </w:rPr>
              <w:t xml:space="preserve"> rješenjem od 22. ožujka 2021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D2421B">
              <w:t xml:space="preserve"> </w:t>
            </w:r>
            <w:r w:rsidR="00D2421B">
              <w:rPr>
                <w:rFonts w:ascii="Arial" w:hAnsi="Arial" w:cs="Arial"/>
                <w:sz w:val="20"/>
                <w:szCs w:val="20"/>
              </w:rPr>
              <w:t xml:space="preserve">Poziva se na presudu </w:t>
            </w:r>
            <w:r w:rsidRPr="00D2421B" w:rsidR="00D2421B">
              <w:rPr>
                <w:rFonts w:ascii="Arial" w:hAnsi="Arial" w:cs="Arial"/>
                <w:sz w:val="20"/>
                <w:szCs w:val="20"/>
              </w:rPr>
              <w:t>drugostupanjskog suda i to dijelu sadržanom u točki IV. izreke kojom je ukinuta prvostupanjska presuda u odnosu na prednika vjerovnika i predmet vraćen na ponovan postupak te na rješenju Privrednog suda u Nišu koji je ispravljeno rješenje toga suda o prekidu postup</w:t>
            </w:r>
            <w:r w:rsidR="00D2421B">
              <w:rPr>
                <w:rFonts w:ascii="Arial" w:hAnsi="Arial" w:cs="Arial"/>
                <w:sz w:val="20"/>
                <w:szCs w:val="20"/>
              </w:rPr>
              <w:t xml:space="preserve">ka te rješenju o nasljeđivanju </w:t>
            </w:r>
            <w:r w:rsidRPr="00D2421B" w:rsidR="00D2421B">
              <w:rPr>
                <w:rFonts w:ascii="Arial" w:hAnsi="Arial" w:cs="Arial"/>
                <w:sz w:val="20"/>
                <w:szCs w:val="20"/>
              </w:rPr>
              <w:t>tako da  vjerovnik ne raspolaže ovršnom ispravom</w:t>
            </w:r>
            <w:r w:rsidR="0025337D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654CB" w:rsidR="00BF1BC0" w:rsidP="001962A8" w:rsidRDefault="00BF1BC0" w14:paraId="35F39364" w14:textId="356C4D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1E7B4A" w:rsidP="001962A8" w:rsidRDefault="001E7B4A" w14:paraId="5C6A2D9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4475ECAD" w14:textId="77777777">
        <w:tc>
          <w:tcPr>
            <w:tcW w:w="852" w:type="dxa"/>
          </w:tcPr>
          <w:p w:rsidRPr="00A654CB" w:rsidR="005C161F" w:rsidP="001962A8" w:rsidRDefault="005C161F" w14:paraId="1BA9AB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536.</w:t>
            </w:r>
          </w:p>
        </w:tc>
        <w:tc>
          <w:tcPr>
            <w:tcW w:w="1417" w:type="dxa"/>
          </w:tcPr>
          <w:p w:rsidR="005C161F" w:rsidP="001962A8" w:rsidRDefault="005C161F" w14:paraId="0F1A2D3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MICKA NIKODIJEVIĆ</w:t>
            </w:r>
          </w:p>
          <w:p w:rsidR="00CA53B7" w:rsidP="001962A8" w:rsidRDefault="00CA53B7" w14:paraId="4E49478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A53B7" w:rsidP="001962A8" w:rsidRDefault="00CA53B7" w14:paraId="13EC45C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CA53B7" w:rsidP="001962A8" w:rsidRDefault="00CA53B7" w14:paraId="5716EC8D" w14:textId="026136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257DB5B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62B0F4C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Obilićev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venac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13/33, 18000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Niš</w:t>
            </w:r>
            <w:proofErr w:type="spellEnd"/>
          </w:p>
        </w:tc>
        <w:tc>
          <w:tcPr>
            <w:tcW w:w="1417" w:type="dxa"/>
          </w:tcPr>
          <w:p w:rsidR="00A06190" w:rsidP="001962A8" w:rsidRDefault="005C161F" w14:paraId="5F8811B1" w14:textId="77777777">
            <w:pPr>
              <w:jc w:val="both"/>
            </w:pPr>
            <w:r w:rsidRPr="00A654CB">
              <w:rPr>
                <w:rFonts w:ascii="Arial" w:hAnsi="Arial" w:cs="Arial"/>
                <w:sz w:val="20"/>
                <w:szCs w:val="20"/>
              </w:rPr>
              <w:t>13.998,82 kn</w:t>
            </w:r>
            <w:r w:rsidR="00A06190">
              <w:t xml:space="preserve"> </w:t>
            </w:r>
          </w:p>
          <w:p w:rsidR="00A06190" w:rsidP="001962A8" w:rsidRDefault="00A06190" w14:paraId="79F6509C" w14:textId="77777777">
            <w:pPr>
              <w:jc w:val="both"/>
            </w:pPr>
          </w:p>
          <w:p w:rsidRPr="00A654CB" w:rsidR="005C161F" w:rsidP="001962A8" w:rsidRDefault="00A06190" w14:paraId="39ACA668" w14:textId="30D68E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6190">
              <w:rPr>
                <w:rFonts w:ascii="Arial" w:hAnsi="Arial" w:cs="Arial"/>
                <w:sz w:val="20"/>
                <w:szCs w:val="20"/>
              </w:rPr>
              <w:t xml:space="preserve">zbroj glavnice od </w:t>
            </w:r>
            <w:r>
              <w:rPr>
                <w:rFonts w:ascii="Arial" w:hAnsi="Arial" w:cs="Arial"/>
                <w:sz w:val="20"/>
                <w:szCs w:val="20"/>
              </w:rPr>
              <w:t>8.477,96</w:t>
            </w:r>
            <w:r w:rsidRPr="00A06190">
              <w:rPr>
                <w:rFonts w:ascii="Arial" w:hAnsi="Arial" w:cs="Arial"/>
                <w:sz w:val="20"/>
                <w:szCs w:val="20"/>
              </w:rPr>
              <w:t xml:space="preserve"> kn i kamata u iznosu od </w:t>
            </w:r>
            <w:r w:rsidR="00965A67">
              <w:rPr>
                <w:rFonts w:ascii="Arial" w:hAnsi="Arial" w:cs="Arial"/>
                <w:sz w:val="20"/>
                <w:szCs w:val="20"/>
              </w:rPr>
              <w:t>5.520,86</w:t>
            </w:r>
            <w:r w:rsidRPr="00A06190">
              <w:rPr>
                <w:rFonts w:ascii="Arial" w:hAnsi="Arial" w:cs="Arial"/>
                <w:sz w:val="20"/>
                <w:szCs w:val="20"/>
              </w:rPr>
              <w:t xml:space="preserve"> kn  što iznosi </w:t>
            </w:r>
            <w:r w:rsidR="00965A67">
              <w:rPr>
                <w:rFonts w:ascii="Arial" w:hAnsi="Arial" w:cs="Arial"/>
                <w:sz w:val="20"/>
                <w:szCs w:val="20"/>
              </w:rPr>
              <w:t>13.998,82</w:t>
            </w:r>
            <w:r w:rsidRPr="00A06190">
              <w:rPr>
                <w:rFonts w:ascii="Arial" w:hAnsi="Arial" w:cs="Arial"/>
                <w:sz w:val="20"/>
                <w:szCs w:val="20"/>
              </w:rPr>
              <w:t xml:space="preserve"> kn</w:t>
            </w:r>
          </w:p>
        </w:tc>
        <w:tc>
          <w:tcPr>
            <w:tcW w:w="1110" w:type="dxa"/>
          </w:tcPr>
          <w:p w:rsidRPr="00A654CB" w:rsidR="005C161F" w:rsidP="001962A8" w:rsidRDefault="005C161F" w14:paraId="2F78AB4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434F0E1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ADD7A8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DB1660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9A3F91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2983D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56DD6E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1DB4E4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55740F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F63A2F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C708F4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535D98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DE713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52313A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DB4FDB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376945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772500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13.998,82 kn</w:t>
            </w:r>
          </w:p>
          <w:p w:rsidRPr="00A654CB" w:rsidR="005C161F" w:rsidP="001962A8" w:rsidRDefault="005C161F" w14:paraId="6182D2D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2E0899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B0BDBE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100B3B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2FA67A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B67C0D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65E0C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120CC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26060E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6733CB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DEDF3E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CB3D71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A4E665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CB8F62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E453B7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1062FB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13.998,82 kn</w:t>
            </w:r>
          </w:p>
        </w:tc>
        <w:tc>
          <w:tcPr>
            <w:tcW w:w="1403" w:type="dxa"/>
          </w:tcPr>
          <w:p w:rsidRPr="00A654CB" w:rsidR="005C161F" w:rsidP="001962A8" w:rsidRDefault="005C161F" w14:paraId="0561A59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je bila predmet sudskog postupka koji je prekinut i u odnosu na prednika vjerovnika. Punomoćnik nije ovlašten poduzimati pravne radnje u skladu s čl. 5.a Zakona o odvjetništvu.</w:t>
            </w:r>
          </w:p>
          <w:p w:rsidRPr="00A654CB" w:rsidR="005C161F" w:rsidP="001962A8" w:rsidRDefault="005C161F" w14:paraId="0E1AACC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0644CF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  <w:p w:rsidRPr="00A654CB" w:rsidR="005C161F" w:rsidP="001962A8" w:rsidRDefault="005C161F" w14:paraId="12E8F8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0E96A64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4F7115" w:rsidTr="00A8131E" w14:paraId="3EF27081" w14:textId="77777777">
        <w:tc>
          <w:tcPr>
            <w:tcW w:w="852" w:type="dxa"/>
          </w:tcPr>
          <w:p w:rsidRPr="00A654CB" w:rsidR="004F7115" w:rsidP="001962A8" w:rsidRDefault="004F7115" w14:paraId="67C9FF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4F7115" w:rsidP="001962A8" w:rsidRDefault="004F7115" w14:paraId="0EB45472" w14:textId="1E6E2F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7115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882FF9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6D12E9" w:rsidP="001962A8" w:rsidRDefault="006D12E9" w14:paraId="3B222E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D12E9" w:rsidP="001962A8" w:rsidRDefault="006D12E9" w14:paraId="11619959" w14:textId="0BCCE8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Navela je da se temelji na presudi</w:t>
            </w:r>
            <w:r w:rsidR="00BF1BC0">
              <w:rPr>
                <w:rFonts w:ascii="Arial" w:hAnsi="Arial" w:cs="Arial"/>
                <w:sz w:val="20"/>
                <w:szCs w:val="20"/>
              </w:rPr>
              <w:t xml:space="preserve"> drugostupanjskog suda i to dijelu sadržanom u točki IV. izreke</w:t>
            </w:r>
            <w:r>
              <w:rPr>
                <w:rFonts w:ascii="Arial" w:hAnsi="Arial" w:cs="Arial"/>
                <w:sz w:val="20"/>
                <w:szCs w:val="20"/>
              </w:rPr>
              <w:t xml:space="preserve"> kojom je ukinuta prv</w:t>
            </w:r>
            <w:r w:rsidR="00A2450D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stupanjska presuda u odnosu na pred</w:t>
            </w:r>
            <w:r w:rsidR="00A2450D">
              <w:rPr>
                <w:rFonts w:ascii="Arial" w:hAnsi="Arial" w:cs="Arial"/>
                <w:sz w:val="20"/>
                <w:szCs w:val="20"/>
              </w:rPr>
              <w:t xml:space="preserve">nika vjerovnika </w:t>
            </w:r>
            <w:r w:rsidR="0078572C">
              <w:rPr>
                <w:rFonts w:ascii="Arial" w:hAnsi="Arial" w:cs="Arial"/>
                <w:sz w:val="20"/>
                <w:szCs w:val="20"/>
              </w:rPr>
              <w:t xml:space="preserve">i predmet vraćen na ponovan postupak </w:t>
            </w:r>
            <w:r w:rsidR="00A2450D">
              <w:rPr>
                <w:rFonts w:ascii="Arial" w:hAnsi="Arial" w:cs="Arial"/>
                <w:sz w:val="20"/>
                <w:szCs w:val="20"/>
              </w:rPr>
              <w:t xml:space="preserve">te na rješenju Privrednog suda u Nišu </w:t>
            </w:r>
            <w:r w:rsidR="0078572C">
              <w:rPr>
                <w:rFonts w:ascii="Arial" w:hAnsi="Arial" w:cs="Arial"/>
                <w:sz w:val="20"/>
                <w:szCs w:val="20"/>
              </w:rPr>
              <w:t xml:space="preserve">koji je ispravljeno rješenje toga suda o </w:t>
            </w:r>
            <w:r w:rsidR="00A2450D">
              <w:rPr>
                <w:rFonts w:ascii="Arial" w:hAnsi="Arial" w:cs="Arial"/>
                <w:sz w:val="20"/>
                <w:szCs w:val="20"/>
              </w:rPr>
              <w:t>prekidu</w:t>
            </w:r>
            <w:r w:rsidR="0078572C">
              <w:rPr>
                <w:rFonts w:ascii="Arial" w:hAnsi="Arial" w:cs="Arial"/>
                <w:sz w:val="20"/>
                <w:szCs w:val="20"/>
              </w:rPr>
              <w:t xml:space="preserve"> postupka</w:t>
            </w:r>
            <w:r w:rsidR="00A2450D">
              <w:rPr>
                <w:rFonts w:ascii="Arial" w:hAnsi="Arial" w:cs="Arial"/>
                <w:sz w:val="20"/>
                <w:szCs w:val="20"/>
              </w:rPr>
              <w:t xml:space="preserve"> te rješenju o nasljeđivanju tako da </w:t>
            </w:r>
            <w:r w:rsidR="0078572C">
              <w:rPr>
                <w:rFonts w:ascii="Arial" w:hAnsi="Arial" w:cs="Arial"/>
                <w:sz w:val="20"/>
                <w:szCs w:val="20"/>
              </w:rPr>
              <w:t xml:space="preserve">vjerovnik </w:t>
            </w:r>
            <w:r w:rsidR="00A2450D">
              <w:rPr>
                <w:rFonts w:ascii="Arial" w:hAnsi="Arial" w:cs="Arial"/>
                <w:sz w:val="20"/>
                <w:szCs w:val="20"/>
              </w:rPr>
              <w:t>ne raspolaže ovršnom ispravom.</w:t>
            </w:r>
          </w:p>
          <w:p w:rsidRPr="00A654CB" w:rsidR="00BF1BC0" w:rsidP="001962A8" w:rsidRDefault="00BF1BC0" w14:paraId="69450AD6" w14:textId="1407FC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4F7115" w:rsidP="001962A8" w:rsidRDefault="004F7115" w14:paraId="18BDA8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1AC66C57" w14:textId="77777777">
        <w:tc>
          <w:tcPr>
            <w:tcW w:w="852" w:type="dxa"/>
          </w:tcPr>
          <w:p w:rsidRPr="00A654CB" w:rsidR="005C161F" w:rsidP="001962A8" w:rsidRDefault="005C161F" w14:paraId="7B057E7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537.</w:t>
            </w:r>
          </w:p>
        </w:tc>
        <w:tc>
          <w:tcPr>
            <w:tcW w:w="1417" w:type="dxa"/>
          </w:tcPr>
          <w:p w:rsidR="005C161F" w:rsidP="001962A8" w:rsidRDefault="005C161F" w14:paraId="7F3E80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MILIJA JOVIĆ</w:t>
            </w:r>
          </w:p>
          <w:p w:rsidR="001E3DA2" w:rsidP="001962A8" w:rsidRDefault="001E3DA2" w14:paraId="3ABABCF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1E3DA2" w:rsidP="001962A8" w:rsidRDefault="001E3DA2" w14:paraId="1CD272DB" w14:textId="666CEB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508CEF5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49C67D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Selo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Periš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5EC6878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5.796,20 kn</w:t>
            </w:r>
          </w:p>
        </w:tc>
        <w:tc>
          <w:tcPr>
            <w:tcW w:w="1110" w:type="dxa"/>
          </w:tcPr>
          <w:p w:rsidRPr="00A654CB" w:rsidR="005C161F" w:rsidP="001962A8" w:rsidRDefault="005C161F" w14:paraId="01492F9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6FB3718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216E7F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3CDBC4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6BCEFE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94CFB7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956D53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33DD36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5E2FF8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071252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FABE7F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0EFE16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DA6F5F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9381FB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9256E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C09EE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41E698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DC2816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9EB63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6487A8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59099C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7693FB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BBF0F9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BC5530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C0FA25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ED3B93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B76975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AE50BD8" w14:textId="460A188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00441A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E5751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06DF61D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5.796,20</w:t>
            </w:r>
          </w:p>
          <w:p w:rsidRPr="00A654CB" w:rsidR="005C161F" w:rsidP="001962A8" w:rsidRDefault="005C161F" w14:paraId="42B844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Kn</w:t>
            </w:r>
          </w:p>
          <w:p w:rsidRPr="00A654CB" w:rsidR="005C161F" w:rsidP="001962A8" w:rsidRDefault="005C161F" w14:paraId="321A581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7B33E3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267344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C4D4F4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CE7155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82B37A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D03A5B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FFA1ED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97E46E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C73884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73FDCA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800590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064D03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693AF6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ABE01A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653359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13BE9B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2815D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7FD4E7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BB95E3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15F418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E62066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19C6A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8BDA5F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E95A9B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E9D6E6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8A269B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9BDB58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08C43AA" w14:textId="0C5BFB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00C7A0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5.796,20 kn</w:t>
            </w:r>
          </w:p>
        </w:tc>
        <w:tc>
          <w:tcPr>
            <w:tcW w:w="1403" w:type="dxa"/>
          </w:tcPr>
          <w:p w:rsidRPr="00A654CB" w:rsidR="005C161F" w:rsidP="001962A8" w:rsidRDefault="005C161F" w14:paraId="19B2D510" w14:textId="03BA2A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Vjerovnik ne raspolaže ovršnom ispravom, priložena je samo drugostupanjska odluka, a nedostaje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prvostupanjska. Odluka nije priznata u skladu s čl. 86. Zakona o rješavanju sukoba zakona s propisima drugih zemalja u određenim odnosima.</w:t>
            </w:r>
            <w:r w:rsidR="00F24E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654CB">
              <w:rPr>
                <w:rFonts w:ascii="Arial" w:hAnsi="Arial" w:cs="Arial"/>
                <w:sz w:val="20"/>
                <w:szCs w:val="20"/>
              </w:rPr>
              <w:t>Punomoćnik nije ovlašten poduzimati pravne radnje u skladu s čl. 5.a Zakona o odvjetništvu.</w:t>
            </w:r>
          </w:p>
          <w:p w:rsidRPr="00A654CB" w:rsidR="005C161F" w:rsidP="001962A8" w:rsidRDefault="005C161F" w14:paraId="7CA4765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C5D515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33067BC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4F7115" w:rsidTr="00A8131E" w14:paraId="56A0F6AF" w14:textId="77777777">
        <w:tc>
          <w:tcPr>
            <w:tcW w:w="852" w:type="dxa"/>
          </w:tcPr>
          <w:p w:rsidRPr="00A654CB" w:rsidR="004F7115" w:rsidP="001962A8" w:rsidRDefault="004F7115" w14:paraId="0F1B9A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4F7115" w:rsidP="001962A8" w:rsidRDefault="004F7115" w14:paraId="38F2E62A" w14:textId="32B9665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7115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A40A08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78541D" w:rsidP="001962A8" w:rsidRDefault="0078541D" w14:paraId="6D2A163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8541D" w:rsidP="001962A8" w:rsidRDefault="003E18C1" w14:paraId="43F17656" w14:textId="506593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4896">
              <w:rPr>
                <w:rFonts w:ascii="Arial" w:hAnsi="Arial" w:cs="Arial"/>
                <w:sz w:val="20"/>
                <w:szCs w:val="20"/>
              </w:rPr>
              <w:t xml:space="preserve">Potraživanje temelji na presudi </w:t>
            </w:r>
            <w:r w:rsidRPr="001C4896" w:rsidR="002E1372">
              <w:rPr>
                <w:rFonts w:ascii="Arial" w:hAnsi="Arial" w:cs="Arial"/>
                <w:sz w:val="20"/>
                <w:szCs w:val="20"/>
              </w:rPr>
              <w:t xml:space="preserve">broj </w:t>
            </w:r>
            <w:r w:rsidRPr="001C4896" w:rsidR="00CC79B1">
              <w:rPr>
                <w:rFonts w:ascii="Arial" w:hAnsi="Arial" w:cs="Arial"/>
                <w:sz w:val="20"/>
                <w:szCs w:val="20"/>
              </w:rPr>
              <w:t xml:space="preserve">P-114/2014 od 17. svibnja 2016. koja nije dostavljena i presudi </w:t>
            </w:r>
            <w:r w:rsidRPr="001C4896">
              <w:rPr>
                <w:rFonts w:ascii="Arial" w:hAnsi="Arial" w:cs="Arial"/>
                <w:sz w:val="20"/>
                <w:szCs w:val="20"/>
              </w:rPr>
              <w:t xml:space="preserve">Apelacionog suda u Beogradu broj </w:t>
            </w:r>
            <w:proofErr w:type="spellStart"/>
            <w:r w:rsidRPr="001C4896">
              <w:rPr>
                <w:rFonts w:ascii="Arial" w:hAnsi="Arial" w:cs="Arial"/>
                <w:sz w:val="20"/>
                <w:szCs w:val="20"/>
              </w:rPr>
              <w:t>Pž</w:t>
            </w:r>
            <w:proofErr w:type="spellEnd"/>
            <w:r w:rsidRPr="001C4896">
              <w:rPr>
                <w:rFonts w:ascii="Arial" w:hAnsi="Arial" w:cs="Arial"/>
                <w:sz w:val="20"/>
                <w:szCs w:val="20"/>
              </w:rPr>
              <w:t>-</w:t>
            </w:r>
            <w:r w:rsidRPr="001C4896" w:rsidR="0077765E">
              <w:rPr>
                <w:rFonts w:ascii="Arial" w:hAnsi="Arial" w:cs="Arial"/>
                <w:sz w:val="20"/>
                <w:szCs w:val="20"/>
              </w:rPr>
              <w:t xml:space="preserve">4878/16 od 18. siječnja 2018. </w:t>
            </w:r>
            <w:r w:rsidRPr="001C4896" w:rsidR="00CC79B1">
              <w:rPr>
                <w:rFonts w:ascii="Arial" w:hAnsi="Arial" w:cs="Arial"/>
                <w:sz w:val="20"/>
                <w:szCs w:val="20"/>
              </w:rPr>
              <w:t>koju je dostavio</w:t>
            </w:r>
            <w:r w:rsidRPr="001C4896">
              <w:rPr>
                <w:rFonts w:ascii="Arial" w:hAnsi="Arial" w:cs="Arial"/>
                <w:sz w:val="20"/>
                <w:szCs w:val="20"/>
              </w:rPr>
              <w:t xml:space="preserve"> te tvrdi da ima ovršnu ispravu.</w:t>
            </w:r>
          </w:p>
          <w:p w:rsidRPr="00A654CB" w:rsidR="003E18C1" w:rsidP="001962A8" w:rsidRDefault="003E18C1" w14:paraId="222D8E5D" w14:textId="61E5B2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4F7115" w:rsidP="001962A8" w:rsidRDefault="004F7115" w14:paraId="48BB5B0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10A725F3" w14:textId="77777777">
        <w:tc>
          <w:tcPr>
            <w:tcW w:w="852" w:type="dxa"/>
          </w:tcPr>
          <w:p w:rsidRPr="00A654CB" w:rsidR="005C161F" w:rsidP="001962A8" w:rsidRDefault="005C161F" w14:paraId="4936F52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538.</w:t>
            </w:r>
          </w:p>
        </w:tc>
        <w:tc>
          <w:tcPr>
            <w:tcW w:w="1417" w:type="dxa"/>
          </w:tcPr>
          <w:p w:rsidR="005C161F" w:rsidP="001962A8" w:rsidRDefault="005C161F" w14:paraId="423E74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MIMICA TODOROVIĆ</w:t>
            </w:r>
          </w:p>
          <w:p w:rsidR="001E3DA2" w:rsidP="001962A8" w:rsidRDefault="001E3DA2" w14:paraId="39084A8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1E3DA2" w:rsidP="001962A8" w:rsidRDefault="001E3DA2" w14:paraId="5C68F306" w14:textId="7B8461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41401D0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53A7367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Vuka Karadžića 10/16, 18230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Sokobanja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50E15CA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7.128,00 kn</w:t>
            </w:r>
          </w:p>
        </w:tc>
        <w:tc>
          <w:tcPr>
            <w:tcW w:w="1110" w:type="dxa"/>
          </w:tcPr>
          <w:p w:rsidRPr="00A654CB" w:rsidR="005C161F" w:rsidP="001962A8" w:rsidRDefault="005C161F" w14:paraId="70AC624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2044634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AA0F73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C38550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19165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1E6659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ED4898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2AABFB7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7.128,00 kn</w:t>
            </w:r>
          </w:p>
          <w:p w:rsidRPr="00A654CB" w:rsidR="005C161F" w:rsidP="001962A8" w:rsidRDefault="005C161F" w14:paraId="22DC049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DA9CDD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64A333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79B2F0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767F0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1CE450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13A444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7.128,00 kn</w:t>
            </w:r>
          </w:p>
        </w:tc>
        <w:tc>
          <w:tcPr>
            <w:tcW w:w="1403" w:type="dxa"/>
          </w:tcPr>
          <w:p w:rsidRPr="00A654CB" w:rsidR="005C161F" w:rsidP="001962A8" w:rsidRDefault="005C161F" w14:paraId="135B315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Tražbina je predmet sudskog postupka koji je u tijeku i kamata na tu tražbinu. </w:t>
            </w:r>
          </w:p>
          <w:p w:rsidRPr="00A654CB" w:rsidR="005C161F" w:rsidP="001962A8" w:rsidRDefault="005C161F" w14:paraId="2C81A32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45C543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  <w:p w:rsidRPr="00A654CB" w:rsidR="005C161F" w:rsidP="001962A8" w:rsidRDefault="005C161F" w14:paraId="6517043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3F0A7E9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4F7115" w:rsidTr="00A8131E" w14:paraId="4A066E81" w14:textId="77777777">
        <w:tc>
          <w:tcPr>
            <w:tcW w:w="852" w:type="dxa"/>
          </w:tcPr>
          <w:p w:rsidRPr="00A654CB" w:rsidR="004F7115" w:rsidP="001962A8" w:rsidRDefault="004F7115" w14:paraId="1C32920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F51563" w:rsidP="001962A8" w:rsidRDefault="00F51563" w14:paraId="585E487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F7115" w:rsidP="001962A8" w:rsidRDefault="004F7115" w14:paraId="5D4340E8" w14:textId="27BCD2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7115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A40A08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1A7C09" w:rsidP="001962A8" w:rsidRDefault="001A7C09" w14:paraId="6B1DE145" w14:textId="7457FEE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8572C" w:rsidP="001962A8" w:rsidRDefault="001A7C09" w14:paraId="1B20CEC1" w14:textId="029D950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5146">
              <w:rPr>
                <w:rFonts w:ascii="Arial" w:hAnsi="Arial" w:cs="Arial"/>
                <w:sz w:val="20"/>
                <w:szCs w:val="20"/>
              </w:rPr>
              <w:t>Potraživanje temelji na presudi</w:t>
            </w:r>
            <w:r w:rsidRPr="00C05146" w:rsidR="002E1372">
              <w:rPr>
                <w:rFonts w:ascii="Arial" w:hAnsi="Arial" w:cs="Arial"/>
                <w:sz w:val="20"/>
                <w:szCs w:val="20"/>
              </w:rPr>
              <w:t xml:space="preserve"> broj</w:t>
            </w:r>
            <w:r w:rsidRPr="00C05146">
              <w:rPr>
                <w:rFonts w:ascii="Arial" w:hAnsi="Arial" w:cs="Arial"/>
                <w:sz w:val="20"/>
                <w:szCs w:val="20"/>
              </w:rPr>
              <w:t xml:space="preserve"> P-114/2014 od 17. svibnja 2016. koja nije dostavljena i presudi Apelacionog suda u Beogradu broj </w:t>
            </w:r>
            <w:proofErr w:type="spellStart"/>
            <w:r w:rsidRPr="00C05146">
              <w:rPr>
                <w:rFonts w:ascii="Arial" w:hAnsi="Arial" w:cs="Arial"/>
                <w:sz w:val="20"/>
                <w:szCs w:val="20"/>
              </w:rPr>
              <w:t>Pž</w:t>
            </w:r>
            <w:proofErr w:type="spellEnd"/>
            <w:r w:rsidRPr="00C05146">
              <w:rPr>
                <w:rFonts w:ascii="Arial" w:hAnsi="Arial" w:cs="Arial"/>
                <w:sz w:val="20"/>
                <w:szCs w:val="20"/>
              </w:rPr>
              <w:t>-4878/16 od 18. siječnja 2018. koja je dostavljena te rješenju o nasljeđivanju koje je dostavljeno  te tvrdi da ima ovršnu ispravu.</w:t>
            </w:r>
          </w:p>
          <w:p w:rsidRPr="00A654CB" w:rsidR="007A4BBD" w:rsidP="001962A8" w:rsidRDefault="007A4BBD" w14:paraId="6EA77DB8" w14:textId="56AB53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4F7115" w:rsidP="001962A8" w:rsidRDefault="004F7115" w14:paraId="2A8EF98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439038AE" w14:textId="77777777">
        <w:tc>
          <w:tcPr>
            <w:tcW w:w="852" w:type="dxa"/>
          </w:tcPr>
          <w:p w:rsidRPr="00A654CB" w:rsidR="005C161F" w:rsidP="001962A8" w:rsidRDefault="005C161F" w14:paraId="77678C8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539.</w:t>
            </w:r>
          </w:p>
        </w:tc>
        <w:tc>
          <w:tcPr>
            <w:tcW w:w="1417" w:type="dxa"/>
          </w:tcPr>
          <w:p w:rsidRPr="00C05146" w:rsidR="005C161F" w:rsidP="001962A8" w:rsidRDefault="005C161F" w14:paraId="7CE95DB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5146">
              <w:rPr>
                <w:rFonts w:ascii="Arial" w:hAnsi="Arial" w:cs="Arial"/>
                <w:sz w:val="20"/>
                <w:szCs w:val="20"/>
              </w:rPr>
              <w:t>NEBOJŠA RAŠIĆ</w:t>
            </w:r>
          </w:p>
          <w:p w:rsidRPr="00C05146" w:rsidR="006E54EF" w:rsidP="001962A8" w:rsidRDefault="006E54EF" w14:paraId="1F27733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05146" w:rsidR="006E54EF" w:rsidP="001962A8" w:rsidRDefault="006E54EF" w14:paraId="5A8617AA" w14:textId="209A4B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C05146" w:rsidR="005C161F" w:rsidP="001962A8" w:rsidRDefault="005C161F" w14:paraId="6546B6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5146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C05146" w:rsidR="005C161F" w:rsidP="001962A8" w:rsidRDefault="005C161F" w14:paraId="64DB674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05146">
              <w:rPr>
                <w:rFonts w:ascii="Arial" w:hAnsi="Arial" w:cs="Arial"/>
                <w:sz w:val="20"/>
                <w:szCs w:val="20"/>
              </w:rPr>
              <w:t>Hadžićeva</w:t>
            </w:r>
            <w:proofErr w:type="spellEnd"/>
            <w:r w:rsidRPr="00C05146">
              <w:rPr>
                <w:rFonts w:ascii="Arial" w:hAnsi="Arial" w:cs="Arial"/>
                <w:sz w:val="20"/>
                <w:szCs w:val="20"/>
              </w:rPr>
              <w:t xml:space="preserve"> 65, 18360 </w:t>
            </w:r>
            <w:proofErr w:type="spellStart"/>
            <w:r w:rsidRPr="00C05146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C05146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C05146" w:rsidR="005C161F" w:rsidP="001962A8" w:rsidRDefault="005C161F" w14:paraId="3A1E067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5146">
              <w:rPr>
                <w:rFonts w:ascii="Arial" w:hAnsi="Arial" w:cs="Arial"/>
                <w:sz w:val="20"/>
                <w:szCs w:val="20"/>
              </w:rPr>
              <w:t>169.955,22 kn</w:t>
            </w:r>
          </w:p>
          <w:p w:rsidRPr="00C05146" w:rsidR="0058779C" w:rsidP="001962A8" w:rsidRDefault="0058779C" w14:paraId="3DC7509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05146" w:rsidR="0058779C" w:rsidP="001962A8" w:rsidRDefault="0058779C" w14:paraId="50164432" w14:textId="51DA45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5146">
              <w:rPr>
                <w:rFonts w:ascii="Arial" w:hAnsi="Arial" w:cs="Arial"/>
                <w:sz w:val="20"/>
                <w:szCs w:val="20"/>
              </w:rPr>
              <w:t xml:space="preserve"> Zbroj 11.154,88 kn i 17.731,93 kn</w:t>
            </w:r>
            <w:r w:rsidRPr="00C05146" w:rsidR="00255FBB">
              <w:rPr>
                <w:rFonts w:ascii="Arial" w:hAnsi="Arial" w:cs="Arial"/>
                <w:sz w:val="20"/>
                <w:szCs w:val="20"/>
              </w:rPr>
              <w:t xml:space="preserve"> i 141.068,41 </w:t>
            </w:r>
            <w:r w:rsidRPr="00C05146" w:rsidR="00255FBB">
              <w:rPr>
                <w:rFonts w:ascii="Arial" w:hAnsi="Arial" w:cs="Arial"/>
                <w:sz w:val="20"/>
                <w:szCs w:val="20"/>
              </w:rPr>
              <w:lastRenderedPageBreak/>
              <w:t>solidarno troša</w:t>
            </w:r>
            <w:r w:rsidRPr="00C05146" w:rsidR="008E0706">
              <w:rPr>
                <w:rFonts w:ascii="Arial" w:hAnsi="Arial" w:cs="Arial"/>
                <w:sz w:val="20"/>
                <w:szCs w:val="20"/>
              </w:rPr>
              <w:t>k po presudi P-472/21</w:t>
            </w:r>
            <w:r w:rsidRPr="00C0514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0" w:type="dxa"/>
          </w:tcPr>
          <w:p w:rsidRPr="00C05146" w:rsidR="005C161F" w:rsidP="001962A8" w:rsidRDefault="005C161F" w14:paraId="0143027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5146">
              <w:rPr>
                <w:rFonts w:ascii="Arial" w:hAnsi="Arial" w:cs="Arial"/>
                <w:sz w:val="20"/>
                <w:szCs w:val="20"/>
              </w:rPr>
              <w:lastRenderedPageBreak/>
              <w:t>DIV GRUPA d.o.o.</w:t>
            </w:r>
          </w:p>
          <w:p w:rsidRPr="00C05146" w:rsidR="005C161F" w:rsidP="001962A8" w:rsidRDefault="005C161F" w14:paraId="02C3447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05146" w:rsidR="005C161F" w:rsidP="001962A8" w:rsidRDefault="005C161F" w14:paraId="18262E8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05146" w:rsidR="005C161F" w:rsidP="001962A8" w:rsidRDefault="005C161F" w14:paraId="0BD481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05146" w:rsidR="005C161F" w:rsidP="001962A8" w:rsidRDefault="005C161F" w14:paraId="7273CFC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05146" w:rsidR="005C161F" w:rsidP="001962A8" w:rsidRDefault="005C161F" w14:paraId="5FF7A2B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05146" w:rsidR="005C161F" w:rsidP="001962A8" w:rsidRDefault="005C161F" w14:paraId="3A2ACB7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05146" w:rsidR="005C161F" w:rsidP="001962A8" w:rsidRDefault="005C161F" w14:paraId="16CC141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05146" w:rsidR="005C161F" w:rsidP="001962A8" w:rsidRDefault="005C161F" w14:paraId="2E2B358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05146" w:rsidR="005C161F" w:rsidP="001962A8" w:rsidRDefault="005C161F" w14:paraId="4AB17C5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05146" w:rsidR="005C161F" w:rsidP="001962A8" w:rsidRDefault="005C161F" w14:paraId="15FB2E6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05146" w:rsidR="005C161F" w:rsidP="001962A8" w:rsidRDefault="005C161F" w14:paraId="603107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05146" w:rsidR="005C161F" w:rsidP="001962A8" w:rsidRDefault="005C161F" w14:paraId="53EF310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05146" w:rsidR="005C161F" w:rsidP="001962A8" w:rsidRDefault="005C161F" w14:paraId="1A38EE8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05146" w:rsidR="005C161F" w:rsidP="001962A8" w:rsidRDefault="005C161F" w14:paraId="3A4216C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05146" w:rsidR="005C161F" w:rsidP="001962A8" w:rsidRDefault="005C161F" w14:paraId="147083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5146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C05146" w:rsidR="005C161F" w:rsidP="001962A8" w:rsidRDefault="005C161F" w14:paraId="3B762E7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5146">
              <w:rPr>
                <w:rFonts w:ascii="Arial" w:hAnsi="Arial" w:cs="Arial"/>
                <w:sz w:val="20"/>
                <w:szCs w:val="20"/>
              </w:rPr>
              <w:lastRenderedPageBreak/>
              <w:t>169.955,22 kn</w:t>
            </w:r>
          </w:p>
          <w:p w:rsidRPr="00C05146" w:rsidR="005C161F" w:rsidP="001962A8" w:rsidRDefault="005C161F" w14:paraId="3FE29FC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05146" w:rsidR="005C161F" w:rsidP="001962A8" w:rsidRDefault="005C161F" w14:paraId="7418160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05146" w:rsidR="005C161F" w:rsidP="001962A8" w:rsidRDefault="005C161F" w14:paraId="5B1276C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05146" w:rsidR="005C161F" w:rsidP="001962A8" w:rsidRDefault="005C161F" w14:paraId="6E6418A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05146" w:rsidR="005C161F" w:rsidP="001962A8" w:rsidRDefault="005C161F" w14:paraId="1112560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05146" w:rsidR="005C161F" w:rsidP="001962A8" w:rsidRDefault="005C161F" w14:paraId="077BD79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05146" w:rsidR="005C161F" w:rsidP="001962A8" w:rsidRDefault="005C161F" w14:paraId="350B5F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05146" w:rsidR="005C161F" w:rsidP="001962A8" w:rsidRDefault="005C161F" w14:paraId="106BE24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05146" w:rsidR="005C161F" w:rsidP="001962A8" w:rsidRDefault="005C161F" w14:paraId="15D4E68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05146" w:rsidR="005C161F" w:rsidP="001962A8" w:rsidRDefault="005C161F" w14:paraId="239CCB5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05146" w:rsidR="005C161F" w:rsidP="001962A8" w:rsidRDefault="005C161F" w14:paraId="5131C3F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05146" w:rsidR="005C161F" w:rsidP="001962A8" w:rsidRDefault="005C161F" w14:paraId="7D36A74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05146" w:rsidR="005C161F" w:rsidP="001962A8" w:rsidRDefault="005C161F" w14:paraId="34BC278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05146" w:rsidR="005C161F" w:rsidP="001962A8" w:rsidRDefault="005C161F" w14:paraId="3144827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05146" w:rsidR="005C161F" w:rsidP="001962A8" w:rsidRDefault="005C161F" w14:paraId="56B360A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05146" w:rsidR="005C161F" w:rsidP="001962A8" w:rsidRDefault="005C161F" w14:paraId="3A8F84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5146">
              <w:rPr>
                <w:rFonts w:ascii="Arial" w:hAnsi="Arial" w:cs="Arial"/>
                <w:sz w:val="20"/>
                <w:szCs w:val="20"/>
              </w:rPr>
              <w:t>169.955,22 kn</w:t>
            </w:r>
          </w:p>
        </w:tc>
        <w:tc>
          <w:tcPr>
            <w:tcW w:w="1403" w:type="dxa"/>
          </w:tcPr>
          <w:p w:rsidRPr="00C05146" w:rsidR="005C161F" w:rsidP="001962A8" w:rsidRDefault="005C161F" w14:paraId="2ECF150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5146">
              <w:rPr>
                <w:rFonts w:ascii="Arial" w:hAnsi="Arial" w:cs="Arial"/>
                <w:sz w:val="20"/>
                <w:szCs w:val="20"/>
              </w:rPr>
              <w:lastRenderedPageBreak/>
              <w:t xml:space="preserve">Tražbina je predmet sudskog postupka koji je u tijeku i kamata na tu tražbinu. Punomoćnik </w:t>
            </w:r>
            <w:r w:rsidRPr="00C05146">
              <w:rPr>
                <w:rFonts w:ascii="Arial" w:hAnsi="Arial" w:cs="Arial"/>
                <w:sz w:val="20"/>
                <w:szCs w:val="20"/>
              </w:rPr>
              <w:lastRenderedPageBreak/>
              <w:t>nije ovlašten poduzimati pravne radnje u skladu s čl. 5.a Zakona o odvjetništvu.</w:t>
            </w:r>
          </w:p>
          <w:p w:rsidRPr="00C05146" w:rsidR="005C161F" w:rsidP="001962A8" w:rsidRDefault="005C161F" w14:paraId="5965B2F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05146" w:rsidR="005C161F" w:rsidP="001962A8" w:rsidRDefault="005C161F" w14:paraId="2D8F5A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05146" w:rsidR="005C161F" w:rsidP="001962A8" w:rsidRDefault="005C161F" w14:paraId="6F9F8AC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5146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569C41A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7A4BBD" w:rsidTr="00DA0D37" w14:paraId="5807E42C" w14:textId="77777777">
        <w:tc>
          <w:tcPr>
            <w:tcW w:w="852" w:type="dxa"/>
          </w:tcPr>
          <w:p w:rsidRPr="00A654CB" w:rsidR="007A4BBD" w:rsidP="001962A8" w:rsidRDefault="007A4BBD" w14:paraId="668D967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7A4BBD" w:rsidP="001962A8" w:rsidRDefault="007A4BBD" w14:paraId="236BD6F7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Pr="007A4BBD" w:rsidR="007A4BBD" w:rsidP="001962A8" w:rsidRDefault="007A4BBD" w14:paraId="795D2416" w14:textId="45C1E68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BBD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A40A08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Pr="007A4BBD" w:rsidR="007A4BBD" w:rsidP="001962A8" w:rsidRDefault="007A4BBD" w14:paraId="053E4A8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A4BBD" w:rsidP="001962A8" w:rsidRDefault="007A4BBD" w14:paraId="2E085B6D" w14:textId="1FB627BC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A4BBD">
              <w:rPr>
                <w:rFonts w:ascii="Arial" w:hAnsi="Arial" w:cs="Arial"/>
                <w:sz w:val="20"/>
                <w:szCs w:val="20"/>
              </w:rPr>
              <w:t xml:space="preserve">Potraživanje temelji na </w:t>
            </w:r>
            <w:r w:rsidR="008B4D6C">
              <w:rPr>
                <w:rFonts w:ascii="Arial" w:hAnsi="Arial" w:cs="Arial"/>
                <w:sz w:val="20"/>
                <w:szCs w:val="20"/>
              </w:rPr>
              <w:t>uređenom tužbenom zahtjevu u predmetu P-472/2021, zapisniku a glavnu raspravu te jedinstvenoj evidenciji od 21. svibnja 2022. te je sam u prijavi naveo da ne raspolaže ovršnom ispravom</w:t>
            </w:r>
            <w:r w:rsidR="001B58DB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654CB" w:rsidR="007A4BBD" w:rsidP="001962A8" w:rsidRDefault="007A4BBD" w14:paraId="76F6DA78" w14:textId="42A933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7A4BBD" w:rsidP="001962A8" w:rsidRDefault="007A4BBD" w14:paraId="7728170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29541D83" w14:textId="77777777">
        <w:tc>
          <w:tcPr>
            <w:tcW w:w="852" w:type="dxa"/>
          </w:tcPr>
          <w:p w:rsidRPr="00A654CB" w:rsidR="005C161F" w:rsidP="001962A8" w:rsidRDefault="005C161F" w14:paraId="0EDB32D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540.</w:t>
            </w:r>
          </w:p>
        </w:tc>
        <w:tc>
          <w:tcPr>
            <w:tcW w:w="1417" w:type="dxa"/>
          </w:tcPr>
          <w:p w:rsidRPr="00A654CB" w:rsidR="005C161F" w:rsidP="001962A8" w:rsidRDefault="005C161F" w14:paraId="0A3A54D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NEGRICA ĐORĐEVIĆ (iza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pok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Sretena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Đorđevića)</w:t>
            </w:r>
          </w:p>
          <w:p w:rsidRPr="00A654CB" w:rsidR="005C161F" w:rsidP="001962A8" w:rsidRDefault="005C161F" w14:paraId="7AD4D9A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2AE9B9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6F71BD" w14:paraId="0F937AB9" w14:textId="7ABCCA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Pr="00A654CB" w:rsidR="005C161F" w:rsidP="001962A8" w:rsidRDefault="005C161F" w14:paraId="27D7CBA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1CAC5A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Selo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Drajinac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="005C161F" w:rsidP="001962A8" w:rsidRDefault="005C161F" w14:paraId="0042589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23.578,13 kn</w:t>
            </w:r>
          </w:p>
          <w:p w:rsidR="00616F30" w:rsidP="001962A8" w:rsidRDefault="00DD6327" w14:paraId="6D0E3446" w14:textId="24BB1B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Glavnica i trošak</w:t>
            </w:r>
          </w:p>
          <w:p w:rsidR="00616F30" w:rsidP="001962A8" w:rsidRDefault="00616F30" w14:paraId="6AA18EF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Krivi zbroj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zbroj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je veći</w:t>
            </w:r>
          </w:p>
          <w:p w:rsidR="00DD6327" w:rsidP="001962A8" w:rsidRDefault="00DD6327" w14:paraId="79CD034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DD6327" w:rsidP="001962A8" w:rsidRDefault="00DD6327" w14:paraId="1B27065D" w14:textId="5A9D095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Glavnica 12.925,43 i 11.230,06 kn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kte</w:t>
            </w:r>
            <w:proofErr w:type="spellEnd"/>
          </w:p>
        </w:tc>
        <w:tc>
          <w:tcPr>
            <w:tcW w:w="1110" w:type="dxa"/>
          </w:tcPr>
          <w:p w:rsidRPr="00A654CB" w:rsidR="005C161F" w:rsidP="001962A8" w:rsidRDefault="005C161F" w14:paraId="432BE01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0540EF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72D37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CC3B20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A92AE7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83BA38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2FC866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CBBC3C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A51836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42ADA6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B09DFB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4D9173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75CBD2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BD133A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3B8114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77C52D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783183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B43BC9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A08B0F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A7A6DC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5D1D73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E3A18B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5D4210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16046BA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23.578,13 kn</w:t>
            </w:r>
          </w:p>
          <w:p w:rsidRPr="00A654CB" w:rsidR="005C161F" w:rsidP="001962A8" w:rsidRDefault="005C161F" w14:paraId="42A3AD0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C31D5F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EE91D5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017ABE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72AD58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14F35C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6CEC59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57E474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882704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F1B023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A3062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D4476E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6917F0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6C277D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D7D818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2DDDD0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474FAA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6BFEF5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C4CE7C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D6529C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0CD332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835F32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8BE39D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23.578,13 kn</w:t>
            </w:r>
          </w:p>
        </w:tc>
        <w:tc>
          <w:tcPr>
            <w:tcW w:w="1403" w:type="dxa"/>
          </w:tcPr>
          <w:p w:rsidR="005C161F" w:rsidP="001962A8" w:rsidRDefault="005C161F" w14:paraId="44BD0388" w14:textId="4C421B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Prijavi nedostaje punomoć, dostavljena isprava nije ovršna isprava, nedostaje prijevod dokumenta, odluka nije priznata u skladu s čl. 86. Zakona o rješavanju sukoba zakona s propisima drugih zemalja u određenim odnosima.</w:t>
            </w:r>
          </w:p>
          <w:p w:rsidR="00616F30" w:rsidP="001962A8" w:rsidRDefault="00616F30" w14:paraId="1F2ECB3F" w14:textId="613802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616F30" w:rsidP="001962A8" w:rsidRDefault="00616F30" w14:paraId="3CC322C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23D54D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25EDA80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1E7B4A" w:rsidTr="001E7B4A" w14:paraId="2A2B1D46" w14:textId="77777777">
        <w:tc>
          <w:tcPr>
            <w:tcW w:w="852" w:type="dxa"/>
          </w:tcPr>
          <w:p w:rsidRPr="00A654CB" w:rsidR="001E7B4A" w:rsidP="001962A8" w:rsidRDefault="001E7B4A" w14:paraId="5B360B4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78572C" w:rsidP="001962A8" w:rsidRDefault="0078572C" w14:paraId="2D047B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E7B4A" w:rsidP="001962A8" w:rsidRDefault="001E7B4A" w14:paraId="266C59FE" w14:textId="72E283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7B4A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A40A08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616F30" w:rsidP="001962A8" w:rsidRDefault="00616F30" w14:paraId="3F80C80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16F30" w:rsidP="001962A8" w:rsidRDefault="00616F30" w14:paraId="6673EEA1" w14:textId="44FD60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044C">
              <w:rPr>
                <w:rFonts w:ascii="Arial" w:hAnsi="Arial" w:cs="Arial"/>
                <w:sz w:val="20"/>
                <w:szCs w:val="20"/>
              </w:rPr>
              <w:t xml:space="preserve">Potraživanje temelji na presudi Apelacionog suda u Beogradu broj </w:t>
            </w:r>
            <w:proofErr w:type="spellStart"/>
            <w:r w:rsidRPr="0019044C">
              <w:rPr>
                <w:rFonts w:ascii="Arial" w:hAnsi="Arial" w:cs="Arial"/>
                <w:sz w:val="20"/>
                <w:szCs w:val="20"/>
              </w:rPr>
              <w:t>Pž</w:t>
            </w:r>
            <w:proofErr w:type="spellEnd"/>
            <w:r w:rsidRPr="0019044C">
              <w:rPr>
                <w:rFonts w:ascii="Arial" w:hAnsi="Arial" w:cs="Arial"/>
                <w:sz w:val="20"/>
                <w:szCs w:val="20"/>
              </w:rPr>
              <w:t xml:space="preserve">-6214/2018 od 4. prosinca 2019. </w:t>
            </w:r>
            <w:r w:rsidRPr="0019044C" w:rsidR="002133E0">
              <w:rPr>
                <w:rFonts w:ascii="Arial" w:hAnsi="Arial" w:cs="Arial"/>
                <w:sz w:val="20"/>
                <w:szCs w:val="20"/>
              </w:rPr>
              <w:t xml:space="preserve"> za koju nije</w:t>
            </w:r>
            <w:r w:rsidRPr="0019044C" w:rsidR="00CE50B0">
              <w:t xml:space="preserve"> </w:t>
            </w:r>
            <w:r w:rsidRPr="0019044C" w:rsidR="00CE50B0">
              <w:rPr>
                <w:rFonts w:ascii="Arial" w:hAnsi="Arial" w:cs="Arial"/>
                <w:sz w:val="20"/>
                <w:szCs w:val="20"/>
              </w:rPr>
              <w:t>u prijavi</w:t>
            </w:r>
            <w:r w:rsidRPr="0019044C" w:rsidR="002133E0">
              <w:rPr>
                <w:rFonts w:ascii="Arial" w:hAnsi="Arial" w:cs="Arial"/>
                <w:sz w:val="20"/>
                <w:szCs w:val="20"/>
              </w:rPr>
              <w:t xml:space="preserve"> dosta</w:t>
            </w:r>
            <w:r w:rsidRPr="0019044C" w:rsidR="001C3A39">
              <w:rPr>
                <w:rFonts w:ascii="Arial" w:hAnsi="Arial" w:cs="Arial"/>
                <w:sz w:val="20"/>
                <w:szCs w:val="20"/>
              </w:rPr>
              <w:t xml:space="preserve">vljen prijevod </w:t>
            </w:r>
            <w:r w:rsidRPr="0019044C">
              <w:rPr>
                <w:rFonts w:ascii="Arial" w:hAnsi="Arial" w:cs="Arial"/>
                <w:sz w:val="20"/>
                <w:szCs w:val="20"/>
              </w:rPr>
              <w:t>te tvrdi da ima ovršnu ispravu</w:t>
            </w:r>
            <w:r w:rsidR="0019044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078F7" w:rsidP="001962A8" w:rsidRDefault="00A078F7" w14:paraId="17C0337D" w14:textId="3FC03B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A078F7" w:rsidP="001962A8" w:rsidRDefault="00A078F7" w14:paraId="7E487310" w14:textId="25C528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1E7B4A" w:rsidP="001962A8" w:rsidRDefault="001E7B4A" w14:paraId="3C7330F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3DDCD79C" w14:textId="77777777">
        <w:tc>
          <w:tcPr>
            <w:tcW w:w="852" w:type="dxa"/>
          </w:tcPr>
          <w:p w:rsidRPr="00A654CB" w:rsidR="005C161F" w:rsidP="001962A8" w:rsidRDefault="005C161F" w14:paraId="1AFD05E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541.</w:t>
            </w:r>
          </w:p>
        </w:tc>
        <w:tc>
          <w:tcPr>
            <w:tcW w:w="1417" w:type="dxa"/>
          </w:tcPr>
          <w:p w:rsidR="005C161F" w:rsidP="001962A8" w:rsidRDefault="005C161F" w14:paraId="317A239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OLGICA MITIĆ</w:t>
            </w:r>
          </w:p>
          <w:p w:rsidR="00CA53B7" w:rsidP="001962A8" w:rsidRDefault="00CA53B7" w14:paraId="4CFD027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CA53B7" w:rsidP="001962A8" w:rsidRDefault="00CA53B7" w14:paraId="77D93F0B" w14:textId="37A05D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6454830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193485E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Ulica 7. jul 89,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0F00E1C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140.717,83 kn</w:t>
            </w:r>
          </w:p>
        </w:tc>
        <w:tc>
          <w:tcPr>
            <w:tcW w:w="1110" w:type="dxa"/>
          </w:tcPr>
          <w:p w:rsidRPr="00A654CB" w:rsidR="005C161F" w:rsidP="001962A8" w:rsidRDefault="005C161F" w14:paraId="2FE17A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78332A4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DE9D64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ECD948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FC867E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64790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28E519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8DD1B1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B4AE63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36F888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8D673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61E71E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9048E47" w14:textId="46DC06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</w:t>
            </w:r>
            <w:r w:rsidR="00C612AF">
              <w:rPr>
                <w:rFonts w:ascii="Arial" w:hAnsi="Arial" w:cs="Arial"/>
                <w:sz w:val="20"/>
                <w:szCs w:val="20"/>
              </w:rPr>
              <w:t>erenik</w:t>
            </w:r>
          </w:p>
        </w:tc>
        <w:tc>
          <w:tcPr>
            <w:tcW w:w="1158" w:type="dxa"/>
          </w:tcPr>
          <w:p w:rsidRPr="00A654CB" w:rsidR="005C161F" w:rsidP="001962A8" w:rsidRDefault="005C161F" w14:paraId="0ED2E7E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140.717,83 kn</w:t>
            </w:r>
          </w:p>
          <w:p w:rsidRPr="00A654CB" w:rsidR="005C161F" w:rsidP="001962A8" w:rsidRDefault="005C161F" w14:paraId="4C164B0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E4A00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812375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DE2347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A03789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237390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B930C5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34D672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B7B458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327C16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53E9D1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E1C85F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74B568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140.717,83 kn</w:t>
            </w:r>
          </w:p>
          <w:p w:rsidRPr="00A654CB" w:rsidR="005C161F" w:rsidP="001962A8" w:rsidRDefault="005C161F" w14:paraId="70443D8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3" w:type="dxa"/>
          </w:tcPr>
          <w:p w:rsidRPr="00A654CB" w:rsidR="005C161F" w:rsidP="001962A8" w:rsidRDefault="005C161F" w14:paraId="04FA64B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Tražbina je predmet sudskog postupka koji je u tijeku.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Punomoćnik nije ovlašten poduzimati pravne radnje u skladu s čl. 5.a Zakona o odvjetništvu.</w:t>
            </w:r>
          </w:p>
          <w:p w:rsidRPr="00A654CB" w:rsidR="005C161F" w:rsidP="001962A8" w:rsidRDefault="005C161F" w14:paraId="14F6FC0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22F64D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4F3BA2A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1E7B4A" w:rsidTr="001E7B4A" w14:paraId="5002A9B9" w14:textId="77777777">
        <w:tc>
          <w:tcPr>
            <w:tcW w:w="852" w:type="dxa"/>
          </w:tcPr>
          <w:p w:rsidRPr="00A654CB" w:rsidR="001E7B4A" w:rsidP="001962A8" w:rsidRDefault="001E7B4A" w14:paraId="28D2A4F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1E7B4A" w:rsidP="001962A8" w:rsidRDefault="001E7B4A" w14:paraId="3D006326" w14:textId="3EDD0F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7B4A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A40A08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0247C1" w:rsidP="001962A8" w:rsidRDefault="000247C1" w14:paraId="0B3337B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078F7" w:rsidP="001962A8" w:rsidRDefault="00E608B1" w14:paraId="5190A9C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Vjerovnik je u prijavi </w:t>
            </w:r>
            <w:r w:rsidRPr="000247C1" w:rsidR="000247C1">
              <w:rPr>
                <w:rFonts w:ascii="Arial" w:hAnsi="Arial" w:cs="Arial"/>
                <w:sz w:val="20"/>
                <w:szCs w:val="20"/>
              </w:rPr>
              <w:t xml:space="preserve">naveo da ne raspolaže ovršnom ispravom </w:t>
            </w:r>
            <w:r w:rsidR="00AF59A4">
              <w:rPr>
                <w:rFonts w:ascii="Arial" w:hAnsi="Arial" w:cs="Arial"/>
                <w:sz w:val="20"/>
                <w:szCs w:val="20"/>
              </w:rPr>
              <w:t xml:space="preserve">za troškove postupka </w:t>
            </w:r>
            <w:r w:rsidRPr="000247C1" w:rsidR="000247C1">
              <w:rPr>
                <w:rFonts w:ascii="Arial" w:hAnsi="Arial" w:cs="Arial"/>
                <w:sz w:val="20"/>
                <w:szCs w:val="20"/>
              </w:rPr>
              <w:t>te da je u tijeku postup</w:t>
            </w:r>
            <w:r w:rsidR="00AF59A4">
              <w:rPr>
                <w:rFonts w:ascii="Arial" w:hAnsi="Arial" w:cs="Arial"/>
                <w:sz w:val="20"/>
                <w:szCs w:val="20"/>
              </w:rPr>
              <w:t>ak pred Privrednim sudom u Nišu.</w:t>
            </w:r>
          </w:p>
          <w:p w:rsidRPr="00A654CB" w:rsidR="00E608B1" w:rsidP="001962A8" w:rsidRDefault="00E608B1" w14:paraId="74435023" w14:textId="736700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1E7B4A" w:rsidP="001962A8" w:rsidRDefault="001E7B4A" w14:paraId="556648C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0ECF6B15" w14:textId="77777777">
        <w:tc>
          <w:tcPr>
            <w:tcW w:w="852" w:type="dxa"/>
          </w:tcPr>
          <w:p w:rsidRPr="00A654CB" w:rsidR="005C161F" w:rsidP="001962A8" w:rsidRDefault="005C161F" w14:paraId="5C4852D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542.</w:t>
            </w:r>
          </w:p>
        </w:tc>
        <w:tc>
          <w:tcPr>
            <w:tcW w:w="1417" w:type="dxa"/>
          </w:tcPr>
          <w:p w:rsidR="005C161F" w:rsidP="001962A8" w:rsidRDefault="005C161F" w14:paraId="3A833F3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PREDRAG RADENKOVIĆ</w:t>
            </w:r>
          </w:p>
          <w:p w:rsidR="00F61C7F" w:rsidP="001962A8" w:rsidRDefault="00F61C7F" w14:paraId="0E75A1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F61C7F" w:rsidP="001962A8" w:rsidRDefault="00F61C7F" w14:paraId="5D9DD8EA" w14:textId="1E25EB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0B9783A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4EA2F7D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Selo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Niševac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5D0B8A5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34.898,47 kn</w:t>
            </w:r>
          </w:p>
        </w:tc>
        <w:tc>
          <w:tcPr>
            <w:tcW w:w="1110" w:type="dxa"/>
          </w:tcPr>
          <w:p w:rsidRPr="00A654CB" w:rsidR="005C161F" w:rsidP="001962A8" w:rsidRDefault="005C161F" w14:paraId="1EC7EAA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7681CC7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C8E4CE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A29C31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F2E1C9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70C123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523B2C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58D69B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D1E200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7C0428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5C50A8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3320D4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23418A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3A2EA5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C0477A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26FF58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C2BE38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AC5CDC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17403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AAB359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B45728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248107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5AFB7F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130DF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6B08DB0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34.898,47 kn</w:t>
            </w:r>
          </w:p>
          <w:p w:rsidRPr="00A654CB" w:rsidR="005C161F" w:rsidP="001962A8" w:rsidRDefault="005C161F" w14:paraId="4DC883A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06F4FF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95ACC2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B57F5A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878B61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9EDFB0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9C311C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B8D026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BA171A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B92A7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44124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214221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96BA77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203558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4F5AEE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042D1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E6AB95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F561D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5BC2AA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A7BA82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4EECDA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853CE9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631CC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F801D1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34.898,47 kn</w:t>
            </w:r>
          </w:p>
        </w:tc>
        <w:tc>
          <w:tcPr>
            <w:tcW w:w="1403" w:type="dxa"/>
          </w:tcPr>
          <w:p w:rsidRPr="00A654CB" w:rsidR="005C161F" w:rsidP="001962A8" w:rsidRDefault="005C161F" w14:paraId="00E941E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Vjerovnik ne raspolaže ovršnom ispravom, odluka nije priznata u skladu s čl. 86. Zakona o rješavanju sukoba zakona s propisima drugih zemalja u određenim odnosima. Punomoćnik nije ovlašten poduzimati pravne radnje u skladu s čl. 5.a Zakona o odvjetništvu.</w:t>
            </w:r>
          </w:p>
          <w:p w:rsidRPr="00A654CB" w:rsidR="005C161F" w:rsidP="001962A8" w:rsidRDefault="005C161F" w14:paraId="0F92953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5720A7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0309174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372344" w:rsidTr="00AA1C7F" w14:paraId="5BC7DF9A" w14:textId="77777777">
        <w:tc>
          <w:tcPr>
            <w:tcW w:w="852" w:type="dxa"/>
          </w:tcPr>
          <w:p w:rsidRPr="00A654CB" w:rsidR="00372344" w:rsidP="001962A8" w:rsidRDefault="00372344" w14:paraId="505E9D1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372344" w:rsidP="001962A8" w:rsidRDefault="00372344" w14:paraId="394E7CC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2344" w:rsidP="001962A8" w:rsidRDefault="00372344" w14:paraId="1314EE5A" w14:textId="5224A28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7B4A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A40A08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372344" w:rsidP="001962A8" w:rsidRDefault="00372344" w14:paraId="2508BE4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2344" w:rsidP="001962A8" w:rsidRDefault="00372344" w14:paraId="5B794E03" w14:textId="5CA26F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044C">
              <w:rPr>
                <w:rFonts w:ascii="Arial" w:hAnsi="Arial" w:cs="Arial"/>
                <w:sz w:val="20"/>
                <w:szCs w:val="20"/>
              </w:rPr>
              <w:t xml:space="preserve">Temelji se na rješenju javnog </w:t>
            </w:r>
            <w:proofErr w:type="spellStart"/>
            <w:r w:rsidRPr="0019044C">
              <w:rPr>
                <w:rFonts w:ascii="Arial" w:hAnsi="Arial" w:cs="Arial"/>
                <w:sz w:val="20"/>
                <w:szCs w:val="20"/>
              </w:rPr>
              <w:t>ovršitelja</w:t>
            </w:r>
            <w:proofErr w:type="spellEnd"/>
            <w:r w:rsidRPr="0019044C">
              <w:rPr>
                <w:rFonts w:ascii="Arial" w:hAnsi="Arial" w:cs="Arial"/>
                <w:sz w:val="20"/>
                <w:szCs w:val="20"/>
              </w:rPr>
              <w:t xml:space="preserve"> o troškovima ovršnog postupka II -2062/2020 od 2. studenoga 2021. na kojem nema otisnute potvrde o pravomoćnosti i ovršnosti. Vjerovnik tvrdi da ima ovršnu.</w:t>
            </w:r>
          </w:p>
          <w:p w:rsidRPr="00A654CB" w:rsidR="00372344" w:rsidP="001962A8" w:rsidRDefault="00372344" w14:paraId="797E909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372344" w:rsidP="001962A8" w:rsidRDefault="00372344" w14:paraId="077CDA1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7E4A7F76" w14:textId="77777777">
        <w:tc>
          <w:tcPr>
            <w:tcW w:w="852" w:type="dxa"/>
          </w:tcPr>
          <w:p w:rsidRPr="00A654CB" w:rsidR="005C161F" w:rsidP="001962A8" w:rsidRDefault="005C161F" w14:paraId="464BC3C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543.</w:t>
            </w:r>
          </w:p>
        </w:tc>
        <w:tc>
          <w:tcPr>
            <w:tcW w:w="1417" w:type="dxa"/>
          </w:tcPr>
          <w:p w:rsidRPr="00C05146" w:rsidR="005C161F" w:rsidP="001962A8" w:rsidRDefault="005C161F" w14:paraId="63A1C8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5146">
              <w:rPr>
                <w:rFonts w:ascii="Arial" w:hAnsi="Arial" w:cs="Arial"/>
                <w:sz w:val="20"/>
                <w:szCs w:val="20"/>
              </w:rPr>
              <w:t>RADOLJUB MILOJKOVIĆ</w:t>
            </w:r>
          </w:p>
          <w:p w:rsidRPr="00C05146" w:rsidR="005C161F" w:rsidP="001962A8" w:rsidRDefault="005C161F" w14:paraId="5090D36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6F71BD" w14:paraId="5F0B1006" w14:textId="14A2A685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0514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Pr="00A654CB" w:rsidR="005C161F" w:rsidP="001962A8" w:rsidRDefault="005C161F" w14:paraId="4672AED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38A94C5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Selo Plužina,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="005C161F" w:rsidP="001962A8" w:rsidRDefault="005C161F" w14:paraId="58B923E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23.289,70 kn</w:t>
            </w:r>
          </w:p>
          <w:p w:rsidR="00E53EC2" w:rsidP="001962A8" w:rsidRDefault="00E53EC2" w14:paraId="7113BB1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E53EC2" w:rsidP="001962A8" w:rsidRDefault="00E53EC2" w14:paraId="51E252DD" w14:textId="65F77B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Zbroj 12.462,15 kn i 10.827,55 kn</w:t>
            </w:r>
          </w:p>
        </w:tc>
        <w:tc>
          <w:tcPr>
            <w:tcW w:w="1110" w:type="dxa"/>
          </w:tcPr>
          <w:p w:rsidRPr="00A654CB" w:rsidR="005C161F" w:rsidP="001962A8" w:rsidRDefault="005C161F" w14:paraId="7291B70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5B27AA7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BC2605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AF667F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9FEFBF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6161EE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9AB95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68987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51580C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4FA41C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FBAA0A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5B1D7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2B732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927261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DED50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433E43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5C680F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4E4B0B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45BB84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DB9D2F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CE0012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899662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6FF09B2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815DE0" w14:paraId="7C7C9E06" w14:textId="19EAA4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5DE0">
              <w:rPr>
                <w:rFonts w:ascii="Arial" w:hAnsi="Arial" w:cs="Arial"/>
                <w:sz w:val="20"/>
                <w:szCs w:val="20"/>
              </w:rPr>
              <w:t>23.289,70 kn</w:t>
            </w:r>
          </w:p>
          <w:p w:rsidRPr="00A654CB" w:rsidR="005C161F" w:rsidP="001962A8" w:rsidRDefault="005C161F" w14:paraId="53C7466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EE427B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1D3A87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FF1A33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40E1B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C3D929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12D545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30A65E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0F41AE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FB8A41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97B41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889A1E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313FFD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149CEE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793C69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B376C8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84C05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788A77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08CD65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606C3B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C8FF3D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98A523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23.289,70 kn</w:t>
            </w:r>
          </w:p>
        </w:tc>
        <w:tc>
          <w:tcPr>
            <w:tcW w:w="1403" w:type="dxa"/>
          </w:tcPr>
          <w:p w:rsidRPr="00A654CB" w:rsidR="005C161F" w:rsidP="001962A8" w:rsidRDefault="005C161F" w14:paraId="5A80593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Prijavi nedostaje punomoć, dostavljena isprava nije ovršna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isprava, nedostaje prijevod dokumenta, odluka nije priznata u skladu s čl. 86. Zakona o rješavanju sukoba zakona s propisima drugih zemalja u određenim odnosima.</w:t>
            </w:r>
          </w:p>
          <w:p w:rsidRPr="00A654CB" w:rsidR="005C161F" w:rsidP="001962A8" w:rsidRDefault="005C161F" w14:paraId="08EBD2B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9FFD61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46C4930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E608B1" w:rsidTr="00E608B1" w14:paraId="507C657F" w14:textId="77777777">
        <w:tc>
          <w:tcPr>
            <w:tcW w:w="852" w:type="dxa"/>
          </w:tcPr>
          <w:p w:rsidRPr="00A654CB" w:rsidR="00E608B1" w:rsidP="001962A8" w:rsidRDefault="00E608B1" w14:paraId="1FE1716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E608B1" w:rsidP="001962A8" w:rsidRDefault="00E608B1" w14:paraId="5EF91FE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608B1" w:rsidP="001962A8" w:rsidRDefault="00E608B1" w14:paraId="0971D9D1" w14:textId="3DDB130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 upit suda ostaju</w:t>
            </w:r>
            <w:r w:rsidRPr="00E608B1">
              <w:rPr>
                <w:rFonts w:ascii="Arial" w:hAnsi="Arial" w:cs="Arial"/>
                <w:sz w:val="20"/>
                <w:szCs w:val="20"/>
              </w:rPr>
              <w:t xml:space="preserve"> li kod osporavanja izjavlju</w:t>
            </w:r>
            <w:r>
              <w:rPr>
                <w:rFonts w:ascii="Arial" w:hAnsi="Arial" w:cs="Arial"/>
                <w:sz w:val="20"/>
                <w:szCs w:val="20"/>
              </w:rPr>
              <w:t>ju</w:t>
            </w:r>
            <w:r w:rsidRPr="00E608B1">
              <w:rPr>
                <w:rFonts w:ascii="Arial" w:hAnsi="Arial" w:cs="Arial"/>
                <w:sz w:val="20"/>
                <w:szCs w:val="20"/>
              </w:rPr>
              <w:t xml:space="preserve"> da</w:t>
            </w:r>
            <w:r w:rsidR="00815DE0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E608B1" w:rsidP="001962A8" w:rsidRDefault="00E608B1" w14:paraId="1AF988B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967E8" w:rsidP="001962A8" w:rsidRDefault="006967E8" w14:paraId="4A095253" w14:textId="485377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044C">
              <w:rPr>
                <w:rFonts w:ascii="Arial" w:hAnsi="Arial" w:cs="Arial"/>
                <w:sz w:val="20"/>
                <w:szCs w:val="20"/>
              </w:rPr>
              <w:t xml:space="preserve">Potraživanje temelji na presudi Apelacionog suda u Beogradu broj </w:t>
            </w:r>
            <w:proofErr w:type="spellStart"/>
            <w:r w:rsidRPr="0019044C">
              <w:rPr>
                <w:rFonts w:ascii="Arial" w:hAnsi="Arial" w:cs="Arial"/>
                <w:sz w:val="20"/>
                <w:szCs w:val="20"/>
              </w:rPr>
              <w:t>Pž</w:t>
            </w:r>
            <w:proofErr w:type="spellEnd"/>
            <w:r w:rsidRPr="0019044C">
              <w:rPr>
                <w:rFonts w:ascii="Arial" w:hAnsi="Arial" w:cs="Arial"/>
                <w:sz w:val="20"/>
                <w:szCs w:val="20"/>
              </w:rPr>
              <w:t xml:space="preserve">-6214/2018 od 4. prosinca 2019.  za koju nije </w:t>
            </w:r>
            <w:r w:rsidRPr="0019044C" w:rsidR="00CE50B0">
              <w:rPr>
                <w:rFonts w:ascii="Arial" w:hAnsi="Arial" w:cs="Arial"/>
                <w:sz w:val="20"/>
                <w:szCs w:val="20"/>
              </w:rPr>
              <w:t xml:space="preserve">u prijavi </w:t>
            </w:r>
            <w:r w:rsidRPr="0019044C">
              <w:rPr>
                <w:rFonts w:ascii="Arial" w:hAnsi="Arial" w:cs="Arial"/>
                <w:sz w:val="20"/>
                <w:szCs w:val="20"/>
              </w:rPr>
              <w:t>dostavljen prijevod te tvrdi da ima ovršnu ispravu</w:t>
            </w:r>
            <w:r w:rsidRPr="0019044C" w:rsidR="0075212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3EC2" w:rsidP="001962A8" w:rsidRDefault="00E53EC2" w14:paraId="298C8F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6967E8" w:rsidP="001962A8" w:rsidRDefault="006967E8" w14:paraId="7966A57B" w14:textId="71FE76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E608B1" w:rsidP="001962A8" w:rsidRDefault="00E608B1" w14:paraId="71E7462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4A3E031C" w14:textId="77777777">
        <w:tc>
          <w:tcPr>
            <w:tcW w:w="852" w:type="dxa"/>
          </w:tcPr>
          <w:p w:rsidRPr="00A654CB" w:rsidR="005C161F" w:rsidP="001962A8" w:rsidRDefault="005C161F" w14:paraId="0B08C9F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544.</w:t>
            </w:r>
          </w:p>
        </w:tc>
        <w:tc>
          <w:tcPr>
            <w:tcW w:w="1417" w:type="dxa"/>
          </w:tcPr>
          <w:p w:rsidR="0073481B" w:rsidP="001962A8" w:rsidRDefault="005C161F" w14:paraId="6B5EE947" w14:textId="113323FC">
            <w:pPr>
              <w:jc w:val="both"/>
            </w:pPr>
            <w:r w:rsidRPr="00A654CB">
              <w:rPr>
                <w:rFonts w:ascii="Arial" w:hAnsi="Arial" w:cs="Arial"/>
                <w:sz w:val="20"/>
                <w:szCs w:val="20"/>
              </w:rPr>
              <w:t>SLAĐANA JOVIĆ I LJILJANA RAŠIĆ</w:t>
            </w:r>
            <w:r w:rsidR="0048271E">
              <w:t xml:space="preserve"> </w:t>
            </w:r>
          </w:p>
          <w:p w:rsidR="0013674C" w:rsidP="001962A8" w:rsidRDefault="0013674C" w14:paraId="71F823D4" w14:textId="57837F70">
            <w:pPr>
              <w:jc w:val="both"/>
            </w:pPr>
          </w:p>
          <w:p w:rsidRPr="00A654CB" w:rsidR="005C161F" w:rsidP="006F71BD" w:rsidRDefault="005C161F" w14:paraId="6B395C40" w14:textId="2040C9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1294FA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7861FA1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Vase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Albanca 8 i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Hadžićeva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65, 18360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="005C161F" w:rsidP="001962A8" w:rsidRDefault="005C161F" w14:paraId="61C4417C" w14:textId="4E848C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8.045,48 kn</w:t>
            </w:r>
            <w:r w:rsidR="0073481B">
              <w:rPr>
                <w:rFonts w:ascii="Arial" w:hAnsi="Arial" w:cs="Arial"/>
                <w:sz w:val="20"/>
                <w:szCs w:val="20"/>
              </w:rPr>
              <w:t xml:space="preserve"> ukupno</w:t>
            </w:r>
          </w:p>
          <w:p w:rsidR="0048271E" w:rsidP="001962A8" w:rsidRDefault="0048271E" w14:paraId="1B424FB6" w14:textId="59F8A9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271E" w:rsidP="001962A8" w:rsidRDefault="0048271E" w14:paraId="337DDAD7" w14:textId="47B485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Zbroj glavnice 3.106,76 kn i kamata od 4.938,72 kn</w:t>
            </w:r>
          </w:p>
          <w:p w:rsidRPr="00A654CB" w:rsidR="0073481B" w:rsidP="001962A8" w:rsidRDefault="0073481B" w14:paraId="0164C030" w14:textId="708B97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73481B" w14:paraId="47FBBE60" w14:textId="70E870EB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3481B">
              <w:rPr>
                <w:rFonts w:ascii="Arial" w:hAnsi="Arial" w:cs="Arial"/>
                <w:sz w:val="20"/>
                <w:szCs w:val="20"/>
              </w:rPr>
              <w:t>Nasljednice u 1/2 svaka</w:t>
            </w:r>
          </w:p>
          <w:p w:rsidRPr="00A654CB" w:rsidR="005C161F" w:rsidP="001962A8" w:rsidRDefault="005C161F" w14:paraId="1FC345DD" w14:textId="6847DD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Pr="00A654CB" w:rsidR="005C161F" w:rsidP="001962A8" w:rsidRDefault="005C161F" w14:paraId="215BF2B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5F7B68F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C76A9B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F58BC9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A48167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A93C29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19D7E3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1FED50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83F1C0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821F72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A138B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ACD436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B108C2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4DD5B9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C612AF" w14:paraId="7B0F2B95" w14:textId="67E618E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1007E5C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8.045,48 kn</w:t>
            </w:r>
          </w:p>
          <w:p w:rsidRPr="00A654CB" w:rsidR="005C161F" w:rsidP="001962A8" w:rsidRDefault="005C161F" w14:paraId="1A068D1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8603D2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F16835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DB984B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125075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498856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A429B9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858655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233D6B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9C1729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D56D12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FE028A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583FA8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32E52D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32C3D5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8.045,48 kn</w:t>
            </w:r>
          </w:p>
        </w:tc>
        <w:tc>
          <w:tcPr>
            <w:tcW w:w="1403" w:type="dxa"/>
          </w:tcPr>
          <w:p w:rsidRPr="00A654CB" w:rsidR="005C161F" w:rsidP="001962A8" w:rsidRDefault="005C161F" w14:paraId="233956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je predmet sudskog postupka koji je u tijeku i kamata na tu tražbinu. Punomoćnik nije ovlašten poduzimati pravne radnje u skladu s čl. 5.a Zakona o odvjetništvu.</w:t>
            </w:r>
          </w:p>
          <w:p w:rsidRPr="00A654CB" w:rsidR="005C161F" w:rsidP="001962A8" w:rsidRDefault="005C161F" w14:paraId="69B33D5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C455A1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2B9D3D1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1E7B4A" w:rsidTr="001E7B4A" w14:paraId="41DD8603" w14:textId="77777777">
        <w:tc>
          <w:tcPr>
            <w:tcW w:w="852" w:type="dxa"/>
          </w:tcPr>
          <w:p w:rsidRPr="00A654CB" w:rsidR="001E7B4A" w:rsidP="001962A8" w:rsidRDefault="001E7B4A" w14:paraId="1DFBCF8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AF59A4" w:rsidP="001962A8" w:rsidRDefault="00AF59A4" w14:paraId="5BC91A4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E7B4A" w:rsidP="001962A8" w:rsidRDefault="001E7B4A" w14:paraId="48918EE2" w14:textId="6300545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7B4A">
              <w:rPr>
                <w:rFonts w:ascii="Arial" w:hAnsi="Arial" w:cs="Arial"/>
                <w:sz w:val="20"/>
                <w:szCs w:val="20"/>
              </w:rPr>
              <w:t>Na upit suda ostaj</w:t>
            </w:r>
            <w:r w:rsidR="00E608B1">
              <w:rPr>
                <w:rFonts w:ascii="Arial" w:hAnsi="Arial" w:cs="Arial"/>
                <w:sz w:val="20"/>
                <w:szCs w:val="20"/>
              </w:rPr>
              <w:t>u</w:t>
            </w:r>
            <w:r w:rsidRPr="001E7B4A">
              <w:rPr>
                <w:rFonts w:ascii="Arial" w:hAnsi="Arial" w:cs="Arial"/>
                <w:sz w:val="20"/>
                <w:szCs w:val="20"/>
              </w:rPr>
              <w:t xml:space="preserve"> li kod osporavanja izjavljuj</w:t>
            </w:r>
            <w:r w:rsidR="00E608B1">
              <w:rPr>
                <w:rFonts w:ascii="Arial" w:hAnsi="Arial" w:cs="Arial"/>
                <w:sz w:val="20"/>
                <w:szCs w:val="20"/>
              </w:rPr>
              <w:t>u</w:t>
            </w:r>
            <w:r w:rsidRPr="001E7B4A">
              <w:rPr>
                <w:rFonts w:ascii="Arial" w:hAnsi="Arial" w:cs="Arial"/>
                <w:sz w:val="20"/>
                <w:szCs w:val="20"/>
              </w:rPr>
              <w:t xml:space="preserve"> da</w:t>
            </w:r>
            <w:r w:rsidR="00815DE0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AF59A4" w:rsidP="001962A8" w:rsidRDefault="00AF59A4" w14:paraId="4ABA1C02" w14:textId="7945C9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70604" w:rsidP="001962A8" w:rsidRDefault="00670604" w14:paraId="0560469E" w14:textId="53C8AD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Tražbina se temelji na</w:t>
            </w:r>
            <w:r w:rsidR="0073481B">
              <w:rPr>
                <w:rFonts w:ascii="Arial" w:hAnsi="Arial" w:cs="Arial"/>
                <w:sz w:val="20"/>
                <w:szCs w:val="20"/>
              </w:rPr>
              <w:t xml:space="preserve"> uređenom</w:t>
            </w:r>
            <w:r>
              <w:rPr>
                <w:rFonts w:ascii="Arial" w:hAnsi="Arial" w:cs="Arial"/>
                <w:sz w:val="20"/>
                <w:szCs w:val="20"/>
              </w:rPr>
              <w:t xml:space="preserve"> tužbenom zahtjevu</w:t>
            </w:r>
            <w:r w:rsidR="0073481B">
              <w:rPr>
                <w:rFonts w:ascii="Arial" w:hAnsi="Arial" w:cs="Arial"/>
                <w:sz w:val="20"/>
                <w:szCs w:val="20"/>
              </w:rPr>
              <w:t xml:space="preserve"> u predmetu P-472/21</w:t>
            </w:r>
            <w:r>
              <w:rPr>
                <w:rFonts w:ascii="Arial" w:hAnsi="Arial" w:cs="Arial"/>
                <w:sz w:val="20"/>
                <w:szCs w:val="20"/>
              </w:rPr>
              <w:t>, te rješenju o nasljeđivanju i u odnosu na tražbinu se vodi postupak tako da nema ovršnu ispravu.</w:t>
            </w:r>
            <w:r w:rsidR="0073481B">
              <w:rPr>
                <w:rFonts w:ascii="Arial" w:hAnsi="Arial" w:cs="Arial"/>
                <w:sz w:val="20"/>
                <w:szCs w:val="20"/>
              </w:rPr>
              <w:t xml:space="preserve"> Vjerovnice niti ne tvrde da imaju ovršnu ispravu.</w:t>
            </w:r>
          </w:p>
          <w:p w:rsidRPr="00A654CB" w:rsidR="00AF59A4" w:rsidP="001962A8" w:rsidRDefault="00AF59A4" w14:paraId="6EA27CB5" w14:textId="132342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1E7B4A" w:rsidP="001962A8" w:rsidRDefault="001E7B4A" w14:paraId="6A971A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0163E364" w14:textId="77777777">
        <w:tc>
          <w:tcPr>
            <w:tcW w:w="852" w:type="dxa"/>
          </w:tcPr>
          <w:p w:rsidRPr="00A654CB" w:rsidR="005C161F" w:rsidP="001962A8" w:rsidRDefault="005C161F" w14:paraId="480A1B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545.</w:t>
            </w:r>
          </w:p>
        </w:tc>
        <w:tc>
          <w:tcPr>
            <w:tcW w:w="1417" w:type="dxa"/>
          </w:tcPr>
          <w:p w:rsidR="005C161F" w:rsidP="001962A8" w:rsidRDefault="005C161F" w14:paraId="61DD456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TOMISLAV ĐORĐEVIĆ</w:t>
            </w:r>
          </w:p>
          <w:p w:rsidR="000D6DEF" w:rsidP="001962A8" w:rsidRDefault="000D6DEF" w14:paraId="5C6DF09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0D6DEF" w:rsidP="001962A8" w:rsidRDefault="000D6DEF" w14:paraId="46DCE80C" w14:textId="3EDB01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23BEF59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6FE17F6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Selo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Lalinac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38E12D1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172.232,61 kn</w:t>
            </w:r>
          </w:p>
          <w:p w:rsidRPr="00A654CB" w:rsidR="005C161F" w:rsidP="001962A8" w:rsidRDefault="005C161F" w14:paraId="318BBEA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91E94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541CDF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8870A84" w14:textId="3FBB9D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099B">
              <w:rPr>
                <w:rFonts w:ascii="Arial" w:hAnsi="Arial" w:cs="Arial"/>
                <w:sz w:val="20"/>
                <w:szCs w:val="20"/>
              </w:rPr>
              <w:lastRenderedPageBreak/>
              <w:t>(</w:t>
            </w:r>
            <w:r w:rsidRPr="0018099B" w:rsidR="004D5F6C">
              <w:rPr>
                <w:rFonts w:ascii="Arial" w:hAnsi="Arial" w:cs="Arial"/>
                <w:sz w:val="20"/>
                <w:szCs w:val="20"/>
              </w:rPr>
              <w:t xml:space="preserve">zbroj glavnice od 12.034,31 i kamata od 19.129,89 kn što iznosi </w:t>
            </w:r>
            <w:r w:rsidRPr="0018099B">
              <w:rPr>
                <w:rFonts w:ascii="Arial" w:hAnsi="Arial" w:cs="Arial"/>
                <w:sz w:val="20"/>
                <w:szCs w:val="20"/>
              </w:rPr>
              <w:t xml:space="preserve">31.164.20 kn i trošak od 141.068,41 kn solidarno </w:t>
            </w:r>
            <w:r w:rsidRPr="0018099B" w:rsidR="00C17379">
              <w:rPr>
                <w:rFonts w:ascii="Arial" w:hAnsi="Arial" w:cs="Arial"/>
                <w:sz w:val="20"/>
                <w:szCs w:val="20"/>
              </w:rPr>
              <w:t>u predmetu</w:t>
            </w:r>
            <w:r w:rsidRPr="0018099B">
              <w:rPr>
                <w:rFonts w:ascii="Arial" w:hAnsi="Arial" w:cs="Arial"/>
                <w:sz w:val="20"/>
                <w:szCs w:val="20"/>
              </w:rPr>
              <w:t xml:space="preserve"> P-472/21</w:t>
            </w:r>
          </w:p>
          <w:p w:rsidRPr="00A654CB" w:rsidR="005C161F" w:rsidP="001962A8" w:rsidRDefault="005C161F" w14:paraId="7FAB53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AC178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B37FEC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E36921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E8FDF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08DE02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DDC672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B6ECF4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Pr="00A654CB" w:rsidR="005C161F" w:rsidP="001962A8" w:rsidRDefault="005C161F" w14:paraId="651213B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DIV GRUPA d.o.o.</w:t>
            </w:r>
          </w:p>
          <w:p w:rsidRPr="00A654CB" w:rsidR="005C161F" w:rsidP="001962A8" w:rsidRDefault="005C161F" w14:paraId="018BD7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CD38E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B1DA01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A92661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D63903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FA0849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C0B834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0B8F0C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1F9A09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0919C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D3AA67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E12071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4A5E21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ADFF1D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C4E6CC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7AFB87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B45045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1C4B6F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2AC7D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5E4BC1F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172.232,61 kn</w:t>
            </w:r>
          </w:p>
          <w:p w:rsidRPr="00A654CB" w:rsidR="005C161F" w:rsidP="001962A8" w:rsidRDefault="005C161F" w14:paraId="1B5D8A6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E948C6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3DB41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D6FB5D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19FC2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8EB5C6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845994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1158D1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2D348F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EA3AEE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879DF6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67D87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8C071B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9D6E6D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461FDB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E4F90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D6A469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123245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C35DF6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9C7EB9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5A6387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172.232,61 kn</w:t>
            </w:r>
          </w:p>
          <w:p w:rsidRPr="00A654CB" w:rsidR="005C161F" w:rsidP="001962A8" w:rsidRDefault="005C161F" w14:paraId="04D18FB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3" w:type="dxa"/>
          </w:tcPr>
          <w:p w:rsidRPr="00A654CB" w:rsidR="005C161F" w:rsidP="001962A8" w:rsidRDefault="005C161F" w14:paraId="768423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Tražbina je predmet sudskog postupka koji je u tijeku i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kamata na tu tražbinu. Punomoćnik nije ovlašten poduzimati pravne radnje u skladu s čl. 5.a Zakona o odvjetništvu.</w:t>
            </w:r>
          </w:p>
          <w:p w:rsidR="00F116B1" w:rsidP="001962A8" w:rsidRDefault="00F116B1" w14:paraId="392E85D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116B1" w:rsidP="001962A8" w:rsidRDefault="00F116B1" w14:paraId="492641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116B1" w:rsidP="001962A8" w:rsidRDefault="00F116B1" w14:paraId="16813CB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116B1" w:rsidP="001962A8" w:rsidRDefault="00F116B1" w14:paraId="5EF389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116B1" w:rsidP="001962A8" w:rsidRDefault="00F116B1" w14:paraId="614E9F7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116B1" w:rsidP="001962A8" w:rsidRDefault="00F116B1" w14:paraId="48ABEA0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64EBC72" w14:textId="2049C2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55A04A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1E7B4A" w:rsidTr="001E7B4A" w14:paraId="2A5A0347" w14:textId="77777777">
        <w:tc>
          <w:tcPr>
            <w:tcW w:w="852" w:type="dxa"/>
          </w:tcPr>
          <w:p w:rsidRPr="00A654CB" w:rsidR="001E7B4A" w:rsidP="001962A8" w:rsidRDefault="001E7B4A" w14:paraId="00DF70D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1E7B4A" w:rsidP="001962A8" w:rsidRDefault="001E7B4A" w14:paraId="04EBE87F" w14:textId="22C127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7B4A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815DE0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C17379" w:rsidP="001962A8" w:rsidRDefault="00C17379" w14:paraId="06A251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17379" w:rsidP="001962A8" w:rsidRDefault="00C17379" w14:paraId="35456F37" w14:textId="52CEED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7379">
              <w:rPr>
                <w:rFonts w:ascii="Arial" w:hAnsi="Arial" w:cs="Arial"/>
                <w:sz w:val="20"/>
                <w:szCs w:val="20"/>
              </w:rPr>
              <w:t xml:space="preserve">Tražbina se temelji na </w:t>
            </w:r>
            <w:r w:rsidR="00E608B1">
              <w:rPr>
                <w:rFonts w:ascii="Arial" w:hAnsi="Arial" w:cs="Arial"/>
                <w:sz w:val="20"/>
                <w:szCs w:val="20"/>
              </w:rPr>
              <w:t xml:space="preserve">uređenom </w:t>
            </w:r>
            <w:r w:rsidRPr="00C17379">
              <w:rPr>
                <w:rFonts w:ascii="Arial" w:hAnsi="Arial" w:cs="Arial"/>
                <w:sz w:val="20"/>
                <w:szCs w:val="20"/>
              </w:rPr>
              <w:t>tužbenom zahtjevu</w:t>
            </w:r>
            <w:r w:rsidR="004D5F6C">
              <w:rPr>
                <w:rFonts w:ascii="Arial" w:hAnsi="Arial" w:cs="Arial"/>
                <w:sz w:val="20"/>
                <w:szCs w:val="20"/>
              </w:rPr>
              <w:t xml:space="preserve"> od 30. kolovoza 2021.</w:t>
            </w:r>
            <w:r w:rsidRPr="00C17379">
              <w:rPr>
                <w:rFonts w:ascii="Arial" w:hAnsi="Arial" w:cs="Arial"/>
                <w:sz w:val="20"/>
                <w:szCs w:val="20"/>
              </w:rPr>
              <w:t xml:space="preserve">, te </w:t>
            </w:r>
            <w:r w:rsidR="00F116B1">
              <w:rPr>
                <w:rFonts w:ascii="Arial" w:hAnsi="Arial" w:cs="Arial"/>
                <w:sz w:val="20"/>
                <w:szCs w:val="20"/>
              </w:rPr>
              <w:t>zapisniku s glavne rasprave</w:t>
            </w:r>
            <w:r w:rsidRPr="00C17379">
              <w:rPr>
                <w:rFonts w:ascii="Arial" w:hAnsi="Arial" w:cs="Arial"/>
                <w:sz w:val="20"/>
                <w:szCs w:val="20"/>
              </w:rPr>
              <w:t xml:space="preserve"> i u odnosu na tražbinu se vodi postupak tako da nema ovršnu ispravu</w:t>
            </w:r>
            <w:r w:rsidR="00752121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654CB" w:rsidR="00C17379" w:rsidP="001962A8" w:rsidRDefault="00C17379" w14:paraId="763FC0B9" w14:textId="46F505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1E7B4A" w:rsidP="001962A8" w:rsidRDefault="001E7B4A" w14:paraId="06D1669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437BF765" w14:textId="77777777">
        <w:tc>
          <w:tcPr>
            <w:tcW w:w="852" w:type="dxa"/>
          </w:tcPr>
          <w:p w:rsidRPr="00A654CB" w:rsidR="005C161F" w:rsidP="001962A8" w:rsidRDefault="005C161F" w14:paraId="7017192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546.</w:t>
            </w:r>
          </w:p>
        </w:tc>
        <w:tc>
          <w:tcPr>
            <w:tcW w:w="1417" w:type="dxa"/>
          </w:tcPr>
          <w:p w:rsidR="005C161F" w:rsidP="001962A8" w:rsidRDefault="005C161F" w14:paraId="053000D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TOMISLAV VUČIĆ</w:t>
            </w:r>
          </w:p>
          <w:p w:rsidR="00224F66" w:rsidP="001962A8" w:rsidRDefault="00224F66" w14:paraId="4FC91AD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224F66" w:rsidP="001962A8" w:rsidRDefault="00224F66" w14:paraId="412D560C" w14:textId="72D751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034ADE0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6A3594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Dušana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Trivunca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4/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4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249A74E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141.644,63 kn</w:t>
            </w:r>
          </w:p>
          <w:p w:rsidRPr="00A654CB" w:rsidR="005C161F" w:rsidP="001962A8" w:rsidRDefault="005C161F" w14:paraId="5482EE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E169D6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4A03A5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97236" w:rsidP="001962A8" w:rsidRDefault="001C3E66" w14:paraId="645ED44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Zbroj glavnice od 231,42 kn i kamata od 344,80 kn što iznosi </w:t>
            </w:r>
            <w:r w:rsidRPr="00A654CB" w:rsidR="005C161F">
              <w:rPr>
                <w:rFonts w:ascii="Arial" w:hAnsi="Arial" w:cs="Arial"/>
                <w:sz w:val="20"/>
                <w:szCs w:val="20"/>
              </w:rPr>
              <w:t xml:space="preserve">576,22 kn </w:t>
            </w:r>
          </w:p>
          <w:p w:rsidRPr="00A654CB" w:rsidR="005C161F" w:rsidP="001962A8" w:rsidRDefault="005C161F" w14:paraId="11EA62D0" w14:textId="02F0A1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597236">
              <w:rPr>
                <w:rFonts w:ascii="Arial" w:hAnsi="Arial" w:cs="Arial"/>
                <w:sz w:val="20"/>
                <w:szCs w:val="20"/>
              </w:rPr>
              <w:t xml:space="preserve"> solidarno </w:t>
            </w:r>
            <w:r w:rsidR="001C3E66">
              <w:rPr>
                <w:rFonts w:ascii="Arial" w:hAnsi="Arial" w:cs="Arial"/>
                <w:sz w:val="20"/>
                <w:szCs w:val="20"/>
              </w:rPr>
              <w:t xml:space="preserve">parnični </w:t>
            </w:r>
            <w:r w:rsidRPr="00A654CB">
              <w:rPr>
                <w:rFonts w:ascii="Arial" w:hAnsi="Arial" w:cs="Arial"/>
                <w:sz w:val="20"/>
                <w:szCs w:val="20"/>
              </w:rPr>
              <w:t xml:space="preserve">trošak od 141.068,41 kn </w:t>
            </w:r>
            <w:r w:rsidR="002E1EB9">
              <w:rPr>
                <w:rFonts w:ascii="Arial" w:hAnsi="Arial" w:cs="Arial"/>
                <w:sz w:val="20"/>
                <w:szCs w:val="20"/>
              </w:rPr>
              <w:t xml:space="preserve">u predmetu </w:t>
            </w:r>
            <w:r w:rsidRPr="00A654CB">
              <w:rPr>
                <w:rFonts w:ascii="Arial" w:hAnsi="Arial" w:cs="Arial"/>
                <w:sz w:val="20"/>
                <w:szCs w:val="20"/>
              </w:rPr>
              <w:t xml:space="preserve"> P-472/21</w:t>
            </w:r>
          </w:p>
        </w:tc>
        <w:tc>
          <w:tcPr>
            <w:tcW w:w="1110" w:type="dxa"/>
          </w:tcPr>
          <w:p w:rsidRPr="00A654CB" w:rsidR="005C161F" w:rsidP="001962A8" w:rsidRDefault="005C161F" w14:paraId="67DD85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384AF1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E19FA0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59929A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FDF6FA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9CAB21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01F934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6609EC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3B7BEF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B25D1F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4F4A81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75D20C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ABE6F3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6BE834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5BF07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3C9EB28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141.644,63 kn</w:t>
            </w:r>
          </w:p>
          <w:p w:rsidRPr="00A654CB" w:rsidR="005C161F" w:rsidP="001962A8" w:rsidRDefault="005C161F" w14:paraId="2F3308A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3DFF04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11250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69C98E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0A211D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49207C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140D4A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F2BDA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067387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2ED7E1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C0B7B9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F9243D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6E903D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44466B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F25EC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141.644,63 kn</w:t>
            </w:r>
          </w:p>
        </w:tc>
        <w:tc>
          <w:tcPr>
            <w:tcW w:w="1403" w:type="dxa"/>
          </w:tcPr>
          <w:p w:rsidRPr="00A654CB" w:rsidR="005C161F" w:rsidP="001962A8" w:rsidRDefault="005C161F" w14:paraId="0CFA384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je predmet sudskog postupka koji je u tijeku i kamata na tu tražbinu. Punomoćnik nije ovlašten poduzimati pravne radnje u skladu s čl. 5.a Zakona o odvjetništvu.</w:t>
            </w:r>
          </w:p>
          <w:p w:rsidRPr="00A654CB" w:rsidR="005C161F" w:rsidP="001962A8" w:rsidRDefault="005C161F" w14:paraId="764E0AC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AFF7D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268B27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1E7B4A" w:rsidTr="001E7B4A" w14:paraId="70DDB6F4" w14:textId="77777777">
        <w:tc>
          <w:tcPr>
            <w:tcW w:w="852" w:type="dxa"/>
          </w:tcPr>
          <w:p w:rsidRPr="00A654CB" w:rsidR="001E7B4A" w:rsidP="001962A8" w:rsidRDefault="001E7B4A" w14:paraId="23F4FFC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1E7B4A" w:rsidP="001962A8" w:rsidRDefault="001E7B4A" w14:paraId="1426E175" w14:textId="0BE999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7B4A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100677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C17379" w:rsidP="001962A8" w:rsidRDefault="00C17379" w14:paraId="598D701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C17379" w:rsidP="001962A8" w:rsidRDefault="00C17379" w14:paraId="457BBB8E" w14:textId="74AF32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7379">
              <w:rPr>
                <w:rFonts w:ascii="Arial" w:hAnsi="Arial" w:cs="Arial"/>
                <w:sz w:val="20"/>
                <w:szCs w:val="20"/>
              </w:rPr>
              <w:t>Tražbina se temelji na tužbenom zahtjevu, te rješenju o nasljeđivanju i u odnosu na tražbinu se vodi postupak tako da nema ovršnu ispravu</w:t>
            </w:r>
            <w:r w:rsidR="001C3E66">
              <w:rPr>
                <w:rFonts w:ascii="Arial" w:hAnsi="Arial" w:cs="Arial"/>
                <w:sz w:val="20"/>
                <w:szCs w:val="20"/>
              </w:rPr>
              <w:t>. Sam vjerovnik je naveo da ne raspolaže ovršnom ispravom.</w:t>
            </w:r>
          </w:p>
        </w:tc>
        <w:tc>
          <w:tcPr>
            <w:tcW w:w="247" w:type="dxa"/>
          </w:tcPr>
          <w:p w:rsidRPr="00A654CB" w:rsidR="001E7B4A" w:rsidP="001962A8" w:rsidRDefault="001E7B4A" w14:paraId="36D6FE1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35B539EE" w14:textId="77777777">
        <w:tc>
          <w:tcPr>
            <w:tcW w:w="852" w:type="dxa"/>
          </w:tcPr>
          <w:p w:rsidRPr="00A654CB" w:rsidR="005C161F" w:rsidP="001962A8" w:rsidRDefault="005C161F" w14:paraId="05CEC8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547.</w:t>
            </w:r>
          </w:p>
        </w:tc>
        <w:tc>
          <w:tcPr>
            <w:tcW w:w="1417" w:type="dxa"/>
          </w:tcPr>
          <w:p w:rsidR="005C161F" w:rsidP="001962A8" w:rsidRDefault="005C161F" w14:paraId="6FF6477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ZARIJA ZLATKOVIĆ</w:t>
            </w:r>
          </w:p>
          <w:p w:rsidR="001E3DA2" w:rsidP="001962A8" w:rsidRDefault="001E3DA2" w14:paraId="28F757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1E3DA2" w:rsidP="001962A8" w:rsidRDefault="001E3DA2" w14:paraId="68ED50D9" w14:textId="4968BA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734389F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010FDF1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Selo Izvor,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58EDFE4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34.898,47 kn</w:t>
            </w:r>
          </w:p>
        </w:tc>
        <w:tc>
          <w:tcPr>
            <w:tcW w:w="1110" w:type="dxa"/>
          </w:tcPr>
          <w:p w:rsidRPr="00A654CB" w:rsidR="005C161F" w:rsidP="001962A8" w:rsidRDefault="005C161F" w14:paraId="3D408E8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70A7F6A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6AF48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D88C75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3548A4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D4ABE8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77C4C5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6894C6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C45822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19F17D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F626EB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E3F4E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DB2AE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AD3F1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FD8CF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B8ECE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0A32F7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F606B4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10153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AFF399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C524B2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9F83CF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291394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84EEE9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572437F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34.898,47 kn</w:t>
            </w:r>
          </w:p>
          <w:p w:rsidRPr="00A654CB" w:rsidR="005C161F" w:rsidP="001962A8" w:rsidRDefault="005C161F" w14:paraId="2383535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02150A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91FEFE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9437DE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D431C3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29D2BB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2A3C46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FB1AB7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E0B9FC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EFCEA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7AF029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002B4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2D8DF5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4FD6F7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9AAE88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CA8306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B55CE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5ECC56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75DDC3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6D5A44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D0C65D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FAC342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C9787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C3AA5C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34.898,47 kn</w:t>
            </w:r>
          </w:p>
        </w:tc>
        <w:tc>
          <w:tcPr>
            <w:tcW w:w="1403" w:type="dxa"/>
          </w:tcPr>
          <w:p w:rsidRPr="00A654CB" w:rsidR="005C161F" w:rsidP="001962A8" w:rsidRDefault="005C161F" w14:paraId="10F73E1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Vjerovnik ne raspolaže ovršnom ispravom, odluka nije priznata u skladu s čl. 86. Zakona o rješavanju sukoba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zakona s propisima drugih zemalja u određenim odnosima. Punomoćnik nije ovlašten poduzimati pravne radnje u skladu s čl. 5.a Zakona o odvjetništvu.</w:t>
            </w:r>
          </w:p>
          <w:p w:rsidRPr="00A654CB" w:rsidR="005C161F" w:rsidP="001962A8" w:rsidRDefault="005C161F" w14:paraId="78155D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6A683B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1D17D0E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1E7B4A" w:rsidTr="001E7B4A" w14:paraId="72F99841" w14:textId="77777777">
        <w:tc>
          <w:tcPr>
            <w:tcW w:w="852" w:type="dxa"/>
          </w:tcPr>
          <w:p w:rsidRPr="00A654CB" w:rsidR="001E7B4A" w:rsidP="001962A8" w:rsidRDefault="001E7B4A" w14:paraId="61ABC78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372344" w:rsidR="001E7B4A" w:rsidP="001962A8" w:rsidRDefault="001E7B4A" w14:paraId="3948DF07" w14:textId="3C8B8AB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2344">
              <w:rPr>
                <w:rFonts w:ascii="Arial" w:hAnsi="Arial" w:cs="Arial"/>
                <w:sz w:val="20"/>
                <w:szCs w:val="20"/>
              </w:rPr>
              <w:t>Na upit suda ostaj</w:t>
            </w:r>
            <w:r w:rsidR="00372344">
              <w:rPr>
                <w:rFonts w:ascii="Arial" w:hAnsi="Arial" w:cs="Arial"/>
                <w:sz w:val="20"/>
                <w:szCs w:val="20"/>
              </w:rPr>
              <w:t>u</w:t>
            </w:r>
            <w:r w:rsidRPr="00372344">
              <w:rPr>
                <w:rFonts w:ascii="Arial" w:hAnsi="Arial" w:cs="Arial"/>
                <w:sz w:val="20"/>
                <w:szCs w:val="20"/>
              </w:rPr>
              <w:t xml:space="preserve"> li kod osporavanja izjavljuj</w:t>
            </w:r>
            <w:r w:rsidR="00372344">
              <w:rPr>
                <w:rFonts w:ascii="Arial" w:hAnsi="Arial" w:cs="Arial"/>
                <w:sz w:val="20"/>
                <w:szCs w:val="20"/>
              </w:rPr>
              <w:t>u</w:t>
            </w:r>
            <w:r w:rsidRPr="00372344">
              <w:rPr>
                <w:rFonts w:ascii="Arial" w:hAnsi="Arial" w:cs="Arial"/>
                <w:sz w:val="20"/>
                <w:szCs w:val="20"/>
              </w:rPr>
              <w:t xml:space="preserve"> da</w:t>
            </w:r>
            <w:r w:rsidRPr="00372344" w:rsidR="001D1B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00677">
              <w:rPr>
                <w:rFonts w:ascii="Arial" w:hAnsi="Arial" w:cs="Arial"/>
                <w:sz w:val="20"/>
                <w:szCs w:val="20"/>
              </w:rPr>
              <w:t xml:space="preserve"> ostaju.</w:t>
            </w:r>
            <w:r w:rsidRPr="00372344" w:rsidR="001D1BE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Pr="00C05146" w:rsidR="001D1BE4" w:rsidP="001962A8" w:rsidRDefault="001D1BE4" w14:paraId="7F34BFE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05146" w:rsidR="00356048" w:rsidP="001962A8" w:rsidRDefault="001D1BE4" w14:paraId="24FE3F1B" w14:textId="778646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5146">
              <w:rPr>
                <w:rFonts w:ascii="Arial" w:hAnsi="Arial" w:cs="Arial"/>
                <w:sz w:val="20"/>
                <w:szCs w:val="20"/>
              </w:rPr>
              <w:t xml:space="preserve">Temelji se na rješenju javnog </w:t>
            </w:r>
            <w:proofErr w:type="spellStart"/>
            <w:r w:rsidRPr="00C05146">
              <w:rPr>
                <w:rFonts w:ascii="Arial" w:hAnsi="Arial" w:cs="Arial"/>
                <w:sz w:val="20"/>
                <w:szCs w:val="20"/>
              </w:rPr>
              <w:t>ovršitelja</w:t>
            </w:r>
            <w:proofErr w:type="spellEnd"/>
            <w:r w:rsidRPr="00C05146">
              <w:rPr>
                <w:rFonts w:ascii="Arial" w:hAnsi="Arial" w:cs="Arial"/>
                <w:sz w:val="20"/>
                <w:szCs w:val="20"/>
              </w:rPr>
              <w:t xml:space="preserve"> o troškovima ovršnog postupka II 2062/2020 od 2. studenoga 2021. na kojem nema potvrde o pravomoćnosti i ovršnosti.</w:t>
            </w:r>
            <w:r w:rsidRPr="00C05146" w:rsidR="001973F5">
              <w:rPr>
                <w:rFonts w:ascii="Arial" w:hAnsi="Arial" w:cs="Arial"/>
                <w:sz w:val="20"/>
                <w:szCs w:val="20"/>
              </w:rPr>
              <w:t xml:space="preserve"> Tvrdi da ima ovršnu.</w:t>
            </w:r>
          </w:p>
          <w:p w:rsidRPr="00DD24F9" w:rsidR="00356048" w:rsidP="001962A8" w:rsidRDefault="00356048" w14:paraId="24031F12" w14:textId="5A43046C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47" w:type="dxa"/>
          </w:tcPr>
          <w:p w:rsidRPr="00A654CB" w:rsidR="001E7B4A" w:rsidP="001962A8" w:rsidRDefault="001E7B4A" w14:paraId="26CBC96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47ECA341" w14:textId="77777777">
        <w:tc>
          <w:tcPr>
            <w:tcW w:w="852" w:type="dxa"/>
          </w:tcPr>
          <w:p w:rsidRPr="00A654CB" w:rsidR="005C161F" w:rsidP="001962A8" w:rsidRDefault="005C161F" w14:paraId="047C32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548.</w:t>
            </w:r>
          </w:p>
        </w:tc>
        <w:tc>
          <w:tcPr>
            <w:tcW w:w="1417" w:type="dxa"/>
          </w:tcPr>
          <w:p w:rsidR="005C161F" w:rsidP="001962A8" w:rsidRDefault="005C161F" w14:paraId="2118C22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ZDRAVKO BLAGOJEVIĆ</w:t>
            </w:r>
          </w:p>
          <w:p w:rsidR="0013674C" w:rsidP="001962A8" w:rsidRDefault="0013674C" w14:paraId="2ABCBDD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13674C" w:rsidP="001962A8" w:rsidRDefault="0013674C" w14:paraId="2BA69C8B" w14:textId="05AD4C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31D055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2068AF7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Selo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Manojlica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="005C161F" w:rsidP="001962A8" w:rsidRDefault="005C161F" w14:paraId="12ADCAE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140.717,83 kn</w:t>
            </w:r>
          </w:p>
          <w:p w:rsidR="00AD50F6" w:rsidP="001962A8" w:rsidRDefault="00AD50F6" w14:paraId="127FAE1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AD50F6" w:rsidP="001962A8" w:rsidRDefault="00AD50F6" w14:paraId="6B1FAB9C" w14:textId="30B21E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(trošak u predmetu P-594/18)</w:t>
            </w:r>
          </w:p>
        </w:tc>
        <w:tc>
          <w:tcPr>
            <w:tcW w:w="1110" w:type="dxa"/>
          </w:tcPr>
          <w:p w:rsidRPr="00A654CB" w:rsidR="005C161F" w:rsidP="001962A8" w:rsidRDefault="005C161F" w14:paraId="390781E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A654CB" w:rsidR="005C161F" w:rsidP="001962A8" w:rsidRDefault="005C161F" w14:paraId="700F22B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FB33E8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A73046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97BEBA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20D686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769EF8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61636C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D3F638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3D91A1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ACAB01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C57966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731346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5B3FE2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A654CB" w:rsidR="005C161F" w:rsidP="001962A8" w:rsidRDefault="005C161F" w14:paraId="0529000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140.717,83 kn</w:t>
            </w:r>
          </w:p>
          <w:p w:rsidRPr="00A654CB" w:rsidR="005C161F" w:rsidP="001962A8" w:rsidRDefault="005C161F" w14:paraId="10F1A2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0F29E5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6B1A47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7FFEEF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07EF28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12B613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83C4C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C4316B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4CC39F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9D7678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7ABA0D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E4699D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D699F1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809D89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140.717,83 kn</w:t>
            </w:r>
          </w:p>
        </w:tc>
        <w:tc>
          <w:tcPr>
            <w:tcW w:w="1403" w:type="dxa"/>
          </w:tcPr>
          <w:p w:rsidRPr="00A654CB" w:rsidR="005C161F" w:rsidP="001962A8" w:rsidRDefault="005C161F" w14:paraId="5CC7673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je predmet sudskog postupka koji je u tijeku. Punomoćnik nije ovlašten poduzimati pravne radnje u skladu s čl. 5.a Zakona o odvjetništvu.</w:t>
            </w:r>
          </w:p>
          <w:p w:rsidRPr="00A654CB" w:rsidR="005C161F" w:rsidP="001962A8" w:rsidRDefault="005C161F" w14:paraId="68CF3F3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1B9B89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CEC346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0CA242E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1E7B4A" w:rsidTr="001E7B4A" w14:paraId="0C4FB58C" w14:textId="77777777">
        <w:tc>
          <w:tcPr>
            <w:tcW w:w="852" w:type="dxa"/>
          </w:tcPr>
          <w:p w:rsidRPr="00A654CB" w:rsidR="001E7B4A" w:rsidP="001962A8" w:rsidRDefault="001E7B4A" w14:paraId="33FF18B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1E7B4A" w:rsidP="001962A8" w:rsidRDefault="001E7B4A" w14:paraId="0DE27112" w14:textId="70F709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7B4A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100677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9D7536" w:rsidP="001962A8" w:rsidRDefault="009D7536" w14:paraId="36933EF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7536" w:rsidP="001962A8" w:rsidRDefault="009D7536" w14:paraId="1B0CDD1F" w14:textId="754252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7536">
              <w:rPr>
                <w:rFonts w:ascii="Arial" w:hAnsi="Arial" w:cs="Arial"/>
                <w:sz w:val="20"/>
                <w:szCs w:val="20"/>
              </w:rPr>
              <w:t xml:space="preserve">Tražbina se </w:t>
            </w:r>
            <w:r>
              <w:rPr>
                <w:rFonts w:ascii="Arial" w:hAnsi="Arial" w:cs="Arial"/>
                <w:sz w:val="20"/>
                <w:szCs w:val="20"/>
              </w:rPr>
              <w:t>odnosi na troškove postupka te je u tijeku parnični postupak</w:t>
            </w:r>
            <w:r w:rsidR="000D7CCD">
              <w:rPr>
                <w:rFonts w:ascii="Arial" w:hAnsi="Arial" w:cs="Arial"/>
                <w:sz w:val="20"/>
                <w:szCs w:val="20"/>
              </w:rPr>
              <w:t xml:space="preserve"> P-594/2018</w:t>
            </w:r>
            <w:r>
              <w:rPr>
                <w:rFonts w:ascii="Arial" w:hAnsi="Arial" w:cs="Arial"/>
                <w:sz w:val="20"/>
                <w:szCs w:val="20"/>
              </w:rPr>
              <w:t xml:space="preserve">, a i sam vjerovnik je naveo </w:t>
            </w:r>
            <w:r w:rsidRPr="009D7536">
              <w:rPr>
                <w:rFonts w:ascii="Arial" w:hAnsi="Arial" w:cs="Arial"/>
                <w:sz w:val="20"/>
                <w:szCs w:val="20"/>
              </w:rPr>
              <w:t>da nema ovršnu ispravu</w:t>
            </w:r>
            <w:r w:rsidR="001973F5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654CB" w:rsidR="009D7536" w:rsidP="001962A8" w:rsidRDefault="009D7536" w14:paraId="61742F7E" w14:textId="43186C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1E7B4A" w:rsidP="001962A8" w:rsidRDefault="001E7B4A" w14:paraId="414EEFB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191F6FA6" w14:textId="77777777">
        <w:tc>
          <w:tcPr>
            <w:tcW w:w="852" w:type="dxa"/>
          </w:tcPr>
          <w:p w:rsidRPr="00933EA0" w:rsidR="005C161F" w:rsidP="001962A8" w:rsidRDefault="005C161F" w14:paraId="5C3FD59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EA0">
              <w:rPr>
                <w:rFonts w:ascii="Arial" w:hAnsi="Arial" w:cs="Arial"/>
                <w:sz w:val="20"/>
                <w:szCs w:val="20"/>
              </w:rPr>
              <w:t>549.</w:t>
            </w:r>
          </w:p>
        </w:tc>
        <w:tc>
          <w:tcPr>
            <w:tcW w:w="1417" w:type="dxa"/>
          </w:tcPr>
          <w:p w:rsidRPr="00933EA0" w:rsidR="005C161F" w:rsidP="001962A8" w:rsidRDefault="005C161F" w14:paraId="17F11D8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EA0">
              <w:rPr>
                <w:rFonts w:ascii="Arial" w:hAnsi="Arial" w:cs="Arial"/>
                <w:sz w:val="20"/>
                <w:szCs w:val="20"/>
              </w:rPr>
              <w:t>ZLATIMIR RANĐELOVIĆ</w:t>
            </w:r>
          </w:p>
          <w:p w:rsidRPr="00933EA0" w:rsidR="005C161F" w:rsidP="001962A8" w:rsidRDefault="005C161F" w14:paraId="1806959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933EA0" w:rsidR="005C161F" w:rsidP="001962A8" w:rsidRDefault="006F71BD" w14:paraId="4FA4A721" w14:textId="1159E2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EA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Pr="002E29B4" w:rsidR="005C161F" w:rsidP="001962A8" w:rsidRDefault="005C161F" w14:paraId="7AAC7374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E29B4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44D61A8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Selo Izvor,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="005C161F" w:rsidP="001962A8" w:rsidRDefault="005C161F" w14:paraId="64C3C05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149.099,18 kn</w:t>
            </w:r>
          </w:p>
          <w:p w:rsidR="005C161F" w:rsidP="001962A8" w:rsidRDefault="005C161F" w14:paraId="44B5F47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3712C1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7B434AE" w14:textId="5AEDC0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116745">
              <w:rPr>
                <w:rFonts w:ascii="Arial" w:hAnsi="Arial" w:cs="Arial"/>
                <w:sz w:val="20"/>
                <w:szCs w:val="20"/>
              </w:rPr>
              <w:t xml:space="preserve">zbroj 3.101,15kn na ime glavnice te kamata od 4.929,62 kn što iznosi </w:t>
            </w:r>
            <w:r>
              <w:rPr>
                <w:rFonts w:ascii="Arial" w:hAnsi="Arial" w:cs="Arial"/>
                <w:sz w:val="20"/>
                <w:szCs w:val="20"/>
              </w:rPr>
              <w:t xml:space="preserve">8.030,77 kn i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solidarno trošak u iznosu od 141.068,41 kn </w:t>
            </w:r>
            <w:r w:rsidR="002E1EB9">
              <w:rPr>
                <w:rFonts w:ascii="Arial" w:hAnsi="Arial" w:cs="Arial"/>
                <w:sz w:val="20"/>
                <w:szCs w:val="20"/>
              </w:rPr>
              <w:t>u predmetu</w:t>
            </w:r>
            <w:r>
              <w:rPr>
                <w:rFonts w:ascii="Arial" w:hAnsi="Arial" w:cs="Arial"/>
                <w:sz w:val="20"/>
                <w:szCs w:val="20"/>
              </w:rPr>
              <w:t xml:space="preserve"> P-472/21)</w:t>
            </w:r>
          </w:p>
        </w:tc>
        <w:tc>
          <w:tcPr>
            <w:tcW w:w="1110" w:type="dxa"/>
          </w:tcPr>
          <w:p w:rsidR="005C161F" w:rsidP="001962A8" w:rsidRDefault="005C161F" w14:paraId="5755F35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DIV GRUPA d.o.o.</w:t>
            </w:r>
          </w:p>
          <w:p w:rsidR="005C161F" w:rsidP="001962A8" w:rsidRDefault="005C161F" w14:paraId="1766363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73B9A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4B15F9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3ADD48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EBE948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0560C2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4B6697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4F8858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D280FB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k</w:t>
            </w:r>
          </w:p>
        </w:tc>
        <w:tc>
          <w:tcPr>
            <w:tcW w:w="1158" w:type="dxa"/>
          </w:tcPr>
          <w:p w:rsidR="005C161F" w:rsidP="001962A8" w:rsidRDefault="005C161F" w14:paraId="04F0DBB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149.099,18 kn</w:t>
            </w:r>
          </w:p>
          <w:p w:rsidR="005C161F" w:rsidP="001962A8" w:rsidRDefault="005C161F" w14:paraId="272ADB4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22AB85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BEEA60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D63BB1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60C96A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9CD731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9C40AF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0E6BED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612AF" w:rsidP="001962A8" w:rsidRDefault="00C612AF" w14:paraId="3C11F12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F340EA7" w14:textId="01552F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29B4">
              <w:rPr>
                <w:rFonts w:ascii="Arial" w:hAnsi="Arial" w:cs="Arial"/>
                <w:sz w:val="20"/>
                <w:szCs w:val="20"/>
              </w:rPr>
              <w:t>149.099,1</w:t>
            </w:r>
            <w:r w:rsidRPr="002E29B4">
              <w:rPr>
                <w:rFonts w:ascii="Arial" w:hAnsi="Arial" w:cs="Arial"/>
                <w:sz w:val="20"/>
                <w:szCs w:val="20"/>
              </w:rPr>
              <w:lastRenderedPageBreak/>
              <w:t>8 kn</w:t>
            </w:r>
          </w:p>
        </w:tc>
        <w:tc>
          <w:tcPr>
            <w:tcW w:w="1403" w:type="dxa"/>
          </w:tcPr>
          <w:p w:rsidR="005C161F" w:rsidP="001962A8" w:rsidRDefault="005C161F" w14:paraId="1B2300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Tražbina je predmet sudskog postupka koji je u tijeku i kamata na tu tražbinu. Prijavi nedostaje punomoć.</w:t>
            </w:r>
          </w:p>
          <w:p w:rsidR="005C161F" w:rsidP="001962A8" w:rsidRDefault="005C161F" w14:paraId="28DBB9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065EA3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Dužnik nema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30D5E78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372344" w:rsidTr="00AA1C7F" w14:paraId="3AF4715F" w14:textId="77777777">
        <w:tc>
          <w:tcPr>
            <w:tcW w:w="852" w:type="dxa"/>
          </w:tcPr>
          <w:p w:rsidRPr="00A654CB" w:rsidR="00372344" w:rsidP="001962A8" w:rsidRDefault="00372344" w14:paraId="70A244A4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348" w:type="dxa"/>
            <w:gridSpan w:val="7"/>
          </w:tcPr>
          <w:p w:rsidR="00372344" w:rsidP="001962A8" w:rsidRDefault="00372344" w14:paraId="6E2FF292" w14:textId="283D09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7B4A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100677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372344" w:rsidP="001962A8" w:rsidRDefault="00372344" w14:paraId="4079BEC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2344" w:rsidP="001962A8" w:rsidRDefault="00372344" w14:paraId="2B6B6A4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79D1">
              <w:rPr>
                <w:rFonts w:ascii="Arial" w:hAnsi="Arial" w:cs="Arial"/>
                <w:sz w:val="20"/>
                <w:szCs w:val="20"/>
              </w:rPr>
              <w:t>Tražbina se temelji na uređenom tužbenom zahtjevu od 30. kolovoza 2021.</w:t>
            </w:r>
            <w:r>
              <w:rPr>
                <w:rFonts w:ascii="Arial" w:hAnsi="Arial" w:cs="Arial"/>
                <w:sz w:val="20"/>
                <w:szCs w:val="20"/>
              </w:rPr>
              <w:t xml:space="preserve"> u predmetu P-472/2021</w:t>
            </w:r>
            <w:r w:rsidRPr="009479D1">
              <w:rPr>
                <w:rFonts w:ascii="Arial" w:hAnsi="Arial" w:cs="Arial"/>
                <w:sz w:val="20"/>
                <w:szCs w:val="20"/>
              </w:rPr>
              <w:t>, te zapisniku s glavne rasprave i u odnosu na tražbinu se vodi postu</w:t>
            </w:r>
            <w:r>
              <w:rPr>
                <w:rFonts w:ascii="Arial" w:hAnsi="Arial" w:cs="Arial"/>
                <w:sz w:val="20"/>
                <w:szCs w:val="20"/>
              </w:rPr>
              <w:t>pak tako da nema ovršnu ispravu što je i sam vjerovnik  naveo.</w:t>
            </w:r>
          </w:p>
          <w:p w:rsidRPr="00A654CB" w:rsidR="00C05146" w:rsidP="001962A8" w:rsidRDefault="00C05146" w14:paraId="392C3C30" w14:textId="644E504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372344" w:rsidP="001962A8" w:rsidRDefault="00372344" w14:paraId="710DD6C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15E80290" w14:textId="77777777">
        <w:tc>
          <w:tcPr>
            <w:tcW w:w="852" w:type="dxa"/>
          </w:tcPr>
          <w:p w:rsidRPr="00A654CB" w:rsidR="005C161F" w:rsidP="001962A8" w:rsidRDefault="005C161F" w14:paraId="660AEBB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550.</w:t>
            </w:r>
          </w:p>
        </w:tc>
        <w:tc>
          <w:tcPr>
            <w:tcW w:w="1417" w:type="dxa"/>
          </w:tcPr>
          <w:p w:rsidR="005C161F" w:rsidP="001962A8" w:rsidRDefault="005C161F" w14:paraId="30C114F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ZORAN TOMIĆ</w:t>
            </w:r>
          </w:p>
          <w:p w:rsidR="000D6DEF" w:rsidP="001962A8" w:rsidRDefault="000D6DEF" w14:paraId="17B74AF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0D6DEF" w:rsidP="001962A8" w:rsidRDefault="000D6DEF" w14:paraId="4C020FCB" w14:textId="4057CC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0624B4B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4934AA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Ulica 29. Novembar 33,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="005C161F" w:rsidP="001962A8" w:rsidRDefault="005C161F" w14:paraId="048CB65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175.708,62 kn</w:t>
            </w:r>
          </w:p>
          <w:p w:rsidR="005C161F" w:rsidP="001962A8" w:rsidRDefault="005C161F" w14:paraId="253BBBF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FA79BF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C1768B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7F6FE4" w14:paraId="0919E704" w14:textId="2A71B6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Zbroj 13.376,60 kn i 21.263,61 kn što iznosi </w:t>
            </w:r>
            <w:r w:rsidR="005C161F">
              <w:rPr>
                <w:rFonts w:ascii="Arial" w:hAnsi="Arial" w:cs="Arial"/>
                <w:sz w:val="20"/>
                <w:szCs w:val="20"/>
              </w:rPr>
              <w:t>34.640,21</w:t>
            </w:r>
            <w:r w:rsidRPr="007C1C5C" w:rsidR="005C161F">
              <w:rPr>
                <w:rFonts w:ascii="Arial" w:hAnsi="Arial" w:cs="Arial"/>
                <w:sz w:val="20"/>
                <w:szCs w:val="20"/>
              </w:rPr>
              <w:t xml:space="preserve">kn i solidarno trošak u iznosu od 141.068,41 kn </w:t>
            </w:r>
            <w:r w:rsidR="002E1EB9">
              <w:rPr>
                <w:rFonts w:ascii="Arial" w:hAnsi="Arial" w:cs="Arial"/>
                <w:sz w:val="20"/>
                <w:szCs w:val="20"/>
              </w:rPr>
              <w:t>u predmetu</w:t>
            </w:r>
            <w:r w:rsidRPr="007C1C5C" w:rsidR="005C161F">
              <w:rPr>
                <w:rFonts w:ascii="Arial" w:hAnsi="Arial" w:cs="Arial"/>
                <w:sz w:val="20"/>
                <w:szCs w:val="20"/>
              </w:rPr>
              <w:t xml:space="preserve"> P-472/21)</w:t>
            </w:r>
          </w:p>
        </w:tc>
        <w:tc>
          <w:tcPr>
            <w:tcW w:w="1110" w:type="dxa"/>
          </w:tcPr>
          <w:p w:rsidR="005C161F" w:rsidP="001962A8" w:rsidRDefault="005C161F" w14:paraId="41C03B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5C161F" w:rsidP="001962A8" w:rsidRDefault="005C161F" w14:paraId="06B5910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E8A9D9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6CCFCC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10A44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1EFACD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2C58F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024458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A8BC8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FA9D82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1D5B5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E950A0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E022A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42370D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EADCE7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5CD7631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175.708,62 kn</w:t>
            </w:r>
          </w:p>
          <w:p w:rsidR="005C161F" w:rsidP="001962A8" w:rsidRDefault="005C161F" w14:paraId="4E00F60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5EAEC0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06E2DB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DDDEAB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582C29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470706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894ECD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44E001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F6751D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9BBA83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F31B47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0E58C6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71244F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2EC469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D5C015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1C5C">
              <w:rPr>
                <w:rFonts w:ascii="Arial" w:hAnsi="Arial" w:cs="Arial"/>
                <w:sz w:val="20"/>
                <w:szCs w:val="20"/>
              </w:rPr>
              <w:t>175.708,62 kn</w:t>
            </w:r>
          </w:p>
        </w:tc>
        <w:tc>
          <w:tcPr>
            <w:tcW w:w="1403" w:type="dxa"/>
          </w:tcPr>
          <w:p w:rsidR="005C161F" w:rsidP="001962A8" w:rsidRDefault="005C161F" w14:paraId="1DAB55B2" w14:textId="175E77E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je predmet sudskog postupka koji je u tijeku i kamata na tu tražbinu. Punomoćnik nije ovlašten poduzimati pravne radnje u skladu s čl. 5.a Zakona o odvjetništvu.</w:t>
            </w:r>
          </w:p>
          <w:p w:rsidR="00C612AF" w:rsidP="001962A8" w:rsidRDefault="00C612AF" w14:paraId="1E2AF0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1035C4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1C5C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08F764F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1E7B4A" w:rsidTr="001E7B4A" w14:paraId="72A5CE2F" w14:textId="77777777">
        <w:tc>
          <w:tcPr>
            <w:tcW w:w="852" w:type="dxa"/>
          </w:tcPr>
          <w:p w:rsidRPr="00A654CB" w:rsidR="001E7B4A" w:rsidP="001962A8" w:rsidRDefault="001E7B4A" w14:paraId="132B98F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1E7B4A" w:rsidP="001962A8" w:rsidRDefault="001E7B4A" w14:paraId="4496936F" w14:textId="2AD348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7B4A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100677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18474B" w:rsidP="001962A8" w:rsidRDefault="0018474B" w14:paraId="40ACA33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8474B" w:rsidP="001962A8" w:rsidRDefault="0018474B" w14:paraId="05C6A162" w14:textId="322FDC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74B">
              <w:rPr>
                <w:rFonts w:ascii="Arial" w:hAnsi="Arial" w:cs="Arial"/>
                <w:sz w:val="20"/>
                <w:szCs w:val="20"/>
              </w:rPr>
              <w:t>Tražbina se odnosi na troškove postupka</w:t>
            </w:r>
            <w:r w:rsidR="00C87E0B">
              <w:rPr>
                <w:rFonts w:ascii="Arial" w:hAnsi="Arial" w:cs="Arial"/>
                <w:sz w:val="20"/>
                <w:szCs w:val="20"/>
              </w:rPr>
              <w:t xml:space="preserve"> i temelji </w:t>
            </w:r>
            <w:r w:rsidR="007F6FE4">
              <w:rPr>
                <w:rFonts w:ascii="Arial" w:hAnsi="Arial" w:cs="Arial"/>
                <w:sz w:val="20"/>
                <w:szCs w:val="20"/>
              </w:rPr>
              <w:t>s</w:t>
            </w:r>
            <w:r w:rsidR="00C87E0B">
              <w:rPr>
                <w:rFonts w:ascii="Arial" w:hAnsi="Arial" w:cs="Arial"/>
                <w:sz w:val="20"/>
                <w:szCs w:val="20"/>
              </w:rPr>
              <w:t>e na zapisniku, tužbenom zahtjevu te jedinstvenoj evidenciji</w:t>
            </w:r>
            <w:r w:rsidRPr="0018474B">
              <w:rPr>
                <w:rFonts w:ascii="Arial" w:hAnsi="Arial" w:cs="Arial"/>
                <w:sz w:val="20"/>
                <w:szCs w:val="20"/>
              </w:rPr>
              <w:t xml:space="preserve"> te je u tijeku parnični postupak, a i sam vjerovnik je naveo da nema ovršnu ispravu</w:t>
            </w:r>
            <w:r w:rsidR="00F91D5B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654CB" w:rsidR="0018474B" w:rsidP="001962A8" w:rsidRDefault="0018474B" w14:paraId="32E8F248" w14:textId="5FA2DB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1E7B4A" w:rsidP="001962A8" w:rsidRDefault="001E7B4A" w14:paraId="2DA373F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30361D24" w14:textId="77777777">
        <w:tc>
          <w:tcPr>
            <w:tcW w:w="852" w:type="dxa"/>
          </w:tcPr>
          <w:p w:rsidRPr="00A654CB" w:rsidR="005C161F" w:rsidP="001962A8" w:rsidRDefault="005C161F" w14:paraId="00B70AB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551.</w:t>
            </w:r>
          </w:p>
        </w:tc>
        <w:tc>
          <w:tcPr>
            <w:tcW w:w="1417" w:type="dxa"/>
          </w:tcPr>
          <w:p w:rsidR="005C161F" w:rsidP="001962A8" w:rsidRDefault="005C161F" w14:paraId="495E05A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ADIRE HADŽINI</w:t>
            </w:r>
          </w:p>
          <w:p w:rsidR="00D72F0E" w:rsidP="001962A8" w:rsidRDefault="00D72F0E" w14:paraId="703C932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D72F0E" w:rsidP="001962A8" w:rsidRDefault="00D72F0E" w14:paraId="092284AB" w14:textId="034EE8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0C484F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4D1D68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Milutina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Milankovića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28/16/3, 11070 Novi Beograd</w:t>
            </w:r>
          </w:p>
        </w:tc>
        <w:tc>
          <w:tcPr>
            <w:tcW w:w="1417" w:type="dxa"/>
          </w:tcPr>
          <w:p w:rsidR="005C161F" w:rsidP="001962A8" w:rsidRDefault="005C161F" w14:paraId="7C3263A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2934">
              <w:rPr>
                <w:rFonts w:ascii="Arial" w:hAnsi="Arial" w:cs="Arial"/>
                <w:sz w:val="20"/>
                <w:szCs w:val="20"/>
              </w:rPr>
              <w:t>667.568,78 kn</w:t>
            </w:r>
          </w:p>
          <w:p w:rsidR="005C161F" w:rsidP="001962A8" w:rsidRDefault="005C161F" w14:paraId="34268D0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5FE4EB1" w14:textId="1E8FA4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7F6FE4">
              <w:rPr>
                <w:rFonts w:ascii="Arial" w:hAnsi="Arial" w:cs="Arial"/>
                <w:sz w:val="20"/>
                <w:szCs w:val="20"/>
              </w:rPr>
              <w:t xml:space="preserve">zbroj glavnice od </w:t>
            </w:r>
            <w:r w:rsidR="002E1EB9">
              <w:rPr>
                <w:rFonts w:ascii="Arial" w:hAnsi="Arial" w:cs="Arial"/>
                <w:sz w:val="20"/>
                <w:szCs w:val="20"/>
              </w:rPr>
              <w:t>347.070,41</w:t>
            </w:r>
            <w:r w:rsidR="007F6FE4">
              <w:rPr>
                <w:rFonts w:ascii="Arial" w:hAnsi="Arial" w:cs="Arial"/>
                <w:sz w:val="20"/>
                <w:szCs w:val="20"/>
              </w:rPr>
              <w:t xml:space="preserve"> kn</w:t>
            </w:r>
            <w:r w:rsidR="002E1EB9"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="00AF7964">
              <w:rPr>
                <w:rFonts w:ascii="Arial" w:hAnsi="Arial" w:cs="Arial"/>
                <w:sz w:val="20"/>
                <w:szCs w:val="20"/>
              </w:rPr>
              <w:t xml:space="preserve">kamata u iznosu od </w:t>
            </w:r>
            <w:r w:rsidR="002E1EB9">
              <w:rPr>
                <w:rFonts w:ascii="Arial" w:hAnsi="Arial" w:cs="Arial"/>
                <w:sz w:val="20"/>
                <w:szCs w:val="20"/>
              </w:rPr>
              <w:t>130.876,73 kn</w:t>
            </w:r>
            <w:r>
              <w:rPr>
                <w:rFonts w:ascii="Arial" w:hAnsi="Arial" w:cs="Arial"/>
                <w:sz w:val="20"/>
                <w:szCs w:val="20"/>
              </w:rPr>
              <w:t xml:space="preserve"> i solidarn</w:t>
            </w:r>
            <w:r w:rsidR="00AF7964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trošak </w:t>
            </w:r>
            <w:r w:rsidR="00AF7964">
              <w:rPr>
                <w:rFonts w:ascii="Arial" w:hAnsi="Arial" w:cs="Arial"/>
                <w:sz w:val="20"/>
                <w:szCs w:val="20"/>
              </w:rPr>
              <w:t xml:space="preserve">u iznosu od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189.621,64 kn</w:t>
            </w:r>
            <w:r w:rsidR="00AF7964">
              <w:rPr>
                <w:rFonts w:ascii="Arial" w:hAnsi="Arial" w:cs="Arial"/>
                <w:sz w:val="20"/>
                <w:szCs w:val="20"/>
              </w:rPr>
              <w:t xml:space="preserve"> na temelju presude P-193/20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0" w:type="dxa"/>
          </w:tcPr>
          <w:p w:rsidR="005C161F" w:rsidP="001962A8" w:rsidRDefault="005C161F" w14:paraId="481DB8C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5C161F" w:rsidP="001962A8" w:rsidRDefault="005C161F" w14:paraId="3745F03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11D9D5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828E16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35BF00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9132A0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F41572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8B9DEA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DA01C1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26178C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062C0B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787C0D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DFEA15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C809C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69107D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4E7575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  <w:p w:rsidR="005C161F" w:rsidP="001962A8" w:rsidRDefault="005C161F" w14:paraId="7A0F7FD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FA790D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A6CD4E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C2FCC3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8" w:type="dxa"/>
          </w:tcPr>
          <w:p w:rsidR="005C161F" w:rsidP="001962A8" w:rsidRDefault="005C161F" w14:paraId="30B9A22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667.568,78 kn</w:t>
            </w:r>
          </w:p>
          <w:p w:rsidR="005C161F" w:rsidP="001962A8" w:rsidRDefault="005C161F" w14:paraId="5C8ECC5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D432B4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4E144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10EA5D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9FC144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6A38B7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B2B19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F72646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281FFE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0434E3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11D1D4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4FA0B1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78804F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D7366F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5F2D98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091264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1C5C">
              <w:rPr>
                <w:rFonts w:ascii="Arial" w:hAnsi="Arial" w:cs="Arial"/>
                <w:sz w:val="20"/>
                <w:szCs w:val="20"/>
              </w:rPr>
              <w:t>667.568,78 kn</w:t>
            </w:r>
          </w:p>
        </w:tc>
        <w:tc>
          <w:tcPr>
            <w:tcW w:w="1403" w:type="dxa"/>
          </w:tcPr>
          <w:p w:rsidR="005C161F" w:rsidP="001962A8" w:rsidRDefault="005C161F" w14:paraId="5B7752C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je predmet sudskog postupka koji je u tijeku i kamata na tu tražbinu. Punomoćnik nije ovlašten poduzimati pravne radnje u skladu s čl. 5.a Zakona o odvjetništvu.</w:t>
            </w:r>
          </w:p>
          <w:p w:rsidR="005C161F" w:rsidP="001962A8" w:rsidRDefault="005C161F" w14:paraId="0BAF915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967448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1C5C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39BD5A1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1E7B4A" w:rsidTr="001E7B4A" w14:paraId="28AA2DA7" w14:textId="77777777">
        <w:tc>
          <w:tcPr>
            <w:tcW w:w="852" w:type="dxa"/>
          </w:tcPr>
          <w:p w:rsidRPr="00A654CB" w:rsidR="001E7B4A" w:rsidP="001962A8" w:rsidRDefault="001E7B4A" w14:paraId="287F089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1E7B4A" w:rsidP="001962A8" w:rsidRDefault="001E7B4A" w14:paraId="399A865E" w14:textId="2DC434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7B4A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100677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5902D1" w:rsidP="001962A8" w:rsidRDefault="005902D1" w14:paraId="2262065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902D1" w:rsidP="001962A8" w:rsidRDefault="005902D1" w14:paraId="39D9C590" w14:textId="76626B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02D1">
              <w:rPr>
                <w:rFonts w:ascii="Arial" w:hAnsi="Arial" w:cs="Arial"/>
                <w:sz w:val="20"/>
                <w:szCs w:val="20"/>
              </w:rPr>
              <w:t xml:space="preserve">Potraživanje se temelji na presudi Privrednog suda u Nišu, broj </w:t>
            </w:r>
            <w:r>
              <w:rPr>
                <w:rFonts w:ascii="Arial" w:hAnsi="Arial" w:cs="Arial"/>
                <w:sz w:val="20"/>
                <w:szCs w:val="20"/>
              </w:rPr>
              <w:t>P-</w:t>
            </w:r>
            <w:r w:rsidRPr="005902D1">
              <w:rPr>
                <w:rFonts w:ascii="Arial" w:hAnsi="Arial" w:cs="Arial"/>
                <w:sz w:val="20"/>
                <w:szCs w:val="20"/>
              </w:rPr>
              <w:t>193/2020 od 23. rujna 2021. na kojoj nije istaknuta klauzula pravomoćnosti i ovršnosti</w:t>
            </w:r>
            <w:r w:rsidR="00AF7964">
              <w:rPr>
                <w:rFonts w:ascii="Arial" w:hAnsi="Arial" w:cs="Arial"/>
                <w:sz w:val="20"/>
                <w:szCs w:val="20"/>
              </w:rPr>
              <w:t>. Sam vjerovnik u prijavi niti ne tvrdi da raspolaže ovršnom ispravom.</w:t>
            </w:r>
          </w:p>
          <w:p w:rsidRPr="00A654CB" w:rsidR="005902D1" w:rsidP="001962A8" w:rsidRDefault="005902D1" w14:paraId="29828BA3" w14:textId="78218A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1E7B4A" w:rsidP="001962A8" w:rsidRDefault="001E7B4A" w14:paraId="1033A7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3E8C3E1D" w14:textId="77777777">
        <w:tc>
          <w:tcPr>
            <w:tcW w:w="852" w:type="dxa"/>
          </w:tcPr>
          <w:p w:rsidRPr="00933EA0" w:rsidR="005C161F" w:rsidP="001962A8" w:rsidRDefault="005C161F" w14:paraId="22D61C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EA0">
              <w:rPr>
                <w:rFonts w:ascii="Arial" w:hAnsi="Arial" w:cs="Arial"/>
                <w:sz w:val="20"/>
                <w:szCs w:val="20"/>
              </w:rPr>
              <w:t>555.</w:t>
            </w:r>
          </w:p>
        </w:tc>
        <w:tc>
          <w:tcPr>
            <w:tcW w:w="1417" w:type="dxa"/>
          </w:tcPr>
          <w:p w:rsidRPr="00933EA0" w:rsidR="005C161F" w:rsidP="001962A8" w:rsidRDefault="005C161F" w14:paraId="0B1750F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EA0">
              <w:rPr>
                <w:rFonts w:ascii="Arial" w:hAnsi="Arial" w:cs="Arial"/>
                <w:sz w:val="20"/>
                <w:szCs w:val="20"/>
              </w:rPr>
              <w:t>DOBRIVOJE RADONJIĆ</w:t>
            </w:r>
          </w:p>
          <w:p w:rsidRPr="00933EA0" w:rsidR="005C161F" w:rsidP="001962A8" w:rsidRDefault="005C161F" w14:paraId="188938E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933EA0" w:rsidR="005C161F" w:rsidP="001962A8" w:rsidRDefault="006F71BD" w14:paraId="63596384" w14:textId="416F1E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EA0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Pr="00A654CB" w:rsidR="005C161F" w:rsidP="001962A8" w:rsidRDefault="005C161F" w14:paraId="774B981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2A17969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Selo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Lalinac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65F8AA5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9.350,22 kn</w:t>
            </w:r>
          </w:p>
        </w:tc>
        <w:tc>
          <w:tcPr>
            <w:tcW w:w="1110" w:type="dxa"/>
          </w:tcPr>
          <w:p w:rsidR="005C161F" w:rsidP="001962A8" w:rsidRDefault="005C161F" w14:paraId="0FAADD9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5C161F" w:rsidP="001962A8" w:rsidRDefault="005C161F" w14:paraId="2904910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F3B72F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6B6FA0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4A389A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0E4D01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50EF4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9C46BD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F69FA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FB495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DD5193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33529A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98C8B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FCC685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FCC032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0A30EA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A75B16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024622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ED5BF4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916FD6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527E29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62D4F0B" w14:textId="603DC6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D04A78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33E20B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11796CB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9.350,22 kn</w:t>
            </w:r>
          </w:p>
          <w:p w:rsidR="005C161F" w:rsidP="001962A8" w:rsidRDefault="005C161F" w14:paraId="7A4C5B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E5998B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E44524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E14AD8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A510D8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2818BF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EE3C0A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26371E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C16A36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B88A95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4D594D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0BD0B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F6280D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0F644A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2B479A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0ACFF3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7C70C1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A27898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9D4ACB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EF358D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8A471A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7A8A79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3EF29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90B889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>9.350,22 kn</w:t>
            </w:r>
          </w:p>
        </w:tc>
        <w:tc>
          <w:tcPr>
            <w:tcW w:w="1403" w:type="dxa"/>
          </w:tcPr>
          <w:p w:rsidR="005C161F" w:rsidP="001962A8" w:rsidRDefault="005C161F" w14:paraId="7A8358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Vjerovnik ne raspolaže ovršnom ispravom, odluka nije priznata u skladu s čl. 86. Zakona o rješavanju sukoba zakona s propisima drugih zemalja u određenim odnosima. Punomoćnik nije ovlašten poduzimati pravne radnje u skladu s čl. 5.a Zakona o odvjetništvu.</w:t>
            </w:r>
          </w:p>
          <w:p w:rsidR="005C161F" w:rsidP="001962A8" w:rsidRDefault="005C161F" w14:paraId="1BE526F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113CC6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2F9692D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372344" w:rsidTr="00AA1C7F" w14:paraId="63232466" w14:textId="77777777">
        <w:tc>
          <w:tcPr>
            <w:tcW w:w="852" w:type="dxa"/>
          </w:tcPr>
          <w:p w:rsidRPr="00BA73E4" w:rsidR="00372344" w:rsidP="001962A8" w:rsidRDefault="00372344" w14:paraId="5FC4FE90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8348" w:type="dxa"/>
            <w:gridSpan w:val="7"/>
          </w:tcPr>
          <w:p w:rsidR="00372344" w:rsidP="001962A8" w:rsidRDefault="00372344" w14:paraId="3A595D79" w14:textId="4B9DFD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7B4A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100677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372344" w:rsidP="001962A8" w:rsidRDefault="00372344" w14:paraId="1163CDC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2344" w:rsidP="001962A8" w:rsidRDefault="00372344" w14:paraId="3CDA884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EA0">
              <w:rPr>
                <w:rFonts w:ascii="Arial" w:hAnsi="Arial" w:cs="Arial"/>
                <w:sz w:val="20"/>
                <w:szCs w:val="20"/>
              </w:rPr>
              <w:t xml:space="preserve">Temelji se na presudi Privrednog apelacionog suda  broj </w:t>
            </w:r>
            <w:proofErr w:type="spellStart"/>
            <w:r w:rsidRPr="00933EA0">
              <w:rPr>
                <w:rFonts w:ascii="Arial" w:hAnsi="Arial" w:cs="Arial"/>
                <w:sz w:val="20"/>
                <w:szCs w:val="20"/>
              </w:rPr>
              <w:t>Pž</w:t>
            </w:r>
            <w:proofErr w:type="spellEnd"/>
            <w:r w:rsidRPr="00933EA0">
              <w:rPr>
                <w:rFonts w:ascii="Arial" w:hAnsi="Arial" w:cs="Arial"/>
                <w:sz w:val="20"/>
                <w:szCs w:val="20"/>
              </w:rPr>
              <w:t>-5746/17 od 13. veljače 2019. koja je dostavljena te presudi Privrednog suda u Nišu koja nije dostavljena. Vjerovnik tvrdi da ima ovršnu ispravu.</w:t>
            </w:r>
          </w:p>
          <w:p w:rsidRPr="00A654CB" w:rsidR="00372344" w:rsidP="001962A8" w:rsidRDefault="00372344" w14:paraId="54FE13B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372344" w:rsidP="001962A8" w:rsidRDefault="00372344" w14:paraId="3246D9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48BD05CA" w14:textId="77777777">
        <w:tc>
          <w:tcPr>
            <w:tcW w:w="852" w:type="dxa"/>
          </w:tcPr>
          <w:p w:rsidRPr="00A654CB" w:rsidR="005C161F" w:rsidP="001962A8" w:rsidRDefault="005C161F" w14:paraId="2537A99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556.</w:t>
            </w:r>
          </w:p>
        </w:tc>
        <w:tc>
          <w:tcPr>
            <w:tcW w:w="1417" w:type="dxa"/>
          </w:tcPr>
          <w:p w:rsidR="005C161F" w:rsidP="001962A8" w:rsidRDefault="005C161F" w14:paraId="07A278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GORAN KRSTIĆ</w:t>
            </w:r>
          </w:p>
          <w:p w:rsidR="00CC1284" w:rsidP="001962A8" w:rsidRDefault="00CC1284" w14:paraId="4C3B570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CC1284" w:rsidP="001962A8" w:rsidRDefault="00CC1284" w14:paraId="6372C606" w14:textId="52D9B4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4523B3C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05B51D8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Rige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od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Fere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20, 11070 Novi Beograd, Srbija</w:t>
            </w:r>
          </w:p>
        </w:tc>
        <w:tc>
          <w:tcPr>
            <w:tcW w:w="1417" w:type="dxa"/>
          </w:tcPr>
          <w:p w:rsidR="005C161F" w:rsidP="001962A8" w:rsidRDefault="005C161F" w14:paraId="00CEE3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240.473,49 kn</w:t>
            </w:r>
          </w:p>
          <w:p w:rsidR="00CC1284" w:rsidP="001962A8" w:rsidRDefault="00CC1284" w14:paraId="5AAF881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CC1284" w:rsidP="001962A8" w:rsidRDefault="00CC1284" w14:paraId="103AB962" w14:textId="381398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Zbroj 50.851,85 kn i solidarno parničnog troška u iznosu od 189.621,64 kn po presudi Privrednog suda u Nišu broj P-193/2020 od 23. rujna 2021.</w:t>
            </w:r>
          </w:p>
        </w:tc>
        <w:tc>
          <w:tcPr>
            <w:tcW w:w="1110" w:type="dxa"/>
          </w:tcPr>
          <w:p w:rsidR="005C161F" w:rsidP="001962A8" w:rsidRDefault="005C161F" w14:paraId="37E6A9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5C161F" w:rsidP="001962A8" w:rsidRDefault="005C161F" w14:paraId="26FA2B3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657DB6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389E2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BC801E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2FD8C0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3F0C5B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6DE2F6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4CE9E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59E95A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FE0EEA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33070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45BDDF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B4F59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E2ED02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4F35D0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4744A39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240.473,49 kn</w:t>
            </w:r>
          </w:p>
          <w:p w:rsidR="005C161F" w:rsidP="001962A8" w:rsidRDefault="005C161F" w14:paraId="2F45C8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32CA9F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38208A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E93D6C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8A3426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A37F09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F14C18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A50D2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9B3C0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FFBAA1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4B833B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9A45F0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1DE52D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0B4C41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1D292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6462A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08E0">
              <w:rPr>
                <w:rFonts w:ascii="Arial" w:hAnsi="Arial" w:cs="Arial"/>
                <w:sz w:val="20"/>
                <w:szCs w:val="20"/>
              </w:rPr>
              <w:lastRenderedPageBreak/>
              <w:t>240.473,49 kn</w:t>
            </w:r>
          </w:p>
        </w:tc>
        <w:tc>
          <w:tcPr>
            <w:tcW w:w="1403" w:type="dxa"/>
          </w:tcPr>
          <w:p w:rsidR="005C161F" w:rsidP="001962A8" w:rsidRDefault="005C161F" w14:paraId="2CD51D0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Tražbina je predmet sudskog postupka koji je u tijeku i kamata na tu tražbinu. Punomoćnik nije ovlašten poduzimati pravne radnje u skladu s čl. 5.a Zakona o odvjetništvu.</w:t>
            </w:r>
          </w:p>
          <w:p w:rsidR="005C161F" w:rsidP="001962A8" w:rsidRDefault="005C161F" w14:paraId="06C7D2E4" w14:textId="769C63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8A5D83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AF2288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lastRenderedPageBreak/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7709A99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33EA0" w:rsidTr="00B52BC5" w14:paraId="3BBE9EB5" w14:textId="77777777">
        <w:tc>
          <w:tcPr>
            <w:tcW w:w="852" w:type="dxa"/>
          </w:tcPr>
          <w:p w:rsidRPr="00A654CB" w:rsidR="00933EA0" w:rsidP="001962A8" w:rsidRDefault="00933EA0" w14:paraId="4B517A4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933EA0" w:rsidP="001962A8" w:rsidRDefault="00933EA0" w14:paraId="3E7C6FA7" w14:textId="6C8C360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7B4A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100677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933EA0" w:rsidP="001962A8" w:rsidRDefault="00933EA0" w14:paraId="46D435D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33EA0" w:rsidP="001962A8" w:rsidRDefault="00933EA0" w14:paraId="5621EFE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Temelji na </w:t>
            </w:r>
            <w:r w:rsidRPr="00CC1284">
              <w:rPr>
                <w:rFonts w:ascii="Arial" w:hAnsi="Arial" w:cs="Arial"/>
                <w:sz w:val="20"/>
                <w:szCs w:val="20"/>
              </w:rPr>
              <w:t>presudi Privrednog suda u Nišu broj P-193/2020 od 23. rujna 2021.</w:t>
            </w:r>
            <w:r>
              <w:rPr>
                <w:rFonts w:ascii="Arial" w:hAnsi="Arial" w:cs="Arial"/>
                <w:sz w:val="20"/>
                <w:szCs w:val="20"/>
              </w:rPr>
              <w:t xml:space="preserve"> na kojoj nije istaknuta potvrda pravomoćnosti i ovršnosti. Vjerovnik niti ne tvrdi da raspolaže ovršnom ispravom.</w:t>
            </w:r>
          </w:p>
          <w:p w:rsidRPr="00A654CB" w:rsidR="00933EA0" w:rsidP="001962A8" w:rsidRDefault="00933EA0" w14:paraId="5225FD4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933EA0" w:rsidP="001962A8" w:rsidRDefault="00933EA0" w14:paraId="167258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7DACD256" w14:textId="77777777">
        <w:tc>
          <w:tcPr>
            <w:tcW w:w="852" w:type="dxa"/>
          </w:tcPr>
          <w:p w:rsidRPr="00A654CB" w:rsidR="005C161F" w:rsidP="001962A8" w:rsidRDefault="005C161F" w14:paraId="6DB096E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560.</w:t>
            </w:r>
          </w:p>
        </w:tc>
        <w:tc>
          <w:tcPr>
            <w:tcW w:w="1417" w:type="dxa"/>
          </w:tcPr>
          <w:p w:rsidR="005C161F" w:rsidP="001962A8" w:rsidRDefault="005C161F" w14:paraId="724B055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LJUBICA SEBIĆ</w:t>
            </w:r>
          </w:p>
          <w:p w:rsidR="00D72F0E" w:rsidP="001962A8" w:rsidRDefault="00D72F0E" w14:paraId="118DB4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D72F0E" w:rsidP="001962A8" w:rsidRDefault="00D72F0E" w14:paraId="2A9B1449" w14:textId="5F04D6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1A65F6A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54B559F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Privrednikovih pitomaca 58, 11211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Borča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Beograd, Srbija</w:t>
            </w:r>
          </w:p>
        </w:tc>
        <w:tc>
          <w:tcPr>
            <w:tcW w:w="1417" w:type="dxa"/>
          </w:tcPr>
          <w:p w:rsidR="005C161F" w:rsidP="001962A8" w:rsidRDefault="005C161F" w14:paraId="4C4909A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210.409,39 kn</w:t>
            </w:r>
          </w:p>
          <w:p w:rsidR="005C161F" w:rsidP="001962A8" w:rsidRDefault="005C161F" w14:paraId="2904635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863333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0B039B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3A3FE6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5644B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3A7CFAB" w14:textId="42BC60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Zbroj </w:t>
            </w:r>
            <w:r w:rsidR="008D7789">
              <w:rPr>
                <w:rFonts w:ascii="Arial" w:hAnsi="Arial" w:cs="Arial"/>
                <w:sz w:val="20"/>
                <w:szCs w:val="20"/>
              </w:rPr>
              <w:t xml:space="preserve"> glavnice od 15.579,99 kn, kamata od 5.207,76 kn što iznosi </w:t>
            </w:r>
            <w:r>
              <w:rPr>
                <w:rFonts w:ascii="Arial" w:hAnsi="Arial" w:cs="Arial"/>
                <w:sz w:val="20"/>
                <w:szCs w:val="20"/>
              </w:rPr>
              <w:t>20.787,75 kn i solidarnog troška od 189.621,64 kn</w:t>
            </w:r>
            <w:r w:rsidR="00BE75CC">
              <w:rPr>
                <w:rFonts w:ascii="Arial" w:hAnsi="Arial" w:cs="Arial"/>
                <w:sz w:val="20"/>
                <w:szCs w:val="20"/>
              </w:rPr>
              <w:t xml:space="preserve"> na temelju presude P-</w:t>
            </w:r>
            <w:r w:rsidR="008D7789">
              <w:rPr>
                <w:rFonts w:ascii="Arial" w:hAnsi="Arial" w:cs="Arial"/>
                <w:sz w:val="20"/>
                <w:szCs w:val="20"/>
              </w:rPr>
              <w:t>193/2020</w:t>
            </w:r>
          </w:p>
        </w:tc>
        <w:tc>
          <w:tcPr>
            <w:tcW w:w="1110" w:type="dxa"/>
          </w:tcPr>
          <w:p w:rsidR="005C161F" w:rsidP="001962A8" w:rsidRDefault="005C161F" w14:paraId="47D69F8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5C161F" w:rsidP="001962A8" w:rsidRDefault="005C161F" w14:paraId="0FB3A2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961ED9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CE4B81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D77E68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BD4D45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EE3DA8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642AE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732249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9B18C7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B6791F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F589D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77B436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ED58C8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17DD7A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13C7517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210.409,39 kn</w:t>
            </w:r>
          </w:p>
          <w:p w:rsidR="005C161F" w:rsidP="001962A8" w:rsidRDefault="005C161F" w14:paraId="608C878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A39708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89F0DB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8DDE61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3D00A0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F1E291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31BB3D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8D03B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782585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E830D1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49A1A3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6EDDC7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03B4E6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FC6D2D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992A9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08E0">
              <w:rPr>
                <w:rFonts w:ascii="Arial" w:hAnsi="Arial" w:cs="Arial"/>
                <w:sz w:val="20"/>
                <w:szCs w:val="20"/>
              </w:rPr>
              <w:t>210.409,39 kn</w:t>
            </w:r>
          </w:p>
        </w:tc>
        <w:tc>
          <w:tcPr>
            <w:tcW w:w="1403" w:type="dxa"/>
          </w:tcPr>
          <w:p w:rsidR="005C161F" w:rsidP="001962A8" w:rsidRDefault="005C161F" w14:paraId="6A8D57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je predmet sudskog postupka koji je u tijeku i kamata na tu tražbinu. Punomoćnik nije ovlašten poduzimati pravne radnje u skladu s čl. 5.a Zakona o odvjetništvu.</w:t>
            </w:r>
          </w:p>
          <w:p w:rsidR="005C161F" w:rsidP="001962A8" w:rsidRDefault="005C161F" w14:paraId="4B709BA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A10B58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2E11D88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1E7B4A" w:rsidTr="001E7B4A" w14:paraId="6B39E778" w14:textId="77777777">
        <w:tc>
          <w:tcPr>
            <w:tcW w:w="852" w:type="dxa"/>
          </w:tcPr>
          <w:p w:rsidRPr="00A654CB" w:rsidR="001E7B4A" w:rsidP="001962A8" w:rsidRDefault="001E7B4A" w14:paraId="5EAF20B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1E7B4A" w:rsidP="001962A8" w:rsidRDefault="001E7B4A" w14:paraId="2A017922" w14:textId="686D83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7B4A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100677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BE75CC" w:rsidP="001962A8" w:rsidRDefault="00BE75CC" w14:paraId="6F813CD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BE75CC" w:rsidP="001962A8" w:rsidRDefault="008D7789" w14:paraId="04136563" w14:textId="19109E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7789">
              <w:rPr>
                <w:rFonts w:ascii="Arial" w:hAnsi="Arial" w:cs="Arial"/>
                <w:sz w:val="20"/>
                <w:szCs w:val="20"/>
              </w:rPr>
              <w:t>Potraživanje se temelji na presudi Privrednog suda u Nišu, broj P-193/2020 od 23. rujna 2021. na kojoj nije istaknuta klauzula pravomoćnosti i ovršnosti. Sam vjerovnik u prijavi niti ne navodi da raspolaže ovršnom ispravom</w:t>
            </w:r>
            <w:r w:rsidR="003B7D9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7" w:type="dxa"/>
          </w:tcPr>
          <w:p w:rsidRPr="00A654CB" w:rsidR="001E7B4A" w:rsidP="001962A8" w:rsidRDefault="001E7B4A" w14:paraId="772540F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52B520B0" w14:textId="77777777">
        <w:tc>
          <w:tcPr>
            <w:tcW w:w="852" w:type="dxa"/>
          </w:tcPr>
          <w:p w:rsidRPr="00A654CB" w:rsidR="005C161F" w:rsidP="001962A8" w:rsidRDefault="005C161F" w14:paraId="6A0E33E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561.</w:t>
            </w:r>
          </w:p>
        </w:tc>
        <w:tc>
          <w:tcPr>
            <w:tcW w:w="1417" w:type="dxa"/>
          </w:tcPr>
          <w:p w:rsidR="005C161F" w:rsidP="001962A8" w:rsidRDefault="005C161F" w14:paraId="3872817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MILEN MINIĆ</w:t>
            </w:r>
          </w:p>
          <w:p w:rsidR="003F341D" w:rsidP="001962A8" w:rsidRDefault="003F341D" w14:paraId="7FAEB5A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3F341D" w:rsidP="001962A8" w:rsidRDefault="003F341D" w14:paraId="3DE9750A" w14:textId="57B032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403BD7D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52D48A2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Železnička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14, 18360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3EC4F0B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15.599,12 kn</w:t>
            </w:r>
          </w:p>
        </w:tc>
        <w:tc>
          <w:tcPr>
            <w:tcW w:w="1110" w:type="dxa"/>
          </w:tcPr>
          <w:p w:rsidR="005C161F" w:rsidP="001962A8" w:rsidRDefault="005C161F" w14:paraId="245310D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5C161F" w:rsidP="001962A8" w:rsidRDefault="005C161F" w14:paraId="21BAE89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A78ED4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C3468A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19FCC0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A62D79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CF5E51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063964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787F3B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59E4F0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549E62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F0F4B9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8D4EA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B2F659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4587AF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1712E6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E0E819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D8D17C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8D5019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EA9987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B4C404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74A3B8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478133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D85694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3224121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15.599,12 kn</w:t>
            </w:r>
          </w:p>
          <w:p w:rsidR="005C161F" w:rsidP="001962A8" w:rsidRDefault="005C161F" w14:paraId="2CD70C2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0F9B0B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5FD75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78E0C9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F85053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D2525E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52D025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ABF862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089F84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807B16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A2CEF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8FCD2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630DB4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B59A2A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8C1319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6992B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D1A40B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3310D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BE6D9A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239994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5BFA56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438547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26D660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9F0110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5213">
              <w:rPr>
                <w:rFonts w:ascii="Arial" w:hAnsi="Arial" w:cs="Arial"/>
                <w:sz w:val="20"/>
                <w:szCs w:val="20"/>
              </w:rPr>
              <w:lastRenderedPageBreak/>
              <w:t>15.599,12 kn</w:t>
            </w:r>
          </w:p>
        </w:tc>
        <w:tc>
          <w:tcPr>
            <w:tcW w:w="1403" w:type="dxa"/>
          </w:tcPr>
          <w:p w:rsidR="005C161F" w:rsidP="001962A8" w:rsidRDefault="005C161F" w14:paraId="59C933D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Vjerovnik ne raspolaže ovršnom ispravom, odluka nije priznata u skladu s čl. 86. Zakona o rješavanju sukoba zakona s propisima drugih zemalja u određenim odnosima. Punomoćnik nije ovlašten poduzimati pravne radnje u skladu s čl. 5.a Zakona o odvjetništvu.</w:t>
            </w:r>
          </w:p>
          <w:p w:rsidR="005C161F" w:rsidP="001962A8" w:rsidRDefault="005C161F" w14:paraId="16D7CA0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F6F3EF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lastRenderedPageBreak/>
              <w:t>Dužnik nema obvezu u poslovnim knjigama</w:t>
            </w:r>
          </w:p>
          <w:p w:rsidRPr="00A654CB" w:rsidR="005C161F" w:rsidP="001962A8" w:rsidRDefault="005C161F" w14:paraId="19CF9FA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4D2D021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1E7B4A" w:rsidTr="001E7B4A" w14:paraId="6AEE16AF" w14:textId="77777777">
        <w:tc>
          <w:tcPr>
            <w:tcW w:w="852" w:type="dxa"/>
          </w:tcPr>
          <w:p w:rsidRPr="00A654CB" w:rsidR="001E7B4A" w:rsidP="001962A8" w:rsidRDefault="001E7B4A" w14:paraId="28E45C4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1E7B4A" w:rsidP="001962A8" w:rsidRDefault="001E7B4A" w14:paraId="40562250" w14:textId="004EFC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7B4A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E22160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C66008" w:rsidP="001962A8" w:rsidRDefault="00C66008" w14:paraId="50DAA62B" w14:textId="6F2597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66008" w:rsidP="001962A8" w:rsidRDefault="00C66008" w14:paraId="102F7909" w14:textId="23C92F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EA0">
              <w:rPr>
                <w:rFonts w:ascii="Arial" w:hAnsi="Arial" w:cs="Arial"/>
                <w:sz w:val="20"/>
                <w:szCs w:val="20"/>
              </w:rPr>
              <w:t xml:space="preserve">Temelji na presudi Privrednog apelacionog suda  broj </w:t>
            </w:r>
            <w:proofErr w:type="spellStart"/>
            <w:r w:rsidRPr="00933EA0">
              <w:rPr>
                <w:rFonts w:ascii="Arial" w:hAnsi="Arial" w:cs="Arial"/>
                <w:sz w:val="20"/>
                <w:szCs w:val="20"/>
              </w:rPr>
              <w:t>Pž</w:t>
            </w:r>
            <w:proofErr w:type="spellEnd"/>
            <w:r w:rsidRPr="00933EA0">
              <w:rPr>
                <w:rFonts w:ascii="Arial" w:hAnsi="Arial" w:cs="Arial"/>
                <w:sz w:val="20"/>
                <w:szCs w:val="20"/>
              </w:rPr>
              <w:t>-5746/17 od 13. veljače 2019. koja je dostavljena te presud</w:t>
            </w:r>
            <w:r w:rsidRPr="00933EA0" w:rsidR="00DD6327">
              <w:rPr>
                <w:rFonts w:ascii="Arial" w:hAnsi="Arial" w:cs="Arial"/>
                <w:sz w:val="20"/>
                <w:szCs w:val="20"/>
              </w:rPr>
              <w:t>i</w:t>
            </w:r>
            <w:r w:rsidRPr="00933EA0">
              <w:rPr>
                <w:rFonts w:ascii="Arial" w:hAnsi="Arial" w:cs="Arial"/>
                <w:sz w:val="20"/>
                <w:szCs w:val="20"/>
              </w:rPr>
              <w:t xml:space="preserve"> Privrednog suda u Nišu koja nije dostavljena. </w:t>
            </w:r>
            <w:r w:rsidRPr="00933EA0" w:rsidR="00DD6327">
              <w:rPr>
                <w:rFonts w:ascii="Arial" w:hAnsi="Arial" w:cs="Arial"/>
                <w:sz w:val="20"/>
                <w:szCs w:val="20"/>
              </w:rPr>
              <w:t>S</w:t>
            </w:r>
            <w:r w:rsidRPr="00933EA0">
              <w:rPr>
                <w:rFonts w:ascii="Arial" w:hAnsi="Arial" w:cs="Arial"/>
                <w:sz w:val="20"/>
                <w:szCs w:val="20"/>
              </w:rPr>
              <w:t>mat</w:t>
            </w:r>
            <w:r w:rsidRPr="00933EA0" w:rsidR="00F91D5B">
              <w:rPr>
                <w:rFonts w:ascii="Arial" w:hAnsi="Arial" w:cs="Arial"/>
                <w:sz w:val="20"/>
                <w:szCs w:val="20"/>
              </w:rPr>
              <w:t>ra</w:t>
            </w:r>
            <w:r w:rsidRPr="00933EA0">
              <w:rPr>
                <w:rFonts w:ascii="Arial" w:hAnsi="Arial" w:cs="Arial"/>
                <w:sz w:val="20"/>
                <w:szCs w:val="20"/>
              </w:rPr>
              <w:t xml:space="preserve"> da ima ovršnu</w:t>
            </w:r>
            <w:r w:rsidR="00F91D5B">
              <w:rPr>
                <w:rFonts w:ascii="Arial" w:hAnsi="Arial" w:cs="Arial"/>
                <w:sz w:val="20"/>
                <w:szCs w:val="20"/>
              </w:rPr>
              <w:t xml:space="preserve"> ispravu.</w:t>
            </w:r>
          </w:p>
          <w:p w:rsidRPr="00A654CB" w:rsidR="00BE75CC" w:rsidP="001962A8" w:rsidRDefault="00BE75CC" w14:paraId="5005A279" w14:textId="64342A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1E7B4A" w:rsidP="001962A8" w:rsidRDefault="001E7B4A" w14:paraId="0336DDF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772439E2" w14:textId="77777777">
        <w:tc>
          <w:tcPr>
            <w:tcW w:w="852" w:type="dxa"/>
          </w:tcPr>
          <w:p w:rsidRPr="00A654CB" w:rsidR="005C161F" w:rsidP="001962A8" w:rsidRDefault="005C161F" w14:paraId="09B3E9F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562.</w:t>
            </w:r>
          </w:p>
        </w:tc>
        <w:tc>
          <w:tcPr>
            <w:tcW w:w="1417" w:type="dxa"/>
          </w:tcPr>
          <w:p w:rsidR="005C161F" w:rsidP="001962A8" w:rsidRDefault="005C161F" w14:paraId="132267E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MILOMIR ALEKSIĆ</w:t>
            </w:r>
          </w:p>
          <w:p w:rsidR="00085A9E" w:rsidP="001962A8" w:rsidRDefault="00085A9E" w14:paraId="71BD8CE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085A9E" w:rsidP="001962A8" w:rsidRDefault="00085A9E" w14:paraId="56235D08" w14:textId="1D954B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25B4CD8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243CA04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Vase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Albanca 138,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44DDE2D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15.579,85 kn</w:t>
            </w:r>
          </w:p>
        </w:tc>
        <w:tc>
          <w:tcPr>
            <w:tcW w:w="1110" w:type="dxa"/>
          </w:tcPr>
          <w:p w:rsidR="005C161F" w:rsidP="001962A8" w:rsidRDefault="005C161F" w14:paraId="0F552A0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5C161F" w:rsidP="001962A8" w:rsidRDefault="005C161F" w14:paraId="513A1E0B" w14:textId="3D63DA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AC1F5EE" w14:textId="3E04835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E2FF002" w14:textId="20174E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91ED8D5" w14:textId="6F713D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6631DB8" w14:textId="037818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15A4FB9" w14:textId="70B13B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A355EE9" w14:textId="4C8704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2BB3C3A" w14:textId="3719F5E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9FAC85F" w14:textId="24E5EC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3B1E493" w14:textId="7A9AAA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A7B9078" w14:textId="1161FE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77D6777" w14:textId="20F748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99AA69F" w14:textId="4CF6FB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A1C34BF" w14:textId="672060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0322567" w14:textId="4638DC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E621438" w14:textId="63AE52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1956984" w14:textId="4BFDBC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03EFCBF" w14:textId="6B7313E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8CFBA6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30DB7AB" w14:textId="504BFA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DCA89F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E6E6B8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D9F5B1F" w14:textId="18C96B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0C606F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vjerenik </w:t>
            </w:r>
          </w:p>
        </w:tc>
        <w:tc>
          <w:tcPr>
            <w:tcW w:w="1158" w:type="dxa"/>
          </w:tcPr>
          <w:p w:rsidR="005C161F" w:rsidP="001962A8" w:rsidRDefault="005C161F" w14:paraId="257786E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15.579,85 kn</w:t>
            </w:r>
          </w:p>
          <w:p w:rsidR="005C161F" w:rsidP="001962A8" w:rsidRDefault="005C161F" w14:paraId="757F5988" w14:textId="4D1F33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111C25D" w14:textId="615A53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148471F" w14:textId="2CDD4A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070991E" w14:textId="3AAEED4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3D1FE1B" w14:textId="0A0E43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050A713" w14:textId="112664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8F5478B" w14:textId="44C64E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6C8F360" w14:textId="662D5D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568D71B" w14:textId="52111E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5C4FED6" w14:textId="217149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228692E" w14:textId="3357D64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BC4A0C9" w14:textId="515918E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21E6176" w14:textId="428DE7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8F6E819" w14:textId="1332F5A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507CB9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4A9229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CBCB03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80C783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FD2EA1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9F5D91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94A70CD" w14:textId="142E8C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AFE3DC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5FF179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19A9BC9" w14:textId="67D65E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19B7">
              <w:rPr>
                <w:rFonts w:ascii="Arial" w:hAnsi="Arial" w:cs="Arial"/>
                <w:sz w:val="20"/>
                <w:szCs w:val="20"/>
              </w:rPr>
              <w:t>15.579,85 kn</w:t>
            </w:r>
          </w:p>
          <w:p w:rsidRPr="00A654CB" w:rsidR="005C161F" w:rsidP="001962A8" w:rsidRDefault="005C161F" w14:paraId="13573EB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3" w:type="dxa"/>
          </w:tcPr>
          <w:p w:rsidR="005C161F" w:rsidP="001962A8" w:rsidRDefault="005C161F" w14:paraId="150DE46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Vjerovnik ne raspolaže ovršnom ispravom, odluka nije priznata u skladu s čl. 86. Zakona o rješavanju sukoba zakona s propisima drugih zemalja u određenim odnosima. Punomoćnik nije ovlašten poduzimati pravne radnje u skladu s čl. 5.a Zakona o odvjetništvu.</w:t>
            </w:r>
          </w:p>
          <w:p w:rsidR="005C161F" w:rsidP="001962A8" w:rsidRDefault="005C161F" w14:paraId="50FEEDF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EFB4A2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  <w:p w:rsidRPr="00A654CB" w:rsidR="005C161F" w:rsidP="001962A8" w:rsidRDefault="005C161F" w14:paraId="6958DA4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10BB291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1E7B4A" w:rsidTr="001E7B4A" w14:paraId="30F42829" w14:textId="77777777">
        <w:tc>
          <w:tcPr>
            <w:tcW w:w="852" w:type="dxa"/>
          </w:tcPr>
          <w:p w:rsidRPr="00A654CB" w:rsidR="001E7B4A" w:rsidP="001962A8" w:rsidRDefault="001E7B4A" w14:paraId="64DC772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1E7B4A" w:rsidP="001962A8" w:rsidRDefault="001E7B4A" w14:paraId="0CEFEE96" w14:textId="0847AD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7B4A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E22160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C66008" w:rsidP="001962A8" w:rsidRDefault="00C66008" w14:paraId="59F3D6D5" w14:textId="7A8587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66008" w:rsidP="001962A8" w:rsidRDefault="00C66008" w14:paraId="6FA02629" w14:textId="490CA2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EA0">
              <w:rPr>
                <w:rFonts w:ascii="Arial" w:hAnsi="Arial" w:cs="Arial"/>
                <w:sz w:val="20"/>
                <w:szCs w:val="20"/>
              </w:rPr>
              <w:t xml:space="preserve">Temelji na presudi Privrednog apelacionog suda  broj </w:t>
            </w:r>
            <w:proofErr w:type="spellStart"/>
            <w:r w:rsidRPr="00933EA0">
              <w:rPr>
                <w:rFonts w:ascii="Arial" w:hAnsi="Arial" w:cs="Arial"/>
                <w:sz w:val="20"/>
                <w:szCs w:val="20"/>
              </w:rPr>
              <w:t>Pž</w:t>
            </w:r>
            <w:proofErr w:type="spellEnd"/>
            <w:r w:rsidRPr="00933EA0">
              <w:rPr>
                <w:rFonts w:ascii="Arial" w:hAnsi="Arial" w:cs="Arial"/>
                <w:sz w:val="20"/>
                <w:szCs w:val="20"/>
              </w:rPr>
              <w:t>-5746/17 od 13. veljače 2019. koja je dostavljena te presud</w:t>
            </w:r>
            <w:r w:rsidRPr="00933EA0" w:rsidR="004F1FF2">
              <w:rPr>
                <w:rFonts w:ascii="Arial" w:hAnsi="Arial" w:cs="Arial"/>
                <w:sz w:val="20"/>
                <w:szCs w:val="20"/>
              </w:rPr>
              <w:t>i</w:t>
            </w:r>
            <w:r w:rsidRPr="00933EA0">
              <w:rPr>
                <w:rFonts w:ascii="Arial" w:hAnsi="Arial" w:cs="Arial"/>
                <w:sz w:val="20"/>
                <w:szCs w:val="20"/>
              </w:rPr>
              <w:t xml:space="preserve"> Privrednog suda u Nišu koja nije dostavljena.</w:t>
            </w:r>
            <w:r w:rsidRPr="00933EA0" w:rsidR="00972B5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33EA0" w:rsidR="00F91D5B">
              <w:rPr>
                <w:rFonts w:ascii="Arial" w:hAnsi="Arial" w:cs="Arial"/>
                <w:sz w:val="20"/>
                <w:szCs w:val="20"/>
              </w:rPr>
              <w:t>S</w:t>
            </w:r>
            <w:r w:rsidRPr="00933EA0">
              <w:rPr>
                <w:rFonts w:ascii="Arial" w:hAnsi="Arial" w:cs="Arial"/>
                <w:sz w:val="20"/>
                <w:szCs w:val="20"/>
              </w:rPr>
              <w:t>mat</w:t>
            </w:r>
            <w:r w:rsidRPr="00933EA0" w:rsidR="00F91D5B">
              <w:rPr>
                <w:rFonts w:ascii="Arial" w:hAnsi="Arial" w:cs="Arial"/>
                <w:sz w:val="20"/>
                <w:szCs w:val="20"/>
              </w:rPr>
              <w:t xml:space="preserve">ra </w:t>
            </w:r>
            <w:r w:rsidRPr="00933EA0">
              <w:rPr>
                <w:rFonts w:ascii="Arial" w:hAnsi="Arial" w:cs="Arial"/>
                <w:sz w:val="20"/>
                <w:szCs w:val="20"/>
              </w:rPr>
              <w:t xml:space="preserve"> da ima ovršnu</w:t>
            </w:r>
            <w:r w:rsidR="00340397">
              <w:rPr>
                <w:rFonts w:ascii="Arial" w:hAnsi="Arial" w:cs="Arial"/>
                <w:sz w:val="20"/>
                <w:szCs w:val="20"/>
              </w:rPr>
              <w:t xml:space="preserve"> ispravu.</w:t>
            </w:r>
          </w:p>
          <w:p w:rsidRPr="00A654CB" w:rsidR="00BE75CC" w:rsidP="001962A8" w:rsidRDefault="00BE75CC" w14:paraId="780F50CC" w14:textId="1FA80C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1E7B4A" w:rsidP="001962A8" w:rsidRDefault="001E7B4A" w14:paraId="7E9B901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303AAEDC" w14:textId="77777777">
        <w:tc>
          <w:tcPr>
            <w:tcW w:w="852" w:type="dxa"/>
          </w:tcPr>
          <w:p w:rsidRPr="00A654CB" w:rsidR="005C161F" w:rsidP="001962A8" w:rsidRDefault="005C161F" w14:paraId="43CD8D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563.</w:t>
            </w:r>
          </w:p>
        </w:tc>
        <w:tc>
          <w:tcPr>
            <w:tcW w:w="1417" w:type="dxa"/>
          </w:tcPr>
          <w:p w:rsidR="005C161F" w:rsidP="001962A8" w:rsidRDefault="005C161F" w14:paraId="0197629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MIODRAG MILANOVIĆ</w:t>
            </w:r>
          </w:p>
          <w:p w:rsidR="00972B55" w:rsidP="001962A8" w:rsidRDefault="00972B55" w14:paraId="4FF4713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972B55" w:rsidP="001962A8" w:rsidRDefault="00972B55" w14:paraId="3FC71299" w14:textId="0386E4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532158D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415A011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Like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Milojića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1, 18360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34E929D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13.377,29 kn</w:t>
            </w:r>
          </w:p>
        </w:tc>
        <w:tc>
          <w:tcPr>
            <w:tcW w:w="1110" w:type="dxa"/>
          </w:tcPr>
          <w:p w:rsidR="005C161F" w:rsidP="001962A8" w:rsidRDefault="005C161F" w14:paraId="6FF736C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5C161F" w:rsidP="001962A8" w:rsidRDefault="005C161F" w14:paraId="79FD856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DF385E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263CAE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96BC24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60A01A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5B3FBD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4D17B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137770B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13.377,29 kn</w:t>
            </w:r>
          </w:p>
          <w:p w:rsidR="005C161F" w:rsidP="001962A8" w:rsidRDefault="005C161F" w14:paraId="682BD79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4FAEE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99BE61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CD6A82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1FD583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F2E792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2FE48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03E8CE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19B7">
              <w:rPr>
                <w:rFonts w:ascii="Arial" w:hAnsi="Arial" w:cs="Arial"/>
                <w:sz w:val="20"/>
                <w:szCs w:val="20"/>
              </w:rPr>
              <w:t>13.377,29 kn</w:t>
            </w:r>
          </w:p>
        </w:tc>
        <w:tc>
          <w:tcPr>
            <w:tcW w:w="1403" w:type="dxa"/>
          </w:tcPr>
          <w:p w:rsidR="005C161F" w:rsidP="001962A8" w:rsidRDefault="005C161F" w14:paraId="5AB10184" w14:textId="023D6E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je predmet sudskog postupka koji je u tijeku i kamata na tu tražbinu.</w:t>
            </w:r>
          </w:p>
          <w:p w:rsidR="000C606F" w:rsidP="001962A8" w:rsidRDefault="000C606F" w14:paraId="09C83907" w14:textId="61406E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FD934D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393FF3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  <w:p w:rsidRPr="00A654CB" w:rsidR="005C161F" w:rsidP="001962A8" w:rsidRDefault="005C161F" w14:paraId="6FB3C2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5E3EF49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1E7B4A" w:rsidTr="001E7B4A" w14:paraId="48A5FC0D" w14:textId="77777777">
        <w:tc>
          <w:tcPr>
            <w:tcW w:w="852" w:type="dxa"/>
          </w:tcPr>
          <w:p w:rsidRPr="00A654CB" w:rsidR="001E7B4A" w:rsidP="001962A8" w:rsidRDefault="001E7B4A" w14:paraId="580B154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1E7B4A" w:rsidP="001962A8" w:rsidRDefault="001E7B4A" w14:paraId="1B2CC5AC" w14:textId="0DD83B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7B4A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E22160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A21EFF" w:rsidP="001962A8" w:rsidRDefault="00A21EFF" w14:paraId="1AD1591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72B55" w:rsidP="001962A8" w:rsidRDefault="00972B55" w14:paraId="4537089B" w14:textId="0C39B0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EA0">
              <w:rPr>
                <w:rFonts w:ascii="Arial" w:hAnsi="Arial" w:cs="Arial"/>
                <w:sz w:val="20"/>
                <w:szCs w:val="20"/>
              </w:rPr>
              <w:t xml:space="preserve">Temelji na presudi Privrednog apelacionog suda  broj </w:t>
            </w:r>
            <w:proofErr w:type="spellStart"/>
            <w:r w:rsidRPr="00933EA0">
              <w:rPr>
                <w:rFonts w:ascii="Arial" w:hAnsi="Arial" w:cs="Arial"/>
                <w:sz w:val="20"/>
                <w:szCs w:val="20"/>
              </w:rPr>
              <w:t>Pž</w:t>
            </w:r>
            <w:proofErr w:type="spellEnd"/>
            <w:r w:rsidRPr="00933EA0">
              <w:rPr>
                <w:rFonts w:ascii="Arial" w:hAnsi="Arial" w:cs="Arial"/>
                <w:sz w:val="20"/>
                <w:szCs w:val="20"/>
              </w:rPr>
              <w:t>-5746/17 od 13. veljače 2019. koja je dostavljena te presud</w:t>
            </w:r>
            <w:r w:rsidRPr="00933EA0" w:rsidR="004F1FF2">
              <w:rPr>
                <w:rFonts w:ascii="Arial" w:hAnsi="Arial" w:cs="Arial"/>
                <w:sz w:val="20"/>
                <w:szCs w:val="20"/>
              </w:rPr>
              <w:t>i</w:t>
            </w:r>
            <w:r w:rsidRPr="00933EA0" w:rsidR="00FF283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33EA0">
              <w:rPr>
                <w:rFonts w:ascii="Arial" w:hAnsi="Arial" w:cs="Arial"/>
                <w:sz w:val="20"/>
                <w:szCs w:val="20"/>
              </w:rPr>
              <w:t>Privrednog suda u Nišu koja nije dostavljena.</w:t>
            </w:r>
            <w:r w:rsidRPr="00933EA0" w:rsidR="00F91D5B">
              <w:rPr>
                <w:rFonts w:ascii="Arial" w:hAnsi="Arial" w:cs="Arial"/>
                <w:sz w:val="20"/>
                <w:szCs w:val="20"/>
              </w:rPr>
              <w:t xml:space="preserve"> S</w:t>
            </w:r>
            <w:r w:rsidRPr="00933EA0">
              <w:rPr>
                <w:rFonts w:ascii="Arial" w:hAnsi="Arial" w:cs="Arial"/>
                <w:sz w:val="20"/>
                <w:szCs w:val="20"/>
              </w:rPr>
              <w:t>mat</w:t>
            </w:r>
            <w:r w:rsidRPr="00933EA0" w:rsidR="00F91D5B">
              <w:rPr>
                <w:rFonts w:ascii="Arial" w:hAnsi="Arial" w:cs="Arial"/>
                <w:sz w:val="20"/>
                <w:szCs w:val="20"/>
              </w:rPr>
              <w:t xml:space="preserve">ra </w:t>
            </w:r>
            <w:r w:rsidRPr="00933EA0">
              <w:rPr>
                <w:rFonts w:ascii="Arial" w:hAnsi="Arial" w:cs="Arial"/>
                <w:sz w:val="20"/>
                <w:szCs w:val="20"/>
              </w:rPr>
              <w:t xml:space="preserve"> da ima ovršnu</w:t>
            </w:r>
            <w:r w:rsidR="00340397">
              <w:rPr>
                <w:rFonts w:ascii="Arial" w:hAnsi="Arial" w:cs="Arial"/>
                <w:sz w:val="20"/>
                <w:szCs w:val="20"/>
              </w:rPr>
              <w:t xml:space="preserve"> ispravu.</w:t>
            </w:r>
          </w:p>
          <w:p w:rsidR="00972B55" w:rsidP="001962A8" w:rsidRDefault="00972B55" w14:paraId="42125D2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BE75CC" w:rsidP="001962A8" w:rsidRDefault="00BE75CC" w14:paraId="762A90BF" w14:textId="436F2D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1E7B4A" w:rsidP="001962A8" w:rsidRDefault="001E7B4A" w14:paraId="59FFE2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7FC03E13" w14:textId="77777777">
        <w:tc>
          <w:tcPr>
            <w:tcW w:w="852" w:type="dxa"/>
          </w:tcPr>
          <w:p w:rsidRPr="00A654CB" w:rsidR="005C161F" w:rsidP="001962A8" w:rsidRDefault="005C161F" w14:paraId="5B397F8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565.</w:t>
            </w:r>
          </w:p>
        </w:tc>
        <w:tc>
          <w:tcPr>
            <w:tcW w:w="1417" w:type="dxa"/>
          </w:tcPr>
          <w:p w:rsidR="005C161F" w:rsidP="001962A8" w:rsidRDefault="005C161F" w14:paraId="5565F61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NOVICA NIKOLIĆ</w:t>
            </w:r>
          </w:p>
          <w:p w:rsidR="000C606F" w:rsidP="001962A8" w:rsidRDefault="000C606F" w14:paraId="4808842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0C606F" w:rsidP="001962A8" w:rsidRDefault="000C606F" w14:paraId="47DD3AED" w14:textId="68F8083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0D2A5F6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2D99D8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Generala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Mitića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7/11,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021136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10.692,57 kn</w:t>
            </w:r>
          </w:p>
        </w:tc>
        <w:tc>
          <w:tcPr>
            <w:tcW w:w="1110" w:type="dxa"/>
          </w:tcPr>
          <w:p w:rsidR="005C161F" w:rsidP="001962A8" w:rsidRDefault="005C161F" w14:paraId="0DAC485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0C606F" w:rsidP="001962A8" w:rsidRDefault="000C606F" w14:paraId="67A11DD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A3B1A2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0C606F" w:rsidP="001962A8" w:rsidRDefault="000C606F" w14:paraId="6963AE79" w14:textId="150920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0C606F" w:rsidP="001962A8" w:rsidRDefault="005C161F" w14:paraId="07165FD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10.692,57 kn</w:t>
            </w:r>
          </w:p>
          <w:p w:rsidR="000C606F" w:rsidP="001962A8" w:rsidRDefault="000C606F" w14:paraId="7466F8C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2A3D1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EDEDB0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0C606F" w14:paraId="30295517" w14:textId="119C93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10.692,57 kn</w:t>
            </w:r>
          </w:p>
        </w:tc>
        <w:tc>
          <w:tcPr>
            <w:tcW w:w="1403" w:type="dxa"/>
          </w:tcPr>
          <w:p w:rsidR="005C161F" w:rsidP="001962A8" w:rsidRDefault="005C161F" w14:paraId="3CB22ADF" w14:textId="319303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je predmet sudskog postupka.</w:t>
            </w:r>
          </w:p>
          <w:p w:rsidR="000C606F" w:rsidP="001962A8" w:rsidRDefault="000C606F" w14:paraId="6FF5F2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A238CD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  <w:p w:rsidRPr="00A654CB" w:rsidR="005C161F" w:rsidP="001962A8" w:rsidRDefault="005C161F" w14:paraId="60DF208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6AEF774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1E7B4A" w:rsidTr="001E7B4A" w14:paraId="65BFC721" w14:textId="77777777">
        <w:tc>
          <w:tcPr>
            <w:tcW w:w="852" w:type="dxa"/>
          </w:tcPr>
          <w:p w:rsidRPr="00A654CB" w:rsidR="001E7B4A" w:rsidP="001962A8" w:rsidRDefault="001E7B4A" w14:paraId="38BF39D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1E7B4A" w:rsidP="001962A8" w:rsidRDefault="001E7B4A" w14:paraId="0C719643" w14:textId="38DEEE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7B4A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E22160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BE75CC" w:rsidP="001962A8" w:rsidRDefault="00BE75CC" w14:paraId="5C48698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333780" w:rsidR="00333780" w:rsidP="001962A8" w:rsidRDefault="00333780" w14:paraId="5088E162" w14:textId="4A648B6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EA0">
              <w:rPr>
                <w:rFonts w:ascii="Arial" w:hAnsi="Arial" w:cs="Arial"/>
                <w:sz w:val="20"/>
                <w:szCs w:val="20"/>
              </w:rPr>
              <w:t xml:space="preserve">Temelji na presudi Privrednog suda u Nišu broj P-901/16 od 28. kolovoza 2017. i presudi privrednog apelacionog suda broj </w:t>
            </w:r>
            <w:proofErr w:type="spellStart"/>
            <w:r w:rsidRPr="00933EA0">
              <w:rPr>
                <w:rFonts w:ascii="Arial" w:hAnsi="Arial" w:cs="Arial"/>
                <w:sz w:val="20"/>
                <w:szCs w:val="20"/>
              </w:rPr>
              <w:t>Pž</w:t>
            </w:r>
            <w:proofErr w:type="spellEnd"/>
            <w:r w:rsidRPr="00933EA0" w:rsidR="005F0858">
              <w:rPr>
                <w:rFonts w:ascii="Arial" w:hAnsi="Arial" w:cs="Arial"/>
                <w:sz w:val="20"/>
                <w:szCs w:val="20"/>
              </w:rPr>
              <w:t xml:space="preserve">-5746/17 od 13. veljače 2019. </w:t>
            </w:r>
            <w:r w:rsidRPr="00933EA0">
              <w:rPr>
                <w:rFonts w:ascii="Arial" w:hAnsi="Arial" w:cs="Arial"/>
                <w:sz w:val="20"/>
                <w:szCs w:val="20"/>
              </w:rPr>
              <w:t>Tvrdi da ima ovršnu ispravu.</w:t>
            </w:r>
          </w:p>
          <w:p w:rsidRPr="00A654CB" w:rsidR="00340397" w:rsidP="001962A8" w:rsidRDefault="00340397" w14:paraId="1917314B" w14:textId="434032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1E7B4A" w:rsidP="001962A8" w:rsidRDefault="001E7B4A" w14:paraId="29CAD7A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46D33B1D" w14:textId="77777777">
        <w:tc>
          <w:tcPr>
            <w:tcW w:w="852" w:type="dxa"/>
          </w:tcPr>
          <w:p w:rsidRPr="00A654CB" w:rsidR="005C161F" w:rsidP="001962A8" w:rsidRDefault="005C161F" w14:paraId="0D1A6A3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566.</w:t>
            </w:r>
          </w:p>
        </w:tc>
        <w:tc>
          <w:tcPr>
            <w:tcW w:w="1417" w:type="dxa"/>
          </w:tcPr>
          <w:p w:rsidR="005C161F" w:rsidP="001962A8" w:rsidRDefault="005C161F" w14:paraId="7C497E19" w14:textId="696B22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PREDRAG RADENKOVIĆ</w:t>
            </w:r>
          </w:p>
          <w:p w:rsidR="000122BA" w:rsidP="001962A8" w:rsidRDefault="000122BA" w14:paraId="4E0C9FFA" w14:textId="5562074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0A27BF" w:rsidP="00F705D9" w:rsidRDefault="000A27BF" w14:paraId="4968CD6A" w14:textId="222E9A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549D3FC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2FA3F70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Selo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Niševac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="005C161F" w:rsidP="001962A8" w:rsidRDefault="005C161F" w14:paraId="7A7303EF" w14:textId="14CE5D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13.360,76 kn</w:t>
            </w:r>
          </w:p>
          <w:p w:rsidR="00224F66" w:rsidP="001962A8" w:rsidRDefault="00224F66" w14:paraId="23E664EB" w14:textId="7C9CAA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91F8E" w:rsidP="001962A8" w:rsidRDefault="00A91F8E" w14:paraId="0725D15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A91F8E" w:rsidP="001962A8" w:rsidRDefault="00A91F8E" w14:paraId="4048A38E" w14:textId="29E29F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prijave</w:t>
            </w:r>
          </w:p>
        </w:tc>
        <w:tc>
          <w:tcPr>
            <w:tcW w:w="1110" w:type="dxa"/>
          </w:tcPr>
          <w:p w:rsidR="005C161F" w:rsidP="001962A8" w:rsidRDefault="005C161F" w14:paraId="3DB75A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5C161F" w:rsidP="001962A8" w:rsidRDefault="005C161F" w14:paraId="3E189BA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118086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206E3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D4EE90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74E2F4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D793F5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F80BAE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8904F3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33CF75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4EA45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A6EED3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C8EF60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3803F7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A10379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B31508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DEB3F7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4EF35D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7F2338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1AEBBF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C4A51A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A2B058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F7EE2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1B7E10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6403C4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29556A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13.360,76 kn</w:t>
            </w:r>
          </w:p>
          <w:p w:rsidR="005C161F" w:rsidP="001962A8" w:rsidRDefault="005C161F" w14:paraId="4CD9054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CABE58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99083F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8238F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743C84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E675C4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E4B0B3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FFB3D6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470CB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639EBF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71F5AB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8E830D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EA591F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0DCF0D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70F5E1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3995B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D66206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1F4DCB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9C42A2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591F38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9D7C20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53B86E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7B2DEC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BA1B5D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5C8B83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182A">
              <w:rPr>
                <w:rFonts w:ascii="Arial" w:hAnsi="Arial" w:cs="Arial"/>
                <w:sz w:val="20"/>
                <w:szCs w:val="20"/>
              </w:rPr>
              <w:t>13.360,76 kn</w:t>
            </w:r>
          </w:p>
        </w:tc>
        <w:tc>
          <w:tcPr>
            <w:tcW w:w="1403" w:type="dxa"/>
          </w:tcPr>
          <w:p w:rsidR="005C161F" w:rsidP="001962A8" w:rsidRDefault="005C161F" w14:paraId="2050E78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Vjerovnik ne raspolaže ovršnom ispravom, odluka nije priznata u skladu s čl. 86. Zakona o rješavanju sukoba zakona s propisima drugih zemalja u određenim odnosima. Punomoćnik nije ovlašten poduzimati pravne radnje u skladu s čl. 5.a Zakona o odvjetništvu.</w:t>
            </w:r>
          </w:p>
          <w:p w:rsidR="005C161F" w:rsidP="001962A8" w:rsidRDefault="005C161F" w14:paraId="5ACF31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9A75D4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4B2B90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5771E10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1E7B4A" w:rsidTr="001E7B4A" w14:paraId="0D88B367" w14:textId="77777777">
        <w:tc>
          <w:tcPr>
            <w:tcW w:w="852" w:type="dxa"/>
          </w:tcPr>
          <w:p w:rsidRPr="00A654CB" w:rsidR="001E7B4A" w:rsidP="001962A8" w:rsidRDefault="001E7B4A" w14:paraId="0E19D1D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1E7B4A" w:rsidP="001962A8" w:rsidRDefault="001E7B4A" w14:paraId="10418ECD" w14:textId="27A425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7B4A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E22160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340397" w:rsidP="001962A8" w:rsidRDefault="00340397" w14:paraId="6AE4E8E5" w14:textId="6AC776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40397" w:rsidP="001962A8" w:rsidRDefault="000A27BF" w14:paraId="011345F8" w14:textId="52615B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EA0">
              <w:rPr>
                <w:rFonts w:ascii="Arial" w:hAnsi="Arial" w:cs="Arial"/>
                <w:sz w:val="20"/>
                <w:szCs w:val="20"/>
              </w:rPr>
              <w:t xml:space="preserve">Temelji na presudi Privrednog suda u Nišu broj P-901/16 od 28. kolovoza 2017. i presudi </w:t>
            </w:r>
            <w:r w:rsidRPr="00933EA0" w:rsidR="004F1FF2">
              <w:rPr>
                <w:rFonts w:ascii="Arial" w:hAnsi="Arial" w:cs="Arial"/>
                <w:sz w:val="20"/>
                <w:szCs w:val="20"/>
              </w:rPr>
              <w:t>P</w:t>
            </w:r>
            <w:r w:rsidRPr="00933EA0">
              <w:rPr>
                <w:rFonts w:ascii="Arial" w:hAnsi="Arial" w:cs="Arial"/>
                <w:sz w:val="20"/>
                <w:szCs w:val="20"/>
              </w:rPr>
              <w:t xml:space="preserve">rivrednog apelacionog suda broj </w:t>
            </w:r>
            <w:proofErr w:type="spellStart"/>
            <w:r w:rsidRPr="00933EA0">
              <w:rPr>
                <w:rFonts w:ascii="Arial" w:hAnsi="Arial" w:cs="Arial"/>
                <w:sz w:val="20"/>
                <w:szCs w:val="20"/>
              </w:rPr>
              <w:t>Pž</w:t>
            </w:r>
            <w:proofErr w:type="spellEnd"/>
            <w:r w:rsidRPr="00933EA0">
              <w:rPr>
                <w:rFonts w:ascii="Arial" w:hAnsi="Arial" w:cs="Arial"/>
                <w:sz w:val="20"/>
                <w:szCs w:val="20"/>
              </w:rPr>
              <w:t>-5746/17 od 13</w:t>
            </w:r>
            <w:r w:rsidRPr="00933EA0" w:rsidR="004F1FF2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933EA0" w:rsidR="00FF2837">
              <w:rPr>
                <w:rFonts w:ascii="Arial" w:hAnsi="Arial" w:cs="Arial"/>
                <w:sz w:val="20"/>
                <w:szCs w:val="20"/>
              </w:rPr>
              <w:t>veljače 2019.</w:t>
            </w:r>
            <w:r w:rsidRPr="00933EA0" w:rsidR="000122BA">
              <w:rPr>
                <w:rFonts w:ascii="Arial" w:hAnsi="Arial" w:cs="Arial"/>
                <w:sz w:val="20"/>
                <w:szCs w:val="20"/>
              </w:rPr>
              <w:t xml:space="preserve"> i rješenju o ovrsi .</w:t>
            </w:r>
            <w:r w:rsidRPr="00933EA0">
              <w:rPr>
                <w:rFonts w:ascii="Arial" w:hAnsi="Arial" w:cs="Arial"/>
                <w:sz w:val="20"/>
                <w:szCs w:val="20"/>
              </w:rPr>
              <w:t>Tvrdi da ima ovršnu ispravu.</w:t>
            </w:r>
          </w:p>
          <w:p w:rsidR="00340397" w:rsidP="001962A8" w:rsidRDefault="00340397" w14:paraId="099A3CC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340397" w:rsidP="001962A8" w:rsidRDefault="00340397" w14:paraId="5CD3F32E" w14:textId="3E1012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1E7B4A" w:rsidP="001962A8" w:rsidRDefault="001E7B4A" w14:paraId="4A2521A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1D714972" w14:textId="77777777">
        <w:tc>
          <w:tcPr>
            <w:tcW w:w="852" w:type="dxa"/>
          </w:tcPr>
          <w:p w:rsidRPr="00A654CB" w:rsidR="005C161F" w:rsidP="001962A8" w:rsidRDefault="005C161F" w14:paraId="37036BE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568.</w:t>
            </w:r>
          </w:p>
        </w:tc>
        <w:tc>
          <w:tcPr>
            <w:tcW w:w="1417" w:type="dxa"/>
          </w:tcPr>
          <w:p w:rsidR="005C161F" w:rsidP="001962A8" w:rsidRDefault="005C161F" w14:paraId="574C42AA" w14:textId="687B8C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EA0">
              <w:rPr>
                <w:rFonts w:ascii="Arial" w:hAnsi="Arial" w:cs="Arial"/>
                <w:sz w:val="20"/>
                <w:szCs w:val="20"/>
              </w:rPr>
              <w:t>SACHS</w:t>
            </w:r>
            <w:r w:rsidRPr="00933EA0" w:rsidR="00F705D9">
              <w:rPr>
                <w:rFonts w:ascii="Arial" w:hAnsi="Arial" w:cs="Arial"/>
                <w:sz w:val="20"/>
                <w:szCs w:val="20"/>
              </w:rPr>
              <w:t xml:space="preserve"> d.o.o.</w:t>
            </w:r>
            <w:r w:rsidRPr="00933EA0">
              <w:rPr>
                <w:rFonts w:ascii="Arial" w:hAnsi="Arial" w:cs="Arial"/>
                <w:sz w:val="20"/>
                <w:szCs w:val="20"/>
              </w:rPr>
              <w:t xml:space="preserve"> BEOGRAD</w:t>
            </w:r>
          </w:p>
          <w:p w:rsidR="002F2934" w:rsidP="001962A8" w:rsidRDefault="002F2934" w14:paraId="41ECAAD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2F2934" w:rsidP="001962A8" w:rsidRDefault="002F2934" w14:paraId="194EF73A" w14:textId="04D3F1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056F270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1439829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Milutina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Milankovića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28/16, 11070 Novi Beograd</w:t>
            </w:r>
          </w:p>
        </w:tc>
        <w:tc>
          <w:tcPr>
            <w:tcW w:w="1417" w:type="dxa"/>
          </w:tcPr>
          <w:p w:rsidR="005C161F" w:rsidP="001962A8" w:rsidRDefault="005C161F" w14:paraId="0AD5CBF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425.350,69 kn</w:t>
            </w:r>
          </w:p>
          <w:p w:rsidR="0021550F" w:rsidP="001962A8" w:rsidRDefault="0021550F" w14:paraId="4413C08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21550F" w:rsidP="001962A8" w:rsidRDefault="004F1FF2" w14:paraId="7D540ADC" w14:textId="6788BF5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Zb</w:t>
            </w:r>
            <w:r w:rsidR="0021550F">
              <w:rPr>
                <w:rFonts w:ascii="Arial" w:hAnsi="Arial" w:cs="Arial"/>
                <w:sz w:val="20"/>
                <w:szCs w:val="20"/>
              </w:rPr>
              <w:t>roj glavnice od 186.025,16 kn, kamata od 49.703,89 kn te troška parničnog postupka solidarno u iznosu od 189.621,64 kn po presudi P-193/20</w:t>
            </w:r>
          </w:p>
        </w:tc>
        <w:tc>
          <w:tcPr>
            <w:tcW w:w="1110" w:type="dxa"/>
          </w:tcPr>
          <w:p w:rsidR="005C161F" w:rsidP="001962A8" w:rsidRDefault="005C161F" w14:paraId="1C318D9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5C161F" w:rsidP="001962A8" w:rsidRDefault="005C161F" w14:paraId="341284E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5811C4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525EC5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AE9843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B817F4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1FBBB9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157E3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3CDCA5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8D749E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63B4A3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11739E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314754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2E33CD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2A2ECF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4F696AD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425.350,69 kn</w:t>
            </w:r>
          </w:p>
          <w:p w:rsidR="005C161F" w:rsidP="001962A8" w:rsidRDefault="005C161F" w14:paraId="1A33986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86ACEB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489CC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58776A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8DF438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82F474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8CE141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4E63B2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F7938B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88198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EC90B4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1C2F59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F5393C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E8983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C94F0F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2D3D">
              <w:rPr>
                <w:rFonts w:ascii="Arial" w:hAnsi="Arial" w:cs="Arial"/>
                <w:sz w:val="20"/>
                <w:szCs w:val="20"/>
              </w:rPr>
              <w:t>425.350,69 k</w:t>
            </w:r>
          </w:p>
        </w:tc>
        <w:tc>
          <w:tcPr>
            <w:tcW w:w="1403" w:type="dxa"/>
          </w:tcPr>
          <w:p w:rsidR="005C161F" w:rsidP="001962A8" w:rsidRDefault="005C161F" w14:paraId="08EDA76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je predmet sudskog postupka koji je u tijeku i kamata na tu tražbinu. Punomoćnik nije ovlašten poduzimati pravne radnje u skladu s čl. 5.a Zakona o odvjetništvu.</w:t>
            </w:r>
          </w:p>
          <w:p w:rsidR="005C161F" w:rsidP="001962A8" w:rsidRDefault="005C161F" w14:paraId="203BC23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F96300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2FBDBFB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1E7B4A" w:rsidTr="001E7B4A" w14:paraId="7EE58165" w14:textId="77777777">
        <w:tc>
          <w:tcPr>
            <w:tcW w:w="852" w:type="dxa"/>
          </w:tcPr>
          <w:p w:rsidRPr="00A654CB" w:rsidR="001E7B4A" w:rsidP="001962A8" w:rsidRDefault="001E7B4A" w14:paraId="00EB28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1E7B4A" w:rsidP="001962A8" w:rsidRDefault="001E7B4A" w14:paraId="5CC899D7" w14:textId="01D151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7B4A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E22160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944122" w:rsidP="001962A8" w:rsidRDefault="00944122" w14:paraId="508B3BDC" w14:textId="088453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44122" w:rsidP="001962A8" w:rsidRDefault="00944122" w14:paraId="5786CA0D" w14:textId="29DFEB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Temelji se na </w:t>
            </w:r>
            <w:r w:rsidR="002F2934">
              <w:rPr>
                <w:rFonts w:ascii="Arial" w:hAnsi="Arial" w:cs="Arial"/>
                <w:sz w:val="20"/>
                <w:szCs w:val="20"/>
              </w:rPr>
              <w:t>presudi Priv</w:t>
            </w:r>
            <w:r w:rsidR="0021550F">
              <w:rPr>
                <w:rFonts w:ascii="Arial" w:hAnsi="Arial" w:cs="Arial"/>
                <w:sz w:val="20"/>
                <w:szCs w:val="20"/>
              </w:rPr>
              <w:t>rednog suda u Nišu broj P-193/2020 od 23. rujna 2021. na kojoj nije istaknuta potvrda pravomoćnosti  i ovršnosti, a i sam vjerovnik ne navodi u prijavi</w:t>
            </w:r>
            <w:r w:rsidR="004F1FF2">
              <w:rPr>
                <w:rFonts w:ascii="Arial" w:hAnsi="Arial" w:cs="Arial"/>
                <w:sz w:val="20"/>
                <w:szCs w:val="20"/>
              </w:rPr>
              <w:t xml:space="preserve"> ne tvrdi </w:t>
            </w:r>
            <w:r w:rsidR="0021550F">
              <w:rPr>
                <w:rFonts w:ascii="Arial" w:hAnsi="Arial" w:cs="Arial"/>
                <w:sz w:val="20"/>
                <w:szCs w:val="20"/>
              </w:rPr>
              <w:t xml:space="preserve"> da raspolaže ovršnom ispravom.</w:t>
            </w:r>
          </w:p>
          <w:p w:rsidRPr="00A654CB" w:rsidR="00BE75CC" w:rsidP="001962A8" w:rsidRDefault="00BE75CC" w14:paraId="4334E8BD" w14:textId="7C9E37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1E7B4A" w:rsidP="001962A8" w:rsidRDefault="001E7B4A" w14:paraId="5FD1639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4F50D5B0" w14:textId="77777777">
        <w:tc>
          <w:tcPr>
            <w:tcW w:w="852" w:type="dxa"/>
          </w:tcPr>
          <w:p w:rsidRPr="00A654CB" w:rsidR="005C161F" w:rsidP="001962A8" w:rsidRDefault="005C161F" w14:paraId="2F55513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570.</w:t>
            </w:r>
          </w:p>
        </w:tc>
        <w:tc>
          <w:tcPr>
            <w:tcW w:w="1417" w:type="dxa"/>
          </w:tcPr>
          <w:p w:rsidR="005C161F" w:rsidP="001962A8" w:rsidRDefault="005C161F" w14:paraId="4016C62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SAŠA SEBIĆ</w:t>
            </w:r>
          </w:p>
          <w:p w:rsidR="000A27BF" w:rsidP="001962A8" w:rsidRDefault="000A27BF" w14:paraId="3F9960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0A27BF" w:rsidP="001962A8" w:rsidRDefault="000A27BF" w14:paraId="771921B0" w14:textId="51E147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1A2E491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7CB5A2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Privrednikovih pitomaca 58, 11211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Borča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Beograd, Srbija</w:t>
            </w:r>
          </w:p>
        </w:tc>
        <w:tc>
          <w:tcPr>
            <w:tcW w:w="1417" w:type="dxa"/>
          </w:tcPr>
          <w:p w:rsidR="005C161F" w:rsidP="001962A8" w:rsidRDefault="005C161F" w14:paraId="38BFDD7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272.318,22 kn</w:t>
            </w:r>
          </w:p>
          <w:p w:rsidR="003B7D99" w:rsidP="001962A8" w:rsidRDefault="003B7D99" w14:paraId="1A6CE2A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3B7D99" w:rsidP="001962A8" w:rsidRDefault="003B7D99" w14:paraId="5F274750" w14:textId="0E628F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Zbroj glavnice od 62.319,99 kn,</w:t>
            </w:r>
            <w:r w:rsidR="004F1FF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kamata od 20.376,59 kn i solidarno parničnog troška u predmetu P-193/2020</w:t>
            </w:r>
          </w:p>
        </w:tc>
        <w:tc>
          <w:tcPr>
            <w:tcW w:w="1110" w:type="dxa"/>
          </w:tcPr>
          <w:p w:rsidR="005C161F" w:rsidP="001962A8" w:rsidRDefault="005C161F" w14:paraId="00E7A10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5C161F" w:rsidP="001962A8" w:rsidRDefault="005C161F" w14:paraId="51186E2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1463F8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F01262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A21211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3FEA24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AA374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BCB5AB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364B5D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99FCC6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27124B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C0AA3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F3C074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CF12E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5C11E9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6CC07DB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272.318,22 kn</w:t>
            </w:r>
          </w:p>
          <w:p w:rsidR="005C161F" w:rsidP="001962A8" w:rsidRDefault="005C161F" w14:paraId="2FA3F262" w14:textId="257264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084055D" w14:textId="53CE91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6A1AE39" w14:textId="73A58C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10776FA" w14:textId="066C138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B3649E1" w14:textId="6CBD38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21FC393" w14:textId="079EBA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F53F117" w14:textId="0254E8E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E78C9C1" w14:textId="4AE0BC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A9AD50E" w14:textId="10EC32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F1E94E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342BF1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2A92A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4500E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E57905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049928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2D3D">
              <w:rPr>
                <w:rFonts w:ascii="Arial" w:hAnsi="Arial" w:cs="Arial"/>
                <w:sz w:val="20"/>
                <w:szCs w:val="20"/>
              </w:rPr>
              <w:t>272.318,22 kn</w:t>
            </w:r>
          </w:p>
        </w:tc>
        <w:tc>
          <w:tcPr>
            <w:tcW w:w="1403" w:type="dxa"/>
          </w:tcPr>
          <w:p w:rsidR="005C161F" w:rsidP="001962A8" w:rsidRDefault="005C161F" w14:paraId="418729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je predmet sudskog postupka koji je u tijeku i kamata na tu tražbinu. Punomoćnik nije ovlašten poduzimati pravne radnje u skladu s čl. 5.a Zakona o odvjetništvu.</w:t>
            </w:r>
          </w:p>
          <w:p w:rsidR="005C161F" w:rsidP="001962A8" w:rsidRDefault="005C161F" w14:paraId="796202A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00BDE2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2255C41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1E7B4A" w:rsidTr="001E7B4A" w14:paraId="78F38187" w14:textId="77777777">
        <w:tc>
          <w:tcPr>
            <w:tcW w:w="852" w:type="dxa"/>
          </w:tcPr>
          <w:p w:rsidRPr="00A654CB" w:rsidR="001E7B4A" w:rsidP="001962A8" w:rsidRDefault="001E7B4A" w14:paraId="610A46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5" w:type="dxa"/>
            <w:gridSpan w:val="8"/>
          </w:tcPr>
          <w:p w:rsidR="001E7B4A" w:rsidP="001962A8" w:rsidRDefault="001E7B4A" w14:paraId="040F6F22" w14:textId="78D36B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7B4A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E22160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3B7D99" w:rsidP="001962A8" w:rsidRDefault="003B7D99" w14:paraId="40AF50D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B7D99" w:rsidP="001962A8" w:rsidRDefault="003B7D99" w14:paraId="7ADC3C6D" w14:textId="7E1B48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7D99">
              <w:rPr>
                <w:rFonts w:ascii="Arial" w:hAnsi="Arial" w:cs="Arial"/>
                <w:sz w:val="20"/>
                <w:szCs w:val="20"/>
              </w:rPr>
              <w:t>Potraživanje se temelji na presudi Privrednog suda u Nišu, broj P-193/2020 od 23. rujna 2021. na kojoj nije istaknuta klauzula pravomoćnosti i ovršnosti. Sam vjerovnik u prijavi niti ne navodi da raspolaže ovršnom ispravom</w:t>
            </w:r>
          </w:p>
          <w:p w:rsidRPr="00A654CB" w:rsidR="003B7D99" w:rsidP="001962A8" w:rsidRDefault="003B7D99" w14:paraId="03F8C03C" w14:textId="5F271E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7062404F" w14:textId="77777777">
        <w:tc>
          <w:tcPr>
            <w:tcW w:w="852" w:type="dxa"/>
          </w:tcPr>
          <w:p w:rsidRPr="00A654CB" w:rsidR="005C161F" w:rsidP="001962A8" w:rsidRDefault="005C161F" w14:paraId="6B229C4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571.</w:t>
            </w:r>
          </w:p>
        </w:tc>
        <w:tc>
          <w:tcPr>
            <w:tcW w:w="1417" w:type="dxa"/>
          </w:tcPr>
          <w:p w:rsidR="005C161F" w:rsidP="001962A8" w:rsidRDefault="005C161F" w14:paraId="7C4434B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SLAVIŠA ILIĆ</w:t>
            </w:r>
          </w:p>
          <w:p w:rsidR="000A27BF" w:rsidP="001962A8" w:rsidRDefault="000A27BF" w14:paraId="3E73B53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0A27BF" w:rsidP="001962A8" w:rsidRDefault="000A27BF" w14:paraId="29D21361" w14:textId="66C805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7B3E441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1EC6BD4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Miodraga Sarajlije 14,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495863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12.045,19 kn</w:t>
            </w:r>
          </w:p>
        </w:tc>
        <w:tc>
          <w:tcPr>
            <w:tcW w:w="1110" w:type="dxa"/>
          </w:tcPr>
          <w:p w:rsidR="005C161F" w:rsidP="001962A8" w:rsidRDefault="005C161F" w14:paraId="5EECFD8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5C161F" w:rsidP="001962A8" w:rsidRDefault="005C161F" w14:paraId="44C65B4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8A8F16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44226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8CEE90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4CDEB7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ACFD4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20EA42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6BBF3E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3881A2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75FA64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B7ACB6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0DA37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E9FCB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34DB50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7269FB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FCAF9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8D121F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A111B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34F4C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446E19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0E4907E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12.045,19 kn</w:t>
            </w:r>
          </w:p>
          <w:p w:rsidR="005C161F" w:rsidP="001962A8" w:rsidRDefault="005C161F" w14:paraId="22C08BD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FC1CB6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8A480B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9EAA79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A2C7E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7FD361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810B82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475283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D95092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98D972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7EBA50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626E7C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D971FF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9B198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D429CE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F8AD18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B948F3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D4812A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00E969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AB43C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F9060A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01F9">
              <w:rPr>
                <w:rFonts w:ascii="Arial" w:hAnsi="Arial" w:cs="Arial"/>
                <w:sz w:val="20"/>
                <w:szCs w:val="20"/>
              </w:rPr>
              <w:t>12.045,19 kn</w:t>
            </w:r>
          </w:p>
          <w:p w:rsidRPr="00A654CB" w:rsidR="005C161F" w:rsidP="001962A8" w:rsidRDefault="005C161F" w14:paraId="00D8A32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3" w:type="dxa"/>
          </w:tcPr>
          <w:p w:rsidR="005C161F" w:rsidP="001962A8" w:rsidRDefault="005C161F" w14:paraId="11F73F9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Vjerovnik ne raspolaže ovršnom ispravom, nedostaje pravna osnova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potraživanja, a dostavljeni izvod ne predstavlja osnovu za tražbinu.  Punomoćnik nije ovlašten poduzimati pravne radnje u skladu s čl. 5.a Zakona o odvjetništvu.</w:t>
            </w:r>
          </w:p>
          <w:p w:rsidR="005C161F" w:rsidP="001962A8" w:rsidRDefault="005C161F" w14:paraId="554F87C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719CA2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636D3A4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1E7B4A" w:rsidTr="001E7B4A" w14:paraId="2990910B" w14:textId="77777777">
        <w:tc>
          <w:tcPr>
            <w:tcW w:w="852" w:type="dxa"/>
          </w:tcPr>
          <w:p w:rsidRPr="00A654CB" w:rsidR="001E7B4A" w:rsidP="001962A8" w:rsidRDefault="001E7B4A" w14:paraId="2B758AA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1E7B4A" w:rsidP="001962A8" w:rsidRDefault="001E7B4A" w14:paraId="7881D280" w14:textId="1E9E46E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7B4A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1E1207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340397" w:rsidP="001962A8" w:rsidRDefault="00340397" w14:paraId="60FD7F3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40397" w:rsidP="001962A8" w:rsidRDefault="00340397" w14:paraId="545FDE8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Temelji se na </w:t>
            </w:r>
            <w:r w:rsidR="000A27BF">
              <w:rPr>
                <w:rFonts w:ascii="Arial" w:hAnsi="Arial" w:cs="Arial"/>
                <w:sz w:val="20"/>
                <w:szCs w:val="20"/>
              </w:rPr>
              <w:t>jedinstvenoj evidenciji te sam navodi da nema ovršnu ispravu.</w:t>
            </w:r>
          </w:p>
          <w:p w:rsidRPr="00A654CB" w:rsidR="004F1FF2" w:rsidP="001962A8" w:rsidRDefault="004F1FF2" w14:paraId="66E878C2" w14:textId="761D12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1E7B4A" w:rsidP="001962A8" w:rsidRDefault="001E7B4A" w14:paraId="7F6D924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4A191468" w14:textId="77777777">
        <w:tc>
          <w:tcPr>
            <w:tcW w:w="852" w:type="dxa"/>
          </w:tcPr>
          <w:p w:rsidRPr="00A654CB" w:rsidR="005C161F" w:rsidP="001962A8" w:rsidRDefault="005C161F" w14:paraId="044A1A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572.</w:t>
            </w:r>
          </w:p>
        </w:tc>
        <w:tc>
          <w:tcPr>
            <w:tcW w:w="1417" w:type="dxa"/>
          </w:tcPr>
          <w:p w:rsidR="005C161F" w:rsidP="001962A8" w:rsidRDefault="005C161F" w14:paraId="1BBC57E4" w14:textId="04F483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SLAVOLJUB MILOŠEVIĆ</w:t>
            </w:r>
          </w:p>
          <w:p w:rsidRPr="00A654CB" w:rsidR="005C161F" w:rsidP="001962A8" w:rsidRDefault="00F705D9" w14:paraId="2384800D" w14:textId="5D2547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Pr="00A654CB" w:rsidR="005C161F" w:rsidP="001962A8" w:rsidRDefault="005C161F" w14:paraId="2D312B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52599B4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Petra Miloševića 13,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52A6BC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13.793,88 kn</w:t>
            </w:r>
          </w:p>
        </w:tc>
        <w:tc>
          <w:tcPr>
            <w:tcW w:w="1110" w:type="dxa"/>
          </w:tcPr>
          <w:p w:rsidR="005C161F" w:rsidP="001962A8" w:rsidRDefault="005C161F" w14:paraId="6195709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5C161F" w:rsidP="001962A8" w:rsidRDefault="005C161F" w14:paraId="3D0D0FC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923CEC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DBFFDE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97BA84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7F3C28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D7B606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12D5C2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4361C9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AF48CF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2D01EE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53EF2A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AEF4C2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94A5FF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54F3F9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C46A58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D48C53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BC2D06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BC10DC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83969E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DA06CA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E75232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ED34D6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0DEF38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431E66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961AFA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439C5B2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13.793,88 kn</w:t>
            </w:r>
          </w:p>
          <w:p w:rsidR="005C161F" w:rsidP="001962A8" w:rsidRDefault="005C161F" w14:paraId="6061DD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58BC9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EBD3B3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C967EE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48F6BE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D2BBD7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21110F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3C5BD0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3F1D72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FD8387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4FA9DF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D8A24A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7AD0F6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534E2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8E0FFB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ABE0AE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7B6404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5CD9CE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C09C0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D1CAD3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02F1C0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A52558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3A9512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D4B446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B8D00E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B67BE8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01F9">
              <w:rPr>
                <w:rFonts w:ascii="Arial" w:hAnsi="Arial" w:cs="Arial"/>
                <w:sz w:val="20"/>
                <w:szCs w:val="20"/>
              </w:rPr>
              <w:t>13.793,88 kn</w:t>
            </w:r>
          </w:p>
        </w:tc>
        <w:tc>
          <w:tcPr>
            <w:tcW w:w="1403" w:type="dxa"/>
          </w:tcPr>
          <w:p w:rsidR="005C161F" w:rsidP="001962A8" w:rsidRDefault="005C161F" w14:paraId="46055ED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Vjerovnik ne raspolaže ovršnom ispravom, priložena je samo drugostupanjska odluka, a nedostaje prvostupanjska. Odluka nije priznata u skladu s čl. 86. Zakona o rješavanju sukoba zakona s propisima drugih zemalja u određenim odnosima. Punomoć nije dostavljena. </w:t>
            </w:r>
          </w:p>
          <w:p w:rsidR="005C161F" w:rsidP="001962A8" w:rsidRDefault="005C161F" w14:paraId="57144C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0C6AD2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0ED79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  <w:p w:rsidRPr="00A654CB" w:rsidR="005C161F" w:rsidP="001962A8" w:rsidRDefault="005C161F" w14:paraId="516B3AE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19BEDC6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1E7B4A" w:rsidTr="001E7B4A" w14:paraId="36392851" w14:textId="77777777">
        <w:tc>
          <w:tcPr>
            <w:tcW w:w="852" w:type="dxa"/>
          </w:tcPr>
          <w:p w:rsidRPr="00A654CB" w:rsidR="001E7B4A" w:rsidP="001962A8" w:rsidRDefault="001E7B4A" w14:paraId="72297B2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1E7B4A" w:rsidP="001962A8" w:rsidRDefault="001E7B4A" w14:paraId="51E87D8C" w14:textId="0E6C4D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7B4A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1E1207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FF2837" w:rsidP="001962A8" w:rsidRDefault="00FF2837" w14:paraId="687F41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B52BC5" w:rsidR="000A27BF" w:rsidP="001962A8" w:rsidRDefault="000A27BF" w14:paraId="32DF4C26" w14:textId="605E35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EA0">
              <w:rPr>
                <w:rFonts w:ascii="Arial" w:hAnsi="Arial" w:cs="Arial"/>
                <w:sz w:val="20"/>
                <w:szCs w:val="20"/>
              </w:rPr>
              <w:t xml:space="preserve">Temelji na presudi Privrednog suda u Nišu broj P-901/16 od 28. kolovoza 2017. i presudi </w:t>
            </w:r>
            <w:r w:rsidRPr="00933EA0" w:rsidR="004F1FF2">
              <w:rPr>
                <w:rFonts w:ascii="Arial" w:hAnsi="Arial" w:cs="Arial"/>
                <w:sz w:val="20"/>
                <w:szCs w:val="20"/>
              </w:rPr>
              <w:t>P</w:t>
            </w:r>
            <w:r w:rsidRPr="00933EA0">
              <w:rPr>
                <w:rFonts w:ascii="Arial" w:hAnsi="Arial" w:cs="Arial"/>
                <w:sz w:val="20"/>
                <w:szCs w:val="20"/>
              </w:rPr>
              <w:t xml:space="preserve">rivrednog apelacionog suda broj </w:t>
            </w:r>
            <w:proofErr w:type="spellStart"/>
            <w:r w:rsidRPr="00933EA0">
              <w:rPr>
                <w:rFonts w:ascii="Arial" w:hAnsi="Arial" w:cs="Arial"/>
                <w:sz w:val="20"/>
                <w:szCs w:val="20"/>
              </w:rPr>
              <w:t>Pž</w:t>
            </w:r>
            <w:proofErr w:type="spellEnd"/>
            <w:r w:rsidRPr="00933EA0">
              <w:rPr>
                <w:rFonts w:ascii="Arial" w:hAnsi="Arial" w:cs="Arial"/>
                <w:sz w:val="20"/>
                <w:szCs w:val="20"/>
              </w:rPr>
              <w:t>-5746/17 od 13. veljače 2019. Tvrdi da ima ovršnu ispravu</w:t>
            </w:r>
            <w:r w:rsidR="00B52BC5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654CB" w:rsidR="000A27BF" w:rsidP="001962A8" w:rsidRDefault="000A27BF" w14:paraId="5BFEB371" w14:textId="5F253E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1E7B4A" w:rsidP="001962A8" w:rsidRDefault="001E7B4A" w14:paraId="5536E69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7AC6DCB9" w14:textId="77777777">
        <w:tc>
          <w:tcPr>
            <w:tcW w:w="852" w:type="dxa"/>
          </w:tcPr>
          <w:p w:rsidRPr="00A654CB" w:rsidR="005C161F" w:rsidP="001962A8" w:rsidRDefault="005C161F" w14:paraId="3F30C93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573.</w:t>
            </w:r>
          </w:p>
        </w:tc>
        <w:tc>
          <w:tcPr>
            <w:tcW w:w="1417" w:type="dxa"/>
          </w:tcPr>
          <w:p w:rsidR="005C161F" w:rsidP="001962A8" w:rsidRDefault="005C161F" w14:paraId="1A4CF60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SRĐAN STOJADINOVIĆ</w:t>
            </w:r>
          </w:p>
          <w:p w:rsidR="003623EF" w:rsidP="001962A8" w:rsidRDefault="003623EF" w14:paraId="626239D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3623EF" w:rsidP="001962A8" w:rsidRDefault="003623EF" w14:paraId="4DA38730" w14:textId="7A2C78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158618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545C301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Jovana Medina 9a, 18209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Medoševac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6FAE36C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10.217,05 kn</w:t>
            </w:r>
          </w:p>
        </w:tc>
        <w:tc>
          <w:tcPr>
            <w:tcW w:w="1110" w:type="dxa"/>
          </w:tcPr>
          <w:p w:rsidR="005C161F" w:rsidP="001962A8" w:rsidRDefault="005C161F" w14:paraId="0978484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5C161F" w:rsidP="001962A8" w:rsidRDefault="005C161F" w14:paraId="6678EF6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885440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565901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6895E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AD6134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66131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DDE7E0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47F1E1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5BA12F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E7F1FB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312533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E66640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43CAB1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98C13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8A0821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18A3A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7E3F5E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D425A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84B973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0A36EC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5ED06F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70822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5AE398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AFCD05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229EB9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6C2BDC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550A0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FD6C01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CA6AE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41A55D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B2B423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B903CFA" w14:textId="515B00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27801AA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10.217,05 kn</w:t>
            </w:r>
          </w:p>
          <w:p w:rsidR="005C161F" w:rsidP="001962A8" w:rsidRDefault="005C161F" w14:paraId="788AB48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C3DA78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4505D9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449E9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35596E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43E41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DE925F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0434E5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3746B3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FE35C4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593EDD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DB4A51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0E72DB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99A22B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5998A8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CCD02A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96E8AD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7F8682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AFB076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174A7E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C26EF2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F2F0F4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1403FB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18B87E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3FACAB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661EB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43C077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AAB105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D2A77B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8E1D72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A30527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88B039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A22BC85" w14:textId="7AD92C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01F9">
              <w:rPr>
                <w:rFonts w:ascii="Arial" w:hAnsi="Arial" w:cs="Arial"/>
                <w:sz w:val="20"/>
                <w:szCs w:val="20"/>
              </w:rPr>
              <w:t>10.217,05 kn</w:t>
            </w:r>
          </w:p>
        </w:tc>
        <w:tc>
          <w:tcPr>
            <w:tcW w:w="1403" w:type="dxa"/>
          </w:tcPr>
          <w:p w:rsidR="005C161F" w:rsidP="001962A8" w:rsidRDefault="005C161F" w14:paraId="21A73E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Vjerovnik ne raspolaže ovršnom ispravom, priložena je samo drugostupanjska odluka, a nedostaje prvostupanjska. Odluka nije priznata u skladu s čl. 86. Zakona o rješavanju sukoba zakona s propisima drugih zemalja u određenim odnosima. Punomoćnik nije ovlašten poduzimati pravne radnje u skladu s čl. 5.a Zakona o odvjetništvu. dostavljena. </w:t>
            </w:r>
          </w:p>
          <w:p w:rsidR="005C161F" w:rsidP="001962A8" w:rsidRDefault="005C161F" w14:paraId="281AEB0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BB7300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DBA57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60AD7DF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1E7B4A" w:rsidTr="001E7B4A" w14:paraId="3649A53C" w14:textId="77777777">
        <w:tc>
          <w:tcPr>
            <w:tcW w:w="852" w:type="dxa"/>
          </w:tcPr>
          <w:p w:rsidRPr="00A654CB" w:rsidR="001E7B4A" w:rsidP="001962A8" w:rsidRDefault="001E7B4A" w14:paraId="43A06A4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1E7B4A" w:rsidP="001962A8" w:rsidRDefault="001E7B4A" w14:paraId="27DB628B" w14:textId="28FBAD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7B4A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1E1207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FF2837" w:rsidP="001962A8" w:rsidRDefault="00FF2837" w14:paraId="54FCE3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FF2837" w:rsidR="000A27BF" w:rsidP="001962A8" w:rsidRDefault="000A27BF" w14:paraId="54C713CE" w14:textId="3E88F4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BC5">
              <w:rPr>
                <w:rFonts w:ascii="Arial" w:hAnsi="Arial" w:cs="Arial"/>
                <w:sz w:val="20"/>
                <w:szCs w:val="20"/>
              </w:rPr>
              <w:t xml:space="preserve">Temelji na presudi Privrednog suda u Nišu broj P-901/16 od 28. kolovoza 2017. i presudi </w:t>
            </w:r>
            <w:r w:rsidRPr="00B52BC5" w:rsidR="004F1FF2">
              <w:rPr>
                <w:rFonts w:ascii="Arial" w:hAnsi="Arial" w:cs="Arial"/>
                <w:sz w:val="20"/>
                <w:szCs w:val="20"/>
              </w:rPr>
              <w:t>P</w:t>
            </w:r>
            <w:r w:rsidRPr="00B52BC5">
              <w:rPr>
                <w:rFonts w:ascii="Arial" w:hAnsi="Arial" w:cs="Arial"/>
                <w:sz w:val="20"/>
                <w:szCs w:val="20"/>
              </w:rPr>
              <w:t xml:space="preserve">rivrednog apelacionog suda broj </w:t>
            </w:r>
            <w:proofErr w:type="spellStart"/>
            <w:r w:rsidRPr="00B52BC5">
              <w:rPr>
                <w:rFonts w:ascii="Arial" w:hAnsi="Arial" w:cs="Arial"/>
                <w:sz w:val="20"/>
                <w:szCs w:val="20"/>
              </w:rPr>
              <w:t>Pž</w:t>
            </w:r>
            <w:proofErr w:type="spellEnd"/>
            <w:r w:rsidRPr="00B52BC5">
              <w:rPr>
                <w:rFonts w:ascii="Arial" w:hAnsi="Arial" w:cs="Arial"/>
                <w:sz w:val="20"/>
                <w:szCs w:val="20"/>
              </w:rPr>
              <w:t>-5746/17 od 13- veljače 2019. Tvrdi da ima ovršnu ispravu.</w:t>
            </w:r>
          </w:p>
          <w:p w:rsidRPr="00A654CB" w:rsidR="000A27BF" w:rsidP="001962A8" w:rsidRDefault="000A27BF" w14:paraId="335DA202" w14:textId="26603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1E7B4A" w:rsidP="001962A8" w:rsidRDefault="001E7B4A" w14:paraId="2A1D04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0998089D" w14:textId="77777777">
        <w:tc>
          <w:tcPr>
            <w:tcW w:w="852" w:type="dxa"/>
          </w:tcPr>
          <w:p w:rsidRPr="00A654CB" w:rsidR="005C161F" w:rsidP="001962A8" w:rsidRDefault="005C161F" w14:paraId="07BCA55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575.</w:t>
            </w:r>
          </w:p>
        </w:tc>
        <w:tc>
          <w:tcPr>
            <w:tcW w:w="1417" w:type="dxa"/>
          </w:tcPr>
          <w:p w:rsidR="005C161F" w:rsidP="001962A8" w:rsidRDefault="005C161F" w14:paraId="295ECB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VITOMIR RAJKOVIĆ</w:t>
            </w:r>
          </w:p>
          <w:p w:rsidRPr="00A654CB" w:rsidR="003623EF" w:rsidP="001962A8" w:rsidRDefault="003623EF" w14:paraId="6B20BB25" w14:textId="5A4298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61B87C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7D9C19C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Ilije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Živulovića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6, 18360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6896F20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9.746,78 kn</w:t>
            </w:r>
          </w:p>
        </w:tc>
        <w:tc>
          <w:tcPr>
            <w:tcW w:w="1110" w:type="dxa"/>
          </w:tcPr>
          <w:p w:rsidR="005C161F" w:rsidP="001962A8" w:rsidRDefault="005C161F" w14:paraId="01CF58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5C161F" w:rsidP="001962A8" w:rsidRDefault="005C161F" w14:paraId="0A8E5FA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2F95A5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30AF0E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5C8481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F83443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9DD93B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4792FF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83312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A698DB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E6ECF9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C1DD3F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F590F2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6A7515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BE942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EB5F4B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579FCA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3DF5DC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B1D68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23DA10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15776C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1A2858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2E972C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0E4CA8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43A8AA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34E66BA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9.746,78 kn</w:t>
            </w:r>
          </w:p>
          <w:p w:rsidR="005C161F" w:rsidP="001962A8" w:rsidRDefault="005C161F" w14:paraId="06BBFCE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4E29FC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517ADE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876EA8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511248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DB3FC5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CE40AD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37FC7C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81FB43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351B88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120503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FB1DA3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50C7AF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AD5540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50580A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F24BC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F6E475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4B3EBB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567734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CBF08F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7C6F9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BBCB5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186236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207E00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6E3A">
              <w:rPr>
                <w:rFonts w:ascii="Arial" w:hAnsi="Arial" w:cs="Arial"/>
                <w:sz w:val="20"/>
                <w:szCs w:val="20"/>
              </w:rPr>
              <w:t>9.746,78 kn</w:t>
            </w:r>
          </w:p>
        </w:tc>
        <w:tc>
          <w:tcPr>
            <w:tcW w:w="1403" w:type="dxa"/>
          </w:tcPr>
          <w:p w:rsidR="005C161F" w:rsidP="001962A8" w:rsidRDefault="005C161F" w14:paraId="0329872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Vjerovnik ne raspolaže ovršnom ispravom, odluka nije priznata u skladu s čl. 86. Zakona o rješavanju sukoba zakona s propisima drugih zemalja u određenim odnosima.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Punomoćnik nije ovlašten poduzimati pravne radnje u skladu s čl. 5.a Zakona o odvjetništvu.</w:t>
            </w:r>
          </w:p>
          <w:p w:rsidR="005C161F" w:rsidP="001962A8" w:rsidRDefault="005C161F" w14:paraId="6B3339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72AA7D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2A75F07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A4262F" w:rsidTr="00AA1C7F" w14:paraId="21EC2DA4" w14:textId="77777777">
        <w:tc>
          <w:tcPr>
            <w:tcW w:w="852" w:type="dxa"/>
          </w:tcPr>
          <w:p w:rsidRPr="00A654CB" w:rsidR="00A4262F" w:rsidP="001962A8" w:rsidRDefault="00A4262F" w14:paraId="0B19D3C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A4262F" w:rsidP="001962A8" w:rsidRDefault="00A4262F" w14:paraId="440097D3" w14:textId="3492B3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7B4A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1E1207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A4262F" w:rsidP="001962A8" w:rsidRDefault="00A4262F" w14:paraId="65CD402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A4262F" w:rsidP="001962A8" w:rsidRDefault="00A4262F" w14:paraId="7A3B2B71" w14:textId="0E233B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5146">
              <w:rPr>
                <w:rFonts w:ascii="Arial" w:hAnsi="Arial" w:cs="Arial"/>
                <w:sz w:val="20"/>
                <w:szCs w:val="20"/>
              </w:rPr>
              <w:t>Temelji se na presudi Privrednog suda u Nišu broj P-293/16 od 14. veljače 2017. na kojoj je istaknuta potvrda pravomoćnosti i ovršnosti i koja je dostavljena u prijevodu.</w:t>
            </w:r>
            <w:r w:rsidRPr="00F705D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7" w:type="dxa"/>
          </w:tcPr>
          <w:p w:rsidRPr="00A654CB" w:rsidR="00A4262F" w:rsidP="001962A8" w:rsidRDefault="00A4262F" w14:paraId="4AFE897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5EA8C817" w14:textId="77777777">
        <w:tc>
          <w:tcPr>
            <w:tcW w:w="852" w:type="dxa"/>
          </w:tcPr>
          <w:p w:rsidRPr="00A654CB" w:rsidR="005C161F" w:rsidP="001962A8" w:rsidRDefault="005C161F" w14:paraId="288F25A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576.</w:t>
            </w:r>
          </w:p>
        </w:tc>
        <w:tc>
          <w:tcPr>
            <w:tcW w:w="1417" w:type="dxa"/>
          </w:tcPr>
          <w:p w:rsidR="005C161F" w:rsidP="001962A8" w:rsidRDefault="005C161F" w14:paraId="16A487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VLASTIMIR JOVANOVIĆ</w:t>
            </w:r>
          </w:p>
          <w:p w:rsidR="005C161F" w:rsidP="001962A8" w:rsidRDefault="005C161F" w14:paraId="40FBBC2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F705D9" w14:paraId="146D68AE" w14:textId="59F488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Pr="00A654CB" w:rsidR="005C161F" w:rsidP="001962A8" w:rsidRDefault="005C161F" w14:paraId="4455862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200816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Selo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Šljivovik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714E5D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12.451,53 kn</w:t>
            </w:r>
          </w:p>
        </w:tc>
        <w:tc>
          <w:tcPr>
            <w:tcW w:w="1110" w:type="dxa"/>
          </w:tcPr>
          <w:p w:rsidR="005C161F" w:rsidP="001962A8" w:rsidRDefault="005C161F" w14:paraId="6666CDE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5C161F" w:rsidP="001962A8" w:rsidRDefault="005C161F" w14:paraId="10F6B4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376425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ADC399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017071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34E483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68124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E73767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758D62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F26AA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15AB46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B264CA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CFB1E0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87FDAC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6A1FA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2B5370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4821BC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2329B8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3DE40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7F72C1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22DB6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4F2281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1329B1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C36BC7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1B3BF2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8C875F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F2C27D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B6252B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76230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23A74A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D9AD103" w14:textId="3CFA87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37515AE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12.451,53 kn</w:t>
            </w:r>
          </w:p>
          <w:p w:rsidR="005C161F" w:rsidP="001962A8" w:rsidRDefault="005C161F" w14:paraId="4718F84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3FA9E8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09F90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471D690" w14:textId="081624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479AE73" w14:textId="5B264D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77D5A94" w14:textId="4F08BC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D469B2A" w14:textId="38BB53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5850CC2" w14:textId="5C470E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D11604B" w14:textId="0EA7DF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92FA1A9" w14:textId="1359AB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220EEC0" w14:textId="747431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8A3032F" w14:textId="10BDD8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E1DCF3D" w14:textId="38A435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EAAD6A8" w14:textId="4AF9AB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7259D2B" w14:textId="290B7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81D8634" w14:textId="5FB25A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85313A3" w14:textId="06253C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D9DC726" w14:textId="08EDF2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B721A06" w14:textId="535D1D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6359F71" w14:textId="423286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7530555" w14:textId="370047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0B847A5" w14:textId="58A14F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F7F0A32" w14:textId="07B6E5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E99ACF5" w14:textId="388CE62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0674EE0" w14:textId="6649AA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32D9331" w14:textId="767498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2109D3F" w14:textId="026D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CE6169F" w14:textId="61FE9C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FBCD621" w14:textId="0A6FA7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879A88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E41348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6E3A">
              <w:rPr>
                <w:rFonts w:ascii="Arial" w:hAnsi="Arial" w:cs="Arial"/>
                <w:sz w:val="20"/>
                <w:szCs w:val="20"/>
              </w:rPr>
              <w:t>12.451,53 kn</w:t>
            </w:r>
          </w:p>
        </w:tc>
        <w:tc>
          <w:tcPr>
            <w:tcW w:w="1403" w:type="dxa"/>
          </w:tcPr>
          <w:p w:rsidR="005C161F" w:rsidP="001962A8" w:rsidRDefault="005C161F" w14:paraId="268997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Vjerovnik ne raspolaže ovršnom ispravom, priložena je samo drugostupanjska odluka, a nedostaje prvostupanjska. Odluka nije priznata u skladu s čl. 86. Zakona o rješavanju sukoba zakona s propisima drugih zemalja u određenim odnosima. Punomoćnik nije ovlašten poduzimati pravne radnje u skladu s čl. 5.a Zakona o odvjetništvu. dostavljena. </w:t>
            </w:r>
          </w:p>
          <w:p w:rsidR="005C161F" w:rsidP="001962A8" w:rsidRDefault="005C161F" w14:paraId="0780566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17F66D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  <w:p w:rsidRPr="00A654CB" w:rsidR="005C161F" w:rsidP="001962A8" w:rsidRDefault="005C161F" w14:paraId="6F9818A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38F65F0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142BD9" w:rsidTr="001E15BF" w14:paraId="51737DF1" w14:textId="77777777">
        <w:tc>
          <w:tcPr>
            <w:tcW w:w="852" w:type="dxa"/>
          </w:tcPr>
          <w:p w:rsidRPr="00A654CB" w:rsidR="00142BD9" w:rsidP="001962A8" w:rsidRDefault="00142BD9" w14:paraId="629F378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A4262F" w:rsidP="001962A8" w:rsidRDefault="00A4262F" w14:paraId="225B78C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42BD9" w:rsidP="001962A8" w:rsidRDefault="00142BD9" w14:paraId="4503BCFA" w14:textId="48D790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2BD9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1E1207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Pr="00E922C3" w:rsidR="00C3308A" w:rsidP="001962A8" w:rsidRDefault="00C3308A" w14:paraId="2A528DB5" w14:textId="60E77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BC5">
              <w:rPr>
                <w:rFonts w:ascii="Arial" w:hAnsi="Arial" w:cs="Arial"/>
                <w:sz w:val="20"/>
                <w:szCs w:val="20"/>
              </w:rPr>
              <w:t xml:space="preserve">Temelji na presudi Privrednog suda u Nišu broj P-901/16 od 28. kolovoza 2017. i presudi privrednog apelacionog suda broj </w:t>
            </w:r>
            <w:proofErr w:type="spellStart"/>
            <w:r w:rsidRPr="00B52BC5">
              <w:rPr>
                <w:rFonts w:ascii="Arial" w:hAnsi="Arial" w:cs="Arial"/>
                <w:sz w:val="20"/>
                <w:szCs w:val="20"/>
              </w:rPr>
              <w:t>Pž</w:t>
            </w:r>
            <w:proofErr w:type="spellEnd"/>
            <w:r w:rsidRPr="00B52BC5">
              <w:rPr>
                <w:rFonts w:ascii="Arial" w:hAnsi="Arial" w:cs="Arial"/>
                <w:sz w:val="20"/>
                <w:szCs w:val="20"/>
              </w:rPr>
              <w:t>-5746/17 od 13</w:t>
            </w:r>
            <w:r w:rsidRPr="00B52BC5" w:rsidR="004F1FF2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B52BC5">
              <w:rPr>
                <w:rFonts w:ascii="Arial" w:hAnsi="Arial" w:cs="Arial"/>
                <w:sz w:val="20"/>
                <w:szCs w:val="20"/>
              </w:rPr>
              <w:t xml:space="preserve">veljače 2019. </w:t>
            </w:r>
            <w:r w:rsidRPr="00B52BC5" w:rsidR="00A4262F">
              <w:rPr>
                <w:rFonts w:ascii="Arial" w:hAnsi="Arial" w:cs="Arial"/>
                <w:sz w:val="20"/>
                <w:szCs w:val="20"/>
              </w:rPr>
              <w:t>vjerovnik t</w:t>
            </w:r>
            <w:r w:rsidRPr="00B52BC5">
              <w:rPr>
                <w:rFonts w:ascii="Arial" w:hAnsi="Arial" w:cs="Arial"/>
                <w:sz w:val="20"/>
                <w:szCs w:val="20"/>
              </w:rPr>
              <w:t>vrdi da ima ovršnu ispravu.</w:t>
            </w:r>
          </w:p>
          <w:p w:rsidRPr="00A654CB" w:rsidR="00C3308A" w:rsidP="001962A8" w:rsidRDefault="00C3308A" w14:paraId="08A3D2E3" w14:textId="3B759E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142BD9" w:rsidP="001962A8" w:rsidRDefault="00142BD9" w14:paraId="0FDDF7A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1FBB5096" w14:textId="77777777">
        <w:tc>
          <w:tcPr>
            <w:tcW w:w="852" w:type="dxa"/>
          </w:tcPr>
          <w:p w:rsidRPr="00A654CB" w:rsidR="005C161F" w:rsidP="001962A8" w:rsidRDefault="005C161F" w14:paraId="42AAB89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578.</w:t>
            </w:r>
          </w:p>
        </w:tc>
        <w:tc>
          <w:tcPr>
            <w:tcW w:w="1417" w:type="dxa"/>
          </w:tcPr>
          <w:p w:rsidR="005C161F" w:rsidP="001962A8" w:rsidRDefault="005C161F" w14:paraId="79FCBA36" w14:textId="41B659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ZARIJA ZLATKOVIĆ</w:t>
            </w:r>
          </w:p>
          <w:p w:rsidR="0099149F" w:rsidP="001962A8" w:rsidRDefault="0099149F" w14:paraId="0B9CDB0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99149F" w:rsidP="001962A8" w:rsidRDefault="0099149F" w14:paraId="2A78D286" w14:textId="7E4450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78312BB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11668E1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Selo Izvor,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2666631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10.217,05 kn</w:t>
            </w:r>
          </w:p>
        </w:tc>
        <w:tc>
          <w:tcPr>
            <w:tcW w:w="1110" w:type="dxa"/>
          </w:tcPr>
          <w:p w:rsidR="005C161F" w:rsidP="001962A8" w:rsidRDefault="005C161F" w14:paraId="40F38B6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5C161F" w:rsidP="001962A8" w:rsidRDefault="005C161F" w14:paraId="5A37841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8C1D96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703F08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0013FF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6118B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36374E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6A49B7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50CFB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F76244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10EDFF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2EDD00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709059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64E753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D8B29D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03A2B5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578B6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680377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82F112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967CD4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7E8DD8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A02E9E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647BCB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7ED03E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6F64A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5B51B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FA3124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44A7C6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335358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4C82B2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A5C8FA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CB31E5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ED29356" w14:textId="3BFFBA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0F6B1A3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10.217,05 kn</w:t>
            </w:r>
          </w:p>
          <w:p w:rsidR="005C161F" w:rsidP="001962A8" w:rsidRDefault="005C161F" w14:paraId="1AD89C6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B784E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AAADD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34A481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7290E0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5DFE81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5D755F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91E66A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F9361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22D631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9C0672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F49C0B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BF8DE2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962975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844012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AF8233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F06B6F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225E6A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3DEE4B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9F507D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A50692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C6DF37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4FFB46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CB276E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40815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22A31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7F8FDF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9B1CBE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D57FDE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044575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9C7FE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2F3C8CC" w14:textId="58D761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3892">
              <w:rPr>
                <w:rFonts w:ascii="Arial" w:hAnsi="Arial" w:cs="Arial"/>
                <w:sz w:val="20"/>
                <w:szCs w:val="20"/>
              </w:rPr>
              <w:t>10.217,05 kn</w:t>
            </w:r>
          </w:p>
        </w:tc>
        <w:tc>
          <w:tcPr>
            <w:tcW w:w="1403" w:type="dxa"/>
          </w:tcPr>
          <w:p w:rsidR="005C161F" w:rsidP="001962A8" w:rsidRDefault="005C161F" w14:paraId="5D6AFD3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Vjerovnik ne raspolaže ovršnom ispravom, priložena je samo drugostupanjska odluka, a nedostaje prvostupanjska. Odluka nije priznata u skladu s čl. 86. Zakona o rješavanju sukoba zakona s propisima drugih zemalja u određenim odnosima. Punomoćnik nije ovlašten poduzimati pravne radnje u skladu s čl. 5.a Zakona o odvjetništvu. dostavljena. </w:t>
            </w:r>
          </w:p>
          <w:p w:rsidR="000C606F" w:rsidP="001962A8" w:rsidRDefault="000C606F" w14:paraId="09850CE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8A5447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C822A23" w14:textId="504DED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  <w:p w:rsidRPr="00A654CB" w:rsidR="005C161F" w:rsidP="001962A8" w:rsidRDefault="005C161F" w14:paraId="58975FC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4243024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142BD9" w:rsidTr="001E15BF" w14:paraId="4BAB0D79" w14:textId="77777777">
        <w:tc>
          <w:tcPr>
            <w:tcW w:w="852" w:type="dxa"/>
          </w:tcPr>
          <w:p w:rsidRPr="00A654CB" w:rsidR="00142BD9" w:rsidP="001962A8" w:rsidRDefault="00142BD9" w14:paraId="119629B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142BD9" w:rsidP="001962A8" w:rsidRDefault="00142BD9" w14:paraId="467B5CB1" w14:textId="28BDA6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2BD9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1E1207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C3308A" w:rsidP="001962A8" w:rsidRDefault="00C3308A" w14:paraId="5BF78ED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C3308A" w:rsidP="001962A8" w:rsidRDefault="00C3308A" w14:paraId="6BC14DBA" w14:textId="2BA460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BC5">
              <w:rPr>
                <w:rFonts w:ascii="Arial" w:hAnsi="Arial" w:cs="Arial"/>
                <w:sz w:val="20"/>
                <w:szCs w:val="20"/>
              </w:rPr>
              <w:t>Temelji na presudi Privrednog suda u Nišu broj P-901/16 od 28. kolovoza 2017. i presudi privrednog apelacio</w:t>
            </w:r>
            <w:r w:rsidRPr="00B52BC5" w:rsidR="00E922C3">
              <w:rPr>
                <w:rFonts w:ascii="Arial" w:hAnsi="Arial" w:cs="Arial"/>
                <w:sz w:val="20"/>
                <w:szCs w:val="20"/>
              </w:rPr>
              <w:t xml:space="preserve">nog suda broj </w:t>
            </w:r>
            <w:proofErr w:type="spellStart"/>
            <w:r w:rsidRPr="00B52BC5" w:rsidR="00E922C3">
              <w:rPr>
                <w:rFonts w:ascii="Arial" w:hAnsi="Arial" w:cs="Arial"/>
                <w:sz w:val="20"/>
                <w:szCs w:val="20"/>
              </w:rPr>
              <w:t>Pž</w:t>
            </w:r>
            <w:proofErr w:type="spellEnd"/>
            <w:r w:rsidRPr="00B52BC5" w:rsidR="00E922C3">
              <w:rPr>
                <w:rFonts w:ascii="Arial" w:hAnsi="Arial" w:cs="Arial"/>
                <w:sz w:val="20"/>
                <w:szCs w:val="20"/>
              </w:rPr>
              <w:t xml:space="preserve">-5746/17 od 13. </w:t>
            </w:r>
            <w:r w:rsidRPr="00B52BC5">
              <w:rPr>
                <w:rFonts w:ascii="Arial" w:hAnsi="Arial" w:cs="Arial"/>
                <w:sz w:val="20"/>
                <w:szCs w:val="20"/>
              </w:rPr>
              <w:t xml:space="preserve">veljače 2019. </w:t>
            </w:r>
            <w:r w:rsidRPr="00B52BC5" w:rsidR="00A4262F">
              <w:rPr>
                <w:rFonts w:ascii="Arial" w:hAnsi="Arial" w:cs="Arial"/>
                <w:sz w:val="20"/>
                <w:szCs w:val="20"/>
              </w:rPr>
              <w:t>vjerovnik t</w:t>
            </w:r>
            <w:r w:rsidRPr="00B52BC5">
              <w:rPr>
                <w:rFonts w:ascii="Arial" w:hAnsi="Arial" w:cs="Arial"/>
                <w:sz w:val="20"/>
                <w:szCs w:val="20"/>
              </w:rPr>
              <w:t>vrdi da ima ovršnu ispravu.</w:t>
            </w:r>
          </w:p>
        </w:tc>
        <w:tc>
          <w:tcPr>
            <w:tcW w:w="247" w:type="dxa"/>
          </w:tcPr>
          <w:p w:rsidRPr="00A654CB" w:rsidR="00142BD9" w:rsidP="001962A8" w:rsidRDefault="00142BD9" w14:paraId="71CFCAF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2679D37E" w14:textId="77777777">
        <w:tc>
          <w:tcPr>
            <w:tcW w:w="852" w:type="dxa"/>
          </w:tcPr>
          <w:p w:rsidRPr="00A654CB" w:rsidR="005C161F" w:rsidP="001962A8" w:rsidRDefault="005C161F" w14:paraId="700F487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579.</w:t>
            </w:r>
          </w:p>
        </w:tc>
        <w:tc>
          <w:tcPr>
            <w:tcW w:w="1417" w:type="dxa"/>
          </w:tcPr>
          <w:p w:rsidR="005C161F" w:rsidP="001962A8" w:rsidRDefault="005C161F" w14:paraId="155B92AA" w14:textId="5786F8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ZORAN NASTASIJEVIĆ</w:t>
            </w:r>
          </w:p>
          <w:p w:rsidR="00561982" w:rsidP="001962A8" w:rsidRDefault="00561982" w14:paraId="6FFE166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00CCD92" w14:textId="35D885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363749C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02156AB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Krste Popovića 1,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0AAC0D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12.045,19 kn</w:t>
            </w:r>
          </w:p>
        </w:tc>
        <w:tc>
          <w:tcPr>
            <w:tcW w:w="1110" w:type="dxa"/>
          </w:tcPr>
          <w:p w:rsidR="005C161F" w:rsidP="001962A8" w:rsidRDefault="005C161F" w14:paraId="058DEC1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5C161F" w:rsidP="001962A8" w:rsidRDefault="005C161F" w14:paraId="30A73F5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B357CA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31B6CC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1589DC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23CB1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57A28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BCFE86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C7205F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820EA4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B3E3E7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2489EA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A3E066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AACAE0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55B403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131B52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D712C1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58C81B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DFC886E" w14:textId="09B5FBE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0C0ADBC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12.045,19 kn</w:t>
            </w:r>
          </w:p>
          <w:p w:rsidR="005C161F" w:rsidP="001962A8" w:rsidRDefault="005C161F" w14:paraId="179DFF7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1C92AA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9DC830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F21D60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EAE6F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C3D40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72D883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C24D50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244963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1F7E6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BEEEDB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9FD3A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AF39DA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1B37A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5D38A0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FB7006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53F33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0C29A1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35F3FF8" w14:textId="24B9A3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3892">
              <w:rPr>
                <w:rFonts w:ascii="Arial" w:hAnsi="Arial" w:cs="Arial"/>
                <w:sz w:val="20"/>
                <w:szCs w:val="20"/>
              </w:rPr>
              <w:t>12.045,19 kn</w:t>
            </w:r>
          </w:p>
        </w:tc>
        <w:tc>
          <w:tcPr>
            <w:tcW w:w="1403" w:type="dxa"/>
          </w:tcPr>
          <w:p w:rsidR="005C161F" w:rsidP="001962A8" w:rsidRDefault="005C161F" w14:paraId="1825D39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Nedostaje punomoć, nije priložena pravna osnova potraživanja, a dostavljeni izvod ne predstavlja osnovu za tražbinu. Punomoćnik nije ovlašten poduzimati pravne radnje u skladu s čl.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5.a Zakona o odvjetništvu.</w:t>
            </w:r>
          </w:p>
          <w:p w:rsidR="005C161F" w:rsidP="001962A8" w:rsidRDefault="005C161F" w14:paraId="7E3391D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B6F99B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2369A20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142BD9" w:rsidTr="00372344" w14:paraId="3789F531" w14:textId="77777777">
        <w:trPr>
          <w:trHeight w:val="1245"/>
        </w:trPr>
        <w:tc>
          <w:tcPr>
            <w:tcW w:w="852" w:type="dxa"/>
          </w:tcPr>
          <w:p w:rsidRPr="00A654CB" w:rsidR="00142BD9" w:rsidP="001962A8" w:rsidRDefault="00142BD9" w14:paraId="29FFF5D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142BD9" w:rsidP="001962A8" w:rsidRDefault="00142BD9" w14:paraId="4E639144" w14:textId="23E613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2BD9">
              <w:rPr>
                <w:rFonts w:ascii="Arial" w:hAnsi="Arial" w:cs="Arial"/>
                <w:sz w:val="20"/>
                <w:szCs w:val="20"/>
              </w:rPr>
              <w:t>Na upit suda ostaje li kod osporavanja izjavljuje da</w:t>
            </w:r>
            <w:r w:rsidR="001E1207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340397" w:rsidP="001962A8" w:rsidRDefault="00340397" w14:paraId="1DF6617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340397" w:rsidP="001962A8" w:rsidRDefault="00340397" w14:paraId="766A73B2" w14:textId="615F68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Temelji tražbinu na jedinstvenoj evidenciji te navodi da se vodi sudski postupak. U prijavi niti ne tvrdi da ima ovršnu ispravu.</w:t>
            </w:r>
          </w:p>
        </w:tc>
        <w:tc>
          <w:tcPr>
            <w:tcW w:w="247" w:type="dxa"/>
          </w:tcPr>
          <w:p w:rsidRPr="00A654CB" w:rsidR="00142BD9" w:rsidP="001962A8" w:rsidRDefault="00142BD9" w14:paraId="6CE5661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1386E953" w14:textId="77777777">
        <w:tc>
          <w:tcPr>
            <w:tcW w:w="852" w:type="dxa"/>
          </w:tcPr>
          <w:p w:rsidRPr="00A654CB" w:rsidR="005C161F" w:rsidP="001962A8" w:rsidRDefault="005C161F" w14:paraId="2AB3404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580.</w:t>
            </w:r>
          </w:p>
        </w:tc>
        <w:tc>
          <w:tcPr>
            <w:tcW w:w="1417" w:type="dxa"/>
          </w:tcPr>
          <w:p w:rsidR="005C161F" w:rsidP="001962A8" w:rsidRDefault="005C161F" w14:paraId="15CAF35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SLAVIŠA PLANIĆ</w:t>
            </w:r>
          </w:p>
          <w:p w:rsidRPr="00A654CB" w:rsidR="0091348A" w:rsidP="001962A8" w:rsidRDefault="0091348A" w14:paraId="39B66DF0" w14:textId="4E985F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26A4713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5F3892" w:rsidR="005C161F" w:rsidP="001962A8" w:rsidRDefault="005C161F" w14:paraId="0D9853CE" w14:textId="7777777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72344">
              <w:rPr>
                <w:rFonts w:ascii="Arial" w:hAnsi="Arial" w:cs="Arial"/>
                <w:sz w:val="20"/>
                <w:szCs w:val="20"/>
              </w:rPr>
              <w:t>Prvomajska 3/2, 11000 Beograd, Srbija</w:t>
            </w:r>
          </w:p>
        </w:tc>
        <w:tc>
          <w:tcPr>
            <w:tcW w:w="1417" w:type="dxa"/>
          </w:tcPr>
          <w:p w:rsidRPr="00393233" w:rsidR="005C161F" w:rsidP="001962A8" w:rsidRDefault="005C161F" w14:paraId="7EF283A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3233">
              <w:rPr>
                <w:rFonts w:ascii="Arial" w:hAnsi="Arial" w:cs="Arial"/>
                <w:sz w:val="20"/>
                <w:szCs w:val="20"/>
              </w:rPr>
              <w:t>158.329,75 kn</w:t>
            </w:r>
          </w:p>
          <w:p w:rsidRPr="00393233" w:rsidR="00350EC6" w:rsidP="001962A8" w:rsidRDefault="00350EC6" w14:paraId="2D1D22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5F3892" w:rsidR="00350EC6" w:rsidP="001962A8" w:rsidRDefault="00350EC6" w14:paraId="27D3ACE0" w14:textId="27A961DB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93233">
              <w:rPr>
                <w:rFonts w:ascii="Arial" w:hAnsi="Arial" w:cs="Arial"/>
                <w:sz w:val="20"/>
                <w:szCs w:val="20"/>
              </w:rPr>
              <w:t>Zbroj glavnice od 6.665,47 kn kamata od 10.595,87 kn i solidarno troškova u predmetu P-472/21 u iznosu od 141.068,41 kn</w:t>
            </w:r>
          </w:p>
        </w:tc>
        <w:tc>
          <w:tcPr>
            <w:tcW w:w="1110" w:type="dxa"/>
          </w:tcPr>
          <w:p w:rsidRPr="005F3892" w:rsidR="005C161F" w:rsidP="001962A8" w:rsidRDefault="005C161F" w14:paraId="7E9BD93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3892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5C161F" w:rsidP="001962A8" w:rsidRDefault="005C161F" w14:paraId="3BE872D6" w14:textId="102AD25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5D48F99" w14:textId="5695D6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D594226" w14:textId="744B98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3245C28" w14:textId="74F01F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AE44297" w14:textId="61DB60E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821C47B" w14:textId="027B63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2A4DD8C" w14:textId="19D418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8C0CD7E" w14:textId="17985D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B3A56BE" w14:textId="181E8B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6ED685C" w14:textId="3CC990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BB95ABD" w14:textId="30DACF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5F3892" w:rsidR="000C606F" w:rsidP="001962A8" w:rsidRDefault="000C606F" w14:paraId="554960A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5F3892" w:rsidR="005C161F" w:rsidP="001962A8" w:rsidRDefault="005C161F" w14:paraId="5F8A58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5F3892" w:rsidR="005C161F" w:rsidP="001962A8" w:rsidRDefault="005C161F" w14:paraId="597501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3892"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Pr="005F3892" w:rsidR="005C161F" w:rsidP="001962A8" w:rsidRDefault="005C161F" w14:paraId="78CC4B7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3892">
              <w:rPr>
                <w:rFonts w:ascii="Arial" w:hAnsi="Arial" w:cs="Arial"/>
                <w:sz w:val="20"/>
                <w:szCs w:val="20"/>
              </w:rPr>
              <w:t>158.329,75 kn</w:t>
            </w:r>
          </w:p>
          <w:p w:rsidRPr="005F3892" w:rsidR="005C161F" w:rsidP="001962A8" w:rsidRDefault="005C161F" w14:paraId="5078D7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6F4C71A" w14:textId="1A59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52BFACF" w14:textId="6341C4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D173CF0" w14:textId="2F89A78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EEC552F" w14:textId="5B8CCAE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3520B04" w14:textId="3D7D6A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F62E6C2" w14:textId="603B66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1D6895E" w14:textId="7E60C6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1A9E173" w14:textId="4D3AD1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4754BA8" w14:textId="02E44B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B2284A2" w14:textId="4647005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CE3D625" w14:textId="3B9B12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5F3892" w:rsidR="000C606F" w:rsidP="001962A8" w:rsidRDefault="000C606F" w14:paraId="472FCF2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5F3892" w:rsidR="005C161F" w:rsidP="001962A8" w:rsidRDefault="005C161F" w14:paraId="3787103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5F3892" w:rsidR="005C161F" w:rsidP="001962A8" w:rsidRDefault="005C161F" w14:paraId="538579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3892">
              <w:rPr>
                <w:rFonts w:ascii="Arial" w:hAnsi="Arial" w:cs="Arial"/>
                <w:sz w:val="20"/>
                <w:szCs w:val="20"/>
              </w:rPr>
              <w:t>158.329,75 kn</w:t>
            </w:r>
          </w:p>
        </w:tc>
        <w:tc>
          <w:tcPr>
            <w:tcW w:w="1403" w:type="dxa"/>
          </w:tcPr>
          <w:p w:rsidR="005C161F" w:rsidP="001962A8" w:rsidRDefault="005C161F" w14:paraId="42A5328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Tražbina je predmet sudskog postupka koji je u tijeku i kamata na tu tražbinu. Punomoćnik nije ovlašten poduzimati pravne radnje u skladu s čl. 5.a Zakona o odvjetništvu.</w:t>
            </w:r>
          </w:p>
          <w:p w:rsidR="005C161F" w:rsidP="001962A8" w:rsidRDefault="005C161F" w14:paraId="5691370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BF989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  <w:p w:rsidRPr="00A654CB" w:rsidR="005C161F" w:rsidP="001962A8" w:rsidRDefault="005C161F" w14:paraId="4F1ABC3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4FB2A59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B66B42" w:rsidTr="00A8131E" w14:paraId="6836DE9C" w14:textId="77777777">
        <w:tc>
          <w:tcPr>
            <w:tcW w:w="852" w:type="dxa"/>
          </w:tcPr>
          <w:p w:rsidRPr="00A654CB" w:rsidR="00B66B42" w:rsidP="001962A8" w:rsidRDefault="00B66B42" w14:paraId="7D2ADF8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B66B42" w:rsidP="001962A8" w:rsidRDefault="00B66B42" w14:paraId="515872FA" w14:textId="6EBBC0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6B4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1E1207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350EC6" w:rsidP="001962A8" w:rsidRDefault="00350EC6" w14:paraId="2C1CA04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350EC6" w:rsidP="001962A8" w:rsidRDefault="00350EC6" w14:paraId="17A1879E" w14:textId="303065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Naveo je da je u tijeku parnični postupak k</w:t>
            </w:r>
            <w:r w:rsidR="00F42F67">
              <w:rPr>
                <w:rFonts w:ascii="Arial" w:hAnsi="Arial" w:cs="Arial"/>
                <w:sz w:val="20"/>
                <w:szCs w:val="20"/>
              </w:rPr>
              <w:t>oji se vodi pod brojem P-472/21, a t</w:t>
            </w:r>
            <w:r w:rsidR="00340397">
              <w:rPr>
                <w:rFonts w:ascii="Arial" w:hAnsi="Arial" w:cs="Arial"/>
                <w:sz w:val="20"/>
                <w:szCs w:val="20"/>
              </w:rPr>
              <w:t>r</w:t>
            </w:r>
            <w:r w:rsidR="00F42F67">
              <w:rPr>
                <w:rFonts w:ascii="Arial" w:hAnsi="Arial" w:cs="Arial"/>
                <w:sz w:val="20"/>
                <w:szCs w:val="20"/>
              </w:rPr>
              <w:t>ažbinu temelji na uređeno tužbenom zahtjevu u</w:t>
            </w:r>
            <w:r w:rsidR="00EE0835">
              <w:rPr>
                <w:rFonts w:ascii="Arial" w:hAnsi="Arial" w:cs="Arial"/>
                <w:sz w:val="20"/>
                <w:szCs w:val="20"/>
              </w:rPr>
              <w:t xml:space="preserve"> tom predmetu</w:t>
            </w:r>
            <w:r w:rsidR="00F42F67">
              <w:rPr>
                <w:rFonts w:ascii="Arial" w:hAnsi="Arial" w:cs="Arial"/>
                <w:sz w:val="20"/>
                <w:szCs w:val="20"/>
              </w:rPr>
              <w:t>, zapisniku s ročišta u tom predmetu i jedinstvenoj evidenciji</w:t>
            </w:r>
          </w:p>
        </w:tc>
        <w:tc>
          <w:tcPr>
            <w:tcW w:w="247" w:type="dxa"/>
          </w:tcPr>
          <w:p w:rsidRPr="00A654CB" w:rsidR="00B66B42" w:rsidP="001962A8" w:rsidRDefault="00B66B42" w14:paraId="2ADC806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1A960EF1" w14:textId="77777777">
        <w:tc>
          <w:tcPr>
            <w:tcW w:w="852" w:type="dxa"/>
          </w:tcPr>
          <w:p w:rsidRPr="00A654CB" w:rsidR="005C161F" w:rsidP="001962A8" w:rsidRDefault="005C161F" w14:paraId="39B1BE5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581.</w:t>
            </w:r>
          </w:p>
        </w:tc>
        <w:tc>
          <w:tcPr>
            <w:tcW w:w="1417" w:type="dxa"/>
          </w:tcPr>
          <w:p w:rsidR="005C161F" w:rsidP="001962A8" w:rsidRDefault="005C161F" w14:paraId="42C9F31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BOŠKO ĐORĐEVIĆ</w:t>
            </w:r>
          </w:p>
          <w:p w:rsidR="004264C5" w:rsidP="001962A8" w:rsidRDefault="004264C5" w14:paraId="0EA9452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4264C5" w:rsidP="001962A8" w:rsidRDefault="004264C5" w14:paraId="72E0CBE0" w14:textId="0020B1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34FA454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004002F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Ulica 7. brigade 70,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32BE9F9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16.309,47 kn</w:t>
            </w:r>
          </w:p>
        </w:tc>
        <w:tc>
          <w:tcPr>
            <w:tcW w:w="1110" w:type="dxa"/>
          </w:tcPr>
          <w:p w:rsidR="005C161F" w:rsidP="001962A8" w:rsidRDefault="005C161F" w14:paraId="174FB7C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0C606F" w:rsidP="001962A8" w:rsidRDefault="000C606F" w14:paraId="03752AD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A66B15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C145AF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30F16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56C034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472EEB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EC044B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77E5F7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D02051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A3024D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ABD4D4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74D2A7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C62ECF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A7EC69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08F555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2274BFE" w14:textId="1ADE88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61E7670" w14:textId="39B289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14F9D54" w14:textId="36535A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6D17E5E" w14:textId="1DE9AA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84B2FDA" w14:textId="677797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207C35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7A11F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F555B6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81BF8A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0C606F" w:rsidP="001962A8" w:rsidRDefault="000C606F" w14:paraId="55FD1FE0" w14:textId="089F73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53BCFEA1" w14:textId="0E5A87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16.309,47 kn</w:t>
            </w:r>
          </w:p>
          <w:p w:rsidR="000C606F" w:rsidP="001962A8" w:rsidRDefault="000C606F" w14:paraId="4209D702" w14:textId="0E8A37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79239E6" w14:textId="6FC42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274B17A" w14:textId="61C97D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9EDB039" w14:textId="7E8E2B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F2CD725" w14:textId="664672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7A333A0" w14:textId="0B00518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64457B3" w14:textId="26E535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24580E0" w14:textId="7F6DF2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80AA176" w14:textId="0AE106E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5D2C05B" w14:textId="312A47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DFBC374" w14:textId="7E8620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A8FC1F6" w14:textId="7810F9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E47065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28A238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C28CD3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36A7D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AAE7F0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DF25F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420B3F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D6F895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ED6940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060249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6439CAD" w14:textId="00E646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D325C8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BD04B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606F">
              <w:rPr>
                <w:rFonts w:ascii="Arial" w:hAnsi="Arial" w:cs="Arial"/>
                <w:sz w:val="20"/>
                <w:szCs w:val="20"/>
              </w:rPr>
              <w:t>16.309,47 kn</w:t>
            </w:r>
          </w:p>
          <w:p w:rsidRPr="00A654CB" w:rsidR="000C606F" w:rsidP="001962A8" w:rsidRDefault="000C606F" w14:paraId="6ABCA931" w14:textId="2EDD53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3" w:type="dxa"/>
          </w:tcPr>
          <w:p w:rsidR="005C161F" w:rsidP="001962A8" w:rsidRDefault="005C161F" w14:paraId="62B3AE5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Vjerovnik ne raspolaže ovršnom ispravom, odluka nije priznata u skladu s čl. 86. Zakona o rješavanju sukoba zakona s propisima drugih zemalja u određenim odnosima. Punomoćnik nije ovlašten poduzimati pravne radnje u skladu s čl.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5.a Zakona o odvjetništvu.</w:t>
            </w:r>
          </w:p>
          <w:p w:rsidR="005C161F" w:rsidP="001962A8" w:rsidRDefault="005C161F" w14:paraId="22333A6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2539D1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CBE4C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  <w:p w:rsidRPr="00A654CB" w:rsidR="005C161F" w:rsidP="001962A8" w:rsidRDefault="005C161F" w14:paraId="2B981F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05F1715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B66B42" w:rsidTr="00A8131E" w14:paraId="1244A47E" w14:textId="77777777">
        <w:tc>
          <w:tcPr>
            <w:tcW w:w="852" w:type="dxa"/>
          </w:tcPr>
          <w:p w:rsidRPr="00A654CB" w:rsidR="00B66B42" w:rsidP="001962A8" w:rsidRDefault="00B66B42" w14:paraId="6D7F93A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B52BC5" w:rsidR="00B66B42" w:rsidP="001962A8" w:rsidRDefault="00B66B42" w14:paraId="1AD43DF6" w14:textId="43E1798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BC5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BD447A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Pr="00B52BC5" w:rsidR="00E922C3" w:rsidP="001962A8" w:rsidRDefault="00E922C3" w14:paraId="0258285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B52BC5" w:rsidR="00D93592" w:rsidP="001962A8" w:rsidRDefault="00D93592" w14:paraId="1E1E4F6B" w14:textId="54E69CB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BC5">
              <w:rPr>
                <w:rFonts w:ascii="Arial" w:hAnsi="Arial" w:cs="Arial"/>
                <w:sz w:val="20"/>
                <w:szCs w:val="20"/>
              </w:rPr>
              <w:t>Temelji se na presudi Privrednog suda u Nišu broj P-293/2016 od 14. veljače 2017. koja je dostavljena u ovjerenom prijevodu i na kojoj je istaknuta potvrda pravomoćnosti i izvršnosti</w:t>
            </w:r>
          </w:p>
          <w:p w:rsidRPr="00B52BC5" w:rsidR="00D93592" w:rsidP="001962A8" w:rsidRDefault="00D93592" w14:paraId="22B13349" w14:textId="5B59C6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B66B42" w:rsidP="001962A8" w:rsidRDefault="00B66B42" w14:paraId="03092E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72B80E7B" w14:textId="77777777">
        <w:tc>
          <w:tcPr>
            <w:tcW w:w="852" w:type="dxa"/>
          </w:tcPr>
          <w:p w:rsidRPr="00A654CB" w:rsidR="005C161F" w:rsidP="001962A8" w:rsidRDefault="005C161F" w14:paraId="09C8027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582.</w:t>
            </w:r>
          </w:p>
        </w:tc>
        <w:tc>
          <w:tcPr>
            <w:tcW w:w="1417" w:type="dxa"/>
          </w:tcPr>
          <w:p w:rsidR="005C161F" w:rsidP="001962A8" w:rsidRDefault="005C161F" w14:paraId="78BEC1F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BRANIMIR MITIĆ</w:t>
            </w:r>
          </w:p>
          <w:p w:rsidR="00383054" w:rsidP="001962A8" w:rsidRDefault="00383054" w14:paraId="756A105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383054" w:rsidP="001962A8" w:rsidRDefault="00383054" w14:paraId="5912D9E1" w14:textId="66DBB3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433D805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2971E0F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Prvomajska ulica 47,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10CFA5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11.628,58 kn</w:t>
            </w:r>
          </w:p>
        </w:tc>
        <w:tc>
          <w:tcPr>
            <w:tcW w:w="1110" w:type="dxa"/>
          </w:tcPr>
          <w:p w:rsidR="005C161F" w:rsidP="001962A8" w:rsidRDefault="005C161F" w14:paraId="3CC9F46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0C606F" w:rsidP="001962A8" w:rsidRDefault="000C606F" w14:paraId="7CFC30D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9666DD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13A096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3CFE9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E1197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11A867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21DCC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0FE738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0DC507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11EA4B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3A4EB7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2762C9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9FE9FF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3767E8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547C63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348A33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FF84628" w14:textId="130E3B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3FD973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B72A9C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470EE2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8736DC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C87574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0C606F" w:rsidP="001962A8" w:rsidRDefault="000C606F" w14:paraId="090BA23F" w14:textId="75B44D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4B9B596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11.628,58 kn</w:t>
            </w:r>
          </w:p>
          <w:p w:rsidR="000C606F" w:rsidP="001962A8" w:rsidRDefault="000C606F" w14:paraId="0341574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A43D6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01F429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4E460C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2FEB25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2E52717" w14:textId="7383B2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E64C062" w14:textId="1A3533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5FC6C02" w14:textId="3FC833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E7E36C9" w14:textId="4B08B5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8309263" w14:textId="6A6CB6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79F8B53" w14:textId="6EB0E88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3D5B381" w14:textId="0854065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A845DCD" w14:textId="630F30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8BCE7F7" w14:textId="621BE1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2A4AFC6" w14:textId="62F825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4B839C5" w14:textId="0A8D1A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23AA11B" w14:textId="7E4371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C70F1D9" w14:textId="13FB1D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39921E1" w14:textId="44B572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FFB65AC" w14:textId="529F7CE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B87E59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AE7C8DC" w14:textId="191174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DBE27E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0C606F" w:rsidP="001962A8" w:rsidRDefault="000C606F" w14:paraId="1E5C0076" w14:textId="7D9FB8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606F">
              <w:rPr>
                <w:rFonts w:ascii="Arial" w:hAnsi="Arial" w:cs="Arial"/>
                <w:sz w:val="20"/>
                <w:szCs w:val="20"/>
              </w:rPr>
              <w:t>11.628,58 kn</w:t>
            </w:r>
          </w:p>
        </w:tc>
        <w:tc>
          <w:tcPr>
            <w:tcW w:w="1403" w:type="dxa"/>
          </w:tcPr>
          <w:p w:rsidR="005C161F" w:rsidP="001962A8" w:rsidRDefault="005C161F" w14:paraId="4A8A83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Vjerovnik ne raspolaže ovršnom ispravom, odluka nije priznata u skladu s čl. 86. Zakona o rješavanju sukoba zakona s propisima drugih zemalja u određenim odnosima. Punomoćnik nije ovlašten poduzimati pravne radnje u skladu s čl. 5.a Zakona o odvjetništvu.</w:t>
            </w:r>
          </w:p>
          <w:p w:rsidR="005C161F" w:rsidP="001962A8" w:rsidRDefault="005C161F" w14:paraId="3EF081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BB1A11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587DF1F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B66B42" w:rsidTr="00A8131E" w14:paraId="0ED25072" w14:textId="77777777">
        <w:tc>
          <w:tcPr>
            <w:tcW w:w="852" w:type="dxa"/>
          </w:tcPr>
          <w:p w:rsidRPr="00A654CB" w:rsidR="00B66B42" w:rsidP="001962A8" w:rsidRDefault="00B66B42" w14:paraId="14F73D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B66B42" w:rsidP="001962A8" w:rsidRDefault="00B66B42" w14:paraId="35D725C2" w14:textId="462404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6B4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BD447A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8C2BD1" w:rsidP="001962A8" w:rsidRDefault="008C2BD1" w14:paraId="690EC44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2BD1" w:rsidP="001962A8" w:rsidRDefault="008C2BD1" w14:paraId="0390459A" w14:textId="0B10765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BC5">
              <w:rPr>
                <w:rFonts w:ascii="Arial" w:hAnsi="Arial" w:cs="Arial"/>
                <w:sz w:val="20"/>
                <w:szCs w:val="20"/>
              </w:rPr>
              <w:t>Temelji se na presudi Privrednog suda u Nišu broj P-293/2016 od 14. veljače 2017. koja je dostavljena u ovjerenom prijevodu i na kojoj je istaknuta potvrda pravomoćnosti i izvršnosti</w:t>
            </w:r>
            <w:r w:rsidRPr="00B52BC5" w:rsidR="00E922C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7" w:type="dxa"/>
          </w:tcPr>
          <w:p w:rsidRPr="00A654CB" w:rsidR="00B66B42" w:rsidP="001962A8" w:rsidRDefault="00B66B42" w14:paraId="50CACAC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12DAA907" w14:textId="77777777">
        <w:tc>
          <w:tcPr>
            <w:tcW w:w="852" w:type="dxa"/>
          </w:tcPr>
          <w:p w:rsidRPr="00A654CB" w:rsidR="005C161F" w:rsidP="001962A8" w:rsidRDefault="005C161F" w14:paraId="1A1073A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583.</w:t>
            </w:r>
          </w:p>
        </w:tc>
        <w:tc>
          <w:tcPr>
            <w:tcW w:w="1417" w:type="dxa"/>
          </w:tcPr>
          <w:p w:rsidR="005C161F" w:rsidP="001962A8" w:rsidRDefault="005C161F" w14:paraId="33EA3E0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BRANISLAV MILENOVIĆ</w:t>
            </w:r>
          </w:p>
          <w:p w:rsidR="00EC1F0E" w:rsidP="001962A8" w:rsidRDefault="00EC1F0E" w14:paraId="4FE05D2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EC1F0E" w:rsidP="001962A8" w:rsidRDefault="00EC1F0E" w14:paraId="0431A7F6" w14:textId="0139993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000537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6320874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Selo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Lalinac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71F2F2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15.825,51 kn</w:t>
            </w:r>
          </w:p>
        </w:tc>
        <w:tc>
          <w:tcPr>
            <w:tcW w:w="1110" w:type="dxa"/>
          </w:tcPr>
          <w:p w:rsidR="005C161F" w:rsidP="001962A8" w:rsidRDefault="005C161F" w14:paraId="5A776F6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0C606F" w:rsidP="001962A8" w:rsidRDefault="000C606F" w14:paraId="29C4A5F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AC2CF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BD1854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1B9DDA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D3FA23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82259A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8B684D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651ADD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95E5F5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552D7C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FCD5B5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3891DC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96353F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5AF83B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72E0C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AF189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6316A1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1E1356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9D2D8F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F6F99C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A12CF4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A5A797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6E6343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0C606F" w:rsidP="001962A8" w:rsidRDefault="000C606F" w14:paraId="104877E9" w14:textId="0BF2A6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0C606F" w:rsidP="001962A8" w:rsidRDefault="005C161F" w14:paraId="3E8C5D0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15.825,51 kn</w:t>
            </w:r>
          </w:p>
          <w:p w:rsidR="000C606F" w:rsidP="001962A8" w:rsidRDefault="000C606F" w14:paraId="38B58E0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D64F5C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40FDEE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538868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C8B451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C25B74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BB6CB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11CB8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904FEA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7E2BC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F98B55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DFE91C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2FBBFC0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1D85D1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091B1E7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403470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3425F3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BD723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DF889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7A1588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474BF77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3688D7D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6D41E61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606F" w:rsidP="001962A8" w:rsidRDefault="000C606F" w14:paraId="504A0E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0C606F" w14:paraId="472CDA05" w14:textId="142451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606F">
              <w:rPr>
                <w:rFonts w:ascii="Arial" w:hAnsi="Arial" w:cs="Arial"/>
                <w:sz w:val="20"/>
                <w:szCs w:val="20"/>
              </w:rPr>
              <w:t>15.825,51 kn</w:t>
            </w:r>
          </w:p>
        </w:tc>
        <w:tc>
          <w:tcPr>
            <w:tcW w:w="1403" w:type="dxa"/>
          </w:tcPr>
          <w:p w:rsidR="005C161F" w:rsidP="001962A8" w:rsidRDefault="005C161F" w14:paraId="1EB4CA6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Vjerovnik ne raspolaže ovršnom ispravom, odluka nije priznata u skladu s čl. 86. Zakona o rješavanju sukoba zakona s propisima drugih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zemalja u određenim odnosima. Punomoćnik nije ovlašten poduzimati pravne radnje u skladu s čl. 5.a Zakona o odvjetništvu.</w:t>
            </w:r>
          </w:p>
          <w:p w:rsidR="005C161F" w:rsidP="001962A8" w:rsidRDefault="005C161F" w14:paraId="18C4DFE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3CE73A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237226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  <w:p w:rsidRPr="00A654CB" w:rsidR="005C161F" w:rsidP="001962A8" w:rsidRDefault="005C161F" w14:paraId="0830DD9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55B16E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B66B42" w:rsidTr="00A8131E" w14:paraId="4FCA28DD" w14:textId="77777777">
        <w:tc>
          <w:tcPr>
            <w:tcW w:w="852" w:type="dxa"/>
          </w:tcPr>
          <w:p w:rsidRPr="00A654CB" w:rsidR="00B66B42" w:rsidP="001962A8" w:rsidRDefault="00B66B42" w14:paraId="05FCCF6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B66B42" w:rsidP="001962A8" w:rsidRDefault="00B66B42" w14:paraId="2FFA1F0F" w14:textId="1D129C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6B4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BD447A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E10ADB" w:rsidP="001962A8" w:rsidRDefault="00E10ADB" w14:paraId="1F4ADA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B52BC5" w:rsidR="00E10ADB" w:rsidP="001962A8" w:rsidRDefault="00E10ADB" w14:paraId="2A11EE8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BC5">
              <w:rPr>
                <w:rFonts w:ascii="Arial" w:hAnsi="Arial" w:cs="Arial"/>
                <w:sz w:val="20"/>
                <w:szCs w:val="20"/>
              </w:rPr>
              <w:t>Temelji se na presudi Privrednog suda u Nišu broj P-293/2016 od 14. veljače 2017. koja je dostavljena u ovjerenom prijevodu i na kojoj je istaknuta potvrda pravomoćnosti i izvršnosti</w:t>
            </w:r>
            <w:r w:rsidRPr="00B52BC5" w:rsidR="00E922C3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654CB" w:rsidR="00E922C3" w:rsidP="001962A8" w:rsidRDefault="00E922C3" w14:paraId="39159D9F" w14:textId="7EFC248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B66B42" w:rsidP="001962A8" w:rsidRDefault="00B66B42" w14:paraId="0D4CA10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787A38EB" w14:textId="77777777">
        <w:tc>
          <w:tcPr>
            <w:tcW w:w="852" w:type="dxa"/>
          </w:tcPr>
          <w:p w:rsidRPr="00A654CB" w:rsidR="005C161F" w:rsidP="001962A8" w:rsidRDefault="005C161F" w14:paraId="69933E7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584.</w:t>
            </w:r>
          </w:p>
        </w:tc>
        <w:tc>
          <w:tcPr>
            <w:tcW w:w="1417" w:type="dxa"/>
          </w:tcPr>
          <w:p w:rsidR="005C161F" w:rsidP="001962A8" w:rsidRDefault="005C161F" w14:paraId="2402FFA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BRANKO JOVIĆ</w:t>
            </w:r>
          </w:p>
          <w:p w:rsidR="00EC1F0E" w:rsidP="001962A8" w:rsidRDefault="00EC1F0E" w14:paraId="4AA4D84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EC1F0E" w:rsidP="001962A8" w:rsidRDefault="00EC1F0E" w14:paraId="50D15684" w14:textId="19B777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09F0F1A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7B7261A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Ulica 7. jul 15,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6E1894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14.879,81 kn</w:t>
            </w:r>
          </w:p>
        </w:tc>
        <w:tc>
          <w:tcPr>
            <w:tcW w:w="1110" w:type="dxa"/>
          </w:tcPr>
          <w:p w:rsidR="005C161F" w:rsidP="001962A8" w:rsidRDefault="005C161F" w14:paraId="3F93910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F63AAA" w:rsidP="001962A8" w:rsidRDefault="00F63AAA" w14:paraId="6281DD1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769FD7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735F6E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55AE43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12F142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4CA8F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C3A2B0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ABD6B9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1F09C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9AEA1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2E91F8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BB9CE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5CCC8F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884C37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1D687D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0C55AF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0108A4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EA03FC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51FB15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20EBA2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5F619C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84C96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B002FD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F63AAA" w:rsidP="001962A8" w:rsidRDefault="00F63AAA" w14:paraId="3FFBC2E6" w14:textId="783F03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0CD7FB3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14.879,81 kn</w:t>
            </w:r>
          </w:p>
          <w:p w:rsidR="00F63AAA" w:rsidP="001962A8" w:rsidRDefault="00F63AAA" w14:paraId="0839014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7C05D7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F1B401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25505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341E5D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AC3F9E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E444D9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CAEAC4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D06794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3838A6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FC94D3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93171B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5026F9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AB45D5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59380E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DAF3BA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F8817D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24FB9F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180EB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8D1522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02BE8E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999D156" w14:textId="673786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826D1F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A2B601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9F1F92E" w14:textId="27E3BF8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3AAA">
              <w:rPr>
                <w:rFonts w:ascii="Arial" w:hAnsi="Arial" w:cs="Arial"/>
                <w:sz w:val="20"/>
                <w:szCs w:val="20"/>
              </w:rPr>
              <w:t>14.879,81 kn</w:t>
            </w:r>
          </w:p>
          <w:p w:rsidRPr="00A654CB" w:rsidR="00F63AAA" w:rsidP="001962A8" w:rsidRDefault="00F63AAA" w14:paraId="3870CA32" w14:textId="4D1281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3" w:type="dxa"/>
          </w:tcPr>
          <w:p w:rsidR="005C161F" w:rsidP="001962A8" w:rsidRDefault="005C161F" w14:paraId="5A09B56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Vjerovnik ne raspolaže ovršnom ispravom, odluka nije priznata u skladu s čl. 86. Zakona o rješavanju sukoba zakona s propisima drugih zemalja u određenim odnosima. Punomoćnik nije ovlašten poduzimati pravne radnje u skladu s čl. 5.a Zakona o odvjetništvu.</w:t>
            </w:r>
          </w:p>
          <w:p w:rsidR="005C161F" w:rsidP="001962A8" w:rsidRDefault="005C161F" w14:paraId="418231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AC2195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352894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  <w:p w:rsidRPr="00A654CB" w:rsidR="005C161F" w:rsidP="001962A8" w:rsidRDefault="005C161F" w14:paraId="50683F0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4A45F2A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B66B42" w:rsidTr="00A8131E" w14:paraId="3C73B0FE" w14:textId="77777777">
        <w:tc>
          <w:tcPr>
            <w:tcW w:w="852" w:type="dxa"/>
          </w:tcPr>
          <w:p w:rsidRPr="00A654CB" w:rsidR="00B66B42" w:rsidP="001962A8" w:rsidRDefault="00B66B42" w14:paraId="1F3D275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B66B42" w:rsidP="001962A8" w:rsidRDefault="00B66B42" w14:paraId="38B63B65" w14:textId="0F5A31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6B4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BD447A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372344" w:rsidP="001962A8" w:rsidRDefault="00372344" w14:paraId="795F8BF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B52BC5" w:rsidR="00E10ADB" w:rsidP="001962A8" w:rsidRDefault="00E10ADB" w14:paraId="30A4DA19" w14:textId="056C37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BC5">
              <w:rPr>
                <w:rFonts w:ascii="Arial" w:hAnsi="Arial" w:cs="Arial"/>
                <w:sz w:val="20"/>
                <w:szCs w:val="20"/>
              </w:rPr>
              <w:t>Temelji se na presudi Privrednog suda u Nišu broj P-293/2016 od 14. veljače 2017. koja je dostavljena u ovjerenom prijevodu i na kojoj je istaknuta potvrda pravomoćnosti i izvršnosti</w:t>
            </w:r>
          </w:p>
          <w:p w:rsidRPr="00A654CB" w:rsidR="00E10ADB" w:rsidP="001962A8" w:rsidRDefault="00E10ADB" w14:paraId="20E53403" w14:textId="421166E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B66B42" w:rsidP="001962A8" w:rsidRDefault="00B66B42" w14:paraId="14091B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3294C6C3" w14:textId="77777777">
        <w:tc>
          <w:tcPr>
            <w:tcW w:w="852" w:type="dxa"/>
          </w:tcPr>
          <w:p w:rsidRPr="00A654CB" w:rsidR="005C161F" w:rsidP="001962A8" w:rsidRDefault="005C161F" w14:paraId="03E68A2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585.</w:t>
            </w:r>
          </w:p>
        </w:tc>
        <w:tc>
          <w:tcPr>
            <w:tcW w:w="1417" w:type="dxa"/>
          </w:tcPr>
          <w:p w:rsidR="005C161F" w:rsidP="001962A8" w:rsidRDefault="005C161F" w14:paraId="69B25E6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DANE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ARSIĆ</w:t>
            </w:r>
          </w:p>
          <w:p w:rsidR="003F341D" w:rsidP="001962A8" w:rsidRDefault="003F341D" w14:paraId="1D959C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3F341D" w:rsidP="001962A8" w:rsidRDefault="003F341D" w14:paraId="3E4FD576" w14:textId="2E6690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17BCE60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44D1BCC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Boračka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18, 18360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3D43685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14.905,98 kn</w:t>
            </w:r>
          </w:p>
        </w:tc>
        <w:tc>
          <w:tcPr>
            <w:tcW w:w="1110" w:type="dxa"/>
          </w:tcPr>
          <w:p w:rsidR="005C161F" w:rsidP="001962A8" w:rsidRDefault="005C161F" w14:paraId="496BD05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DIV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GRUPA d.o.o.</w:t>
            </w:r>
          </w:p>
          <w:p w:rsidR="00F63AAA" w:rsidP="001962A8" w:rsidRDefault="00F63AAA" w14:paraId="63E7E4D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4BFBB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48540C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0C1DF8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F7ABC7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EBA637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19A3CB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3DD47C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3DF645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CC7C4A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068E4B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E3E2ED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8D78EE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7BA17B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C94FA9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9DD39C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2CE589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CAF68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C6E00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EDF003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9587FC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3D35F2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F63AAA" w:rsidP="001962A8" w:rsidRDefault="00F63AAA" w14:paraId="5E06DA33" w14:textId="4A3894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520E174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14.905,98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kn</w:t>
            </w:r>
          </w:p>
          <w:p w:rsidR="00F63AAA" w:rsidP="001962A8" w:rsidRDefault="00F63AAA" w14:paraId="5E3D722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A7174C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64FF31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9CF5E3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36A9C7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0A088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72DF5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E705C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4B2FF5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0808A5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2804D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784F80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69D739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DF9A21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B24C1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128461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C2A538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26BDF1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187052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4CC1C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8B3E3E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05C48B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802BB1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F63AAA" w:rsidP="001962A8" w:rsidRDefault="00F63AAA" w14:paraId="47EDB563" w14:textId="2F5F59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3AAA">
              <w:rPr>
                <w:rFonts w:ascii="Arial" w:hAnsi="Arial" w:cs="Arial"/>
                <w:sz w:val="20"/>
                <w:szCs w:val="20"/>
              </w:rPr>
              <w:t>14.905,98 kn</w:t>
            </w:r>
          </w:p>
        </w:tc>
        <w:tc>
          <w:tcPr>
            <w:tcW w:w="1403" w:type="dxa"/>
          </w:tcPr>
          <w:p w:rsidR="005C161F" w:rsidP="001962A8" w:rsidRDefault="005C161F" w14:paraId="05546F2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Vjerovnik ne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raspolaže ovršnom ispravom, odluka nije priznata u skladu s čl. 86. Zakona o rješavanju sukoba zakona s propisima drugih zemalja u određenim odnosima. Punomoćnik nije ovlašten poduzimati pravne radnje u skladu s čl. 5.a Zakona o odvjetništvu.</w:t>
            </w:r>
          </w:p>
          <w:p w:rsidR="005C161F" w:rsidP="001962A8" w:rsidRDefault="005C161F" w14:paraId="133923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20E1B0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422F7B2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B66B42" w:rsidTr="00A8131E" w14:paraId="22E2E22F" w14:textId="77777777">
        <w:tc>
          <w:tcPr>
            <w:tcW w:w="852" w:type="dxa"/>
          </w:tcPr>
          <w:p w:rsidRPr="00A654CB" w:rsidR="00B66B42" w:rsidP="001962A8" w:rsidRDefault="00B66B42" w14:paraId="7735C83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B66B42" w:rsidP="001962A8" w:rsidRDefault="00B66B42" w14:paraId="354924FE" w14:textId="5DA313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6B4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BD447A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372344" w:rsidP="001962A8" w:rsidRDefault="00372344" w14:paraId="6642346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B52BC5" w:rsidR="004B529C" w:rsidP="001962A8" w:rsidRDefault="004B529C" w14:paraId="3ABB2DD3" w14:textId="3A2C6B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BC5">
              <w:rPr>
                <w:rFonts w:ascii="Arial" w:hAnsi="Arial" w:cs="Arial"/>
                <w:sz w:val="20"/>
                <w:szCs w:val="20"/>
              </w:rPr>
              <w:t>Temelji se na presudi Privrednog suda u Nišu broj P-293/2016 od 14. veljače 2017. koja je dostavljena u ovjerenom prijevodu i na kojoj je istaknuta potvrda pravomoćnosti i izvršnosti</w:t>
            </w:r>
          </w:p>
          <w:p w:rsidRPr="00A654CB" w:rsidR="004B529C" w:rsidP="001962A8" w:rsidRDefault="004B529C" w14:paraId="6538A111" w14:textId="521CE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B66B42" w:rsidP="001962A8" w:rsidRDefault="00B66B42" w14:paraId="4887F5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7601958A" w14:textId="77777777">
        <w:tc>
          <w:tcPr>
            <w:tcW w:w="852" w:type="dxa"/>
          </w:tcPr>
          <w:p w:rsidRPr="00A654CB" w:rsidR="005C161F" w:rsidP="001962A8" w:rsidRDefault="005C161F" w14:paraId="1099EBC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586.</w:t>
            </w:r>
          </w:p>
        </w:tc>
        <w:tc>
          <w:tcPr>
            <w:tcW w:w="1417" w:type="dxa"/>
          </w:tcPr>
          <w:p w:rsidR="005C161F" w:rsidP="001962A8" w:rsidRDefault="005C161F" w14:paraId="48CD7B7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DRAGAN ŽIVIĆ</w:t>
            </w:r>
          </w:p>
          <w:p w:rsidR="0091348A" w:rsidP="001962A8" w:rsidRDefault="0091348A" w14:paraId="3520144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91348A" w:rsidP="001962A8" w:rsidRDefault="0091348A" w14:paraId="7BF6E8F6" w14:textId="2FCDF0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4A5423F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18F5C6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Selo Plužina,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27CFE68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13.986,46 kn</w:t>
            </w:r>
          </w:p>
        </w:tc>
        <w:tc>
          <w:tcPr>
            <w:tcW w:w="1110" w:type="dxa"/>
          </w:tcPr>
          <w:p w:rsidR="005C161F" w:rsidP="001962A8" w:rsidRDefault="005C161F" w14:paraId="55757A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F63AAA" w:rsidP="001962A8" w:rsidRDefault="00F63AAA" w14:paraId="68E1671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4D5B0B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8C0B93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5F739F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36950B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456918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5C3C9D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CBCD90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79B293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84B49D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C16ED2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9DA208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00F150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2805AB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1B3828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148BAA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D6A02D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7FEC04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543AF3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61FFCE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AC44AB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295CD8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F63AAA" w:rsidP="001962A8" w:rsidRDefault="00F63AAA" w14:paraId="6DCC46F9" w14:textId="47CA9A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F63AAA" w:rsidP="001962A8" w:rsidRDefault="005C161F" w14:paraId="58053B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13.986,46 k</w:t>
            </w:r>
            <w:r w:rsidR="00F63AAA">
              <w:rPr>
                <w:rFonts w:ascii="Arial" w:hAnsi="Arial" w:cs="Arial"/>
                <w:sz w:val="20"/>
                <w:szCs w:val="20"/>
              </w:rPr>
              <w:t>n</w:t>
            </w:r>
          </w:p>
          <w:p w:rsidR="00F63AAA" w:rsidP="001962A8" w:rsidRDefault="00F63AAA" w14:paraId="2316246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FF15D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FB649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336739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357BE1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F8761E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9594F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D6BC80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DC621E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79E758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262E42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F632FC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E6B2FF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88A52B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89EB09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200325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461F89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C3559C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089B1D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7C3329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1B41FE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2C5134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18A0E0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F63AAA" w14:paraId="50CBAE8D" w14:textId="6D8279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3AAA">
              <w:rPr>
                <w:rFonts w:ascii="Arial" w:hAnsi="Arial" w:cs="Arial"/>
                <w:sz w:val="20"/>
                <w:szCs w:val="20"/>
              </w:rPr>
              <w:t xml:space="preserve">13.986,46 kn </w:t>
            </w:r>
          </w:p>
        </w:tc>
        <w:tc>
          <w:tcPr>
            <w:tcW w:w="1403" w:type="dxa"/>
          </w:tcPr>
          <w:p w:rsidR="005C161F" w:rsidP="001962A8" w:rsidRDefault="005C161F" w14:paraId="30F426D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Vjerovnik ne raspolaže ovršnom ispravom, odluka nije priznata u skladu s čl. 86. Zakona o rješavanju sukoba zakona s propisima drugih zemalja u određenim odnosima. Punomoćnik nije ovlašten poduzimati pravne radnje u skladu s čl. 5.a Zakona o odvjetništvu.</w:t>
            </w:r>
          </w:p>
          <w:p w:rsidR="005C161F" w:rsidP="001962A8" w:rsidRDefault="005C161F" w14:paraId="2184161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34FA14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 xml:space="preserve">Dužnik nema obvezu u </w:t>
            </w:r>
            <w:r w:rsidRPr="00BA73E4">
              <w:rPr>
                <w:rFonts w:ascii="Arial" w:hAnsi="Arial" w:cs="Arial"/>
                <w:sz w:val="20"/>
                <w:szCs w:val="20"/>
              </w:rPr>
              <w:lastRenderedPageBreak/>
              <w:t>poslovnim knjigama</w:t>
            </w:r>
          </w:p>
          <w:p w:rsidRPr="00A654CB" w:rsidR="005C161F" w:rsidP="001962A8" w:rsidRDefault="005C161F" w14:paraId="00EC155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7BFB629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B66B42" w:rsidTr="00A8131E" w14:paraId="4AACE50A" w14:textId="77777777">
        <w:tc>
          <w:tcPr>
            <w:tcW w:w="852" w:type="dxa"/>
          </w:tcPr>
          <w:p w:rsidRPr="00A654CB" w:rsidR="00B66B42" w:rsidP="001962A8" w:rsidRDefault="00B66B42" w14:paraId="7253B8D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B66B42" w:rsidP="001962A8" w:rsidRDefault="00B66B42" w14:paraId="5BF0C7CD" w14:textId="16547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6B4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BD447A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372344" w:rsidP="001962A8" w:rsidRDefault="00372344" w14:paraId="19731E1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8099B" w:rsidR="005A39F7" w:rsidP="001962A8" w:rsidRDefault="005A39F7" w14:paraId="5FAC7F6B" w14:textId="691909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099B">
              <w:rPr>
                <w:rFonts w:ascii="Arial" w:hAnsi="Arial" w:cs="Arial"/>
                <w:sz w:val="20"/>
                <w:szCs w:val="20"/>
              </w:rPr>
              <w:t>Temelji se na presudi Privrednog suda u Nišu broj P-293/2016 od 14. veljače 2017. koja je dostavljena u ovjerenom prijevodu i na kojoj je istaknuta potvrda pravomoćnosti i izvršnosti</w:t>
            </w:r>
          </w:p>
          <w:p w:rsidRPr="00A654CB" w:rsidR="005A39F7" w:rsidP="001962A8" w:rsidRDefault="005A39F7" w14:paraId="0B12AAA3" w14:textId="3F2DEB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B66B42" w:rsidP="001962A8" w:rsidRDefault="00B66B42" w14:paraId="6628EA2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4FB1E7EE" w14:textId="77777777">
        <w:tc>
          <w:tcPr>
            <w:tcW w:w="852" w:type="dxa"/>
          </w:tcPr>
          <w:p w:rsidRPr="00A654CB" w:rsidR="005C161F" w:rsidP="001962A8" w:rsidRDefault="005C161F" w14:paraId="35D2C95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587.</w:t>
            </w:r>
          </w:p>
        </w:tc>
        <w:tc>
          <w:tcPr>
            <w:tcW w:w="1417" w:type="dxa"/>
          </w:tcPr>
          <w:p w:rsidR="0040682E" w:rsidP="001962A8" w:rsidRDefault="005C161F" w14:paraId="64585F7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DRAGANA NIKODIJEVIĆ</w:t>
            </w:r>
          </w:p>
          <w:p w:rsidRPr="00A654CB" w:rsidR="005C161F" w:rsidP="00393233" w:rsidRDefault="005C161F" w14:paraId="7282F255" w14:textId="6178F1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24979E0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6795D21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Hadžićeva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ulica 2/7,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79A9F05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13.478,79 kn</w:t>
            </w:r>
          </w:p>
        </w:tc>
        <w:tc>
          <w:tcPr>
            <w:tcW w:w="1110" w:type="dxa"/>
          </w:tcPr>
          <w:p w:rsidR="005C161F" w:rsidP="001962A8" w:rsidRDefault="005C161F" w14:paraId="38D5FB9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F63AAA" w:rsidP="001962A8" w:rsidRDefault="00F63AAA" w14:paraId="77279A1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8E3325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46EF6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D1B694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9AB145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873F6B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908EA1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B26BF5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941DD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17E78A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5D6DCD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097BB7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DBCEEE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98D88E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09C40B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40A73B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9444EF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FF0852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206D4D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F63AAA" w:rsidP="001962A8" w:rsidRDefault="00F63AAA" w14:paraId="0775D243" w14:textId="593219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F63AAA" w:rsidP="001962A8" w:rsidRDefault="005C161F" w14:paraId="69D32BD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13.478,79 kn</w:t>
            </w:r>
          </w:p>
          <w:p w:rsidR="00F63AAA" w:rsidP="001962A8" w:rsidRDefault="00F63AAA" w14:paraId="530E8E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702833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D792689" w14:textId="1B4C4A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8E41C60" w14:textId="42216F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7BADAA5" w14:textId="7662AF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3002139" w14:textId="77074D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E226CF7" w14:textId="39BB2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C3DABDA" w14:textId="44F6A2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4CEE124" w14:textId="4F9FF4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67F2454" w14:textId="16A18B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E7BFBED" w14:textId="057C9A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83FED74" w14:textId="6785438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E7C30FC" w14:textId="7D7034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497FD42" w14:textId="65DBA7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6BDF00C" w14:textId="2FAECA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FA1881D" w14:textId="52EFAE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010035F" w14:textId="115E24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3AB76A0" w14:textId="43F2CB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473766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F63AAA" w14:paraId="4E0FFEAC" w14:textId="6071B1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F63AAA">
              <w:rPr>
                <w:rFonts w:ascii="Arial" w:hAnsi="Arial" w:cs="Arial"/>
                <w:sz w:val="20"/>
                <w:szCs w:val="20"/>
              </w:rPr>
              <w:t>3.478,79 kn</w:t>
            </w:r>
          </w:p>
        </w:tc>
        <w:tc>
          <w:tcPr>
            <w:tcW w:w="1403" w:type="dxa"/>
          </w:tcPr>
          <w:p w:rsidR="005C161F" w:rsidP="001962A8" w:rsidRDefault="005C161F" w14:paraId="56A9FE6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Vjerovnik ne raspolaže ovršnom ispravom, odluka nije priznata u skladu s čl. 86. Zakona o rješavanju sukoba zakona s propisima drugih zemalja u određenim odnosima. Punomoć nije dostavljena.</w:t>
            </w:r>
          </w:p>
          <w:p w:rsidR="005C161F" w:rsidP="001962A8" w:rsidRDefault="005C161F" w14:paraId="5290864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D7D71F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08924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  <w:p w:rsidRPr="00A654CB" w:rsidR="005C161F" w:rsidP="001962A8" w:rsidRDefault="005C161F" w14:paraId="4842CAE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456F08D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B66B42" w:rsidTr="00A8131E" w14:paraId="622E51BC" w14:textId="77777777">
        <w:tc>
          <w:tcPr>
            <w:tcW w:w="852" w:type="dxa"/>
          </w:tcPr>
          <w:p w:rsidRPr="00A654CB" w:rsidR="00B66B42" w:rsidP="001962A8" w:rsidRDefault="00B66B42" w14:paraId="29B02D6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B66B42" w:rsidP="001962A8" w:rsidRDefault="00B66B42" w14:paraId="23EDDC50" w14:textId="2FF23F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6B4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BD447A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Pr="00275D18" w:rsidR="001A10B8" w:rsidP="001962A8" w:rsidRDefault="001A10B8" w14:paraId="15B445C9" w14:textId="1C467A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BC5">
              <w:rPr>
                <w:rFonts w:ascii="Arial" w:hAnsi="Arial" w:cs="Arial"/>
                <w:sz w:val="20"/>
                <w:szCs w:val="20"/>
              </w:rPr>
              <w:t>Temelji se na presudi Privrednog suda u Nišu broj P</w:t>
            </w:r>
            <w:r w:rsidRPr="00B52BC5" w:rsidR="00275D18">
              <w:rPr>
                <w:rFonts w:ascii="Arial" w:hAnsi="Arial" w:cs="Arial"/>
                <w:sz w:val="20"/>
                <w:szCs w:val="20"/>
              </w:rPr>
              <w:t xml:space="preserve">-293/2016 od 14. veljače 2017. </w:t>
            </w:r>
            <w:r w:rsidRPr="00B52BC5">
              <w:rPr>
                <w:rFonts w:ascii="Arial" w:hAnsi="Arial" w:cs="Arial"/>
                <w:sz w:val="20"/>
                <w:szCs w:val="20"/>
              </w:rPr>
              <w:t xml:space="preserve"> koja je dostavljena u ovjerenom prijevodu i na kojoj je istaknuta potvrda pravomoćnosti i izvršnosti</w:t>
            </w:r>
          </w:p>
          <w:p w:rsidRPr="00A654CB" w:rsidR="001A10B8" w:rsidP="001962A8" w:rsidRDefault="001A10B8" w14:paraId="36F81F9F" w14:textId="7729B2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B66B42" w:rsidP="001962A8" w:rsidRDefault="00B66B42" w14:paraId="67E1F2D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74CEF00C" w14:textId="77777777">
        <w:tc>
          <w:tcPr>
            <w:tcW w:w="852" w:type="dxa"/>
          </w:tcPr>
          <w:p w:rsidRPr="00A654CB" w:rsidR="005C161F" w:rsidP="001962A8" w:rsidRDefault="005C161F" w14:paraId="771B838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588.</w:t>
            </w:r>
          </w:p>
        </w:tc>
        <w:tc>
          <w:tcPr>
            <w:tcW w:w="1417" w:type="dxa"/>
          </w:tcPr>
          <w:p w:rsidR="005C161F" w:rsidP="001962A8" w:rsidRDefault="005C161F" w14:paraId="0A9AC46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DRAGI LAZIĆ</w:t>
            </w:r>
          </w:p>
          <w:p w:rsidR="00F63AAA" w:rsidP="001962A8" w:rsidRDefault="00F63AAA" w14:paraId="5ADABEA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F63AAA" w:rsidP="001962A8" w:rsidRDefault="00393233" w14:paraId="7591CBB9" w14:textId="46DA7F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Pr="00A654CB" w:rsidR="005C161F" w:rsidP="001962A8" w:rsidRDefault="005C161F" w14:paraId="754177C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6B9E26E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radetova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ulica 5B/3,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2D482D2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14.396,70 kn</w:t>
            </w:r>
          </w:p>
        </w:tc>
        <w:tc>
          <w:tcPr>
            <w:tcW w:w="1110" w:type="dxa"/>
          </w:tcPr>
          <w:p w:rsidR="005C161F" w:rsidP="001962A8" w:rsidRDefault="005C161F" w14:paraId="52A8EE3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F63AAA" w:rsidP="001962A8" w:rsidRDefault="00F63AAA" w14:paraId="1DE6D51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63D580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5011B8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68406C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B00EC4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E8532A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427626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8D27BC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B026A2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9F247D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35BA7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25598C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9C9B0C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6181D6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40C26B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A4D880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93585C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25627E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49E1E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146857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DDE9DB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F63AAA" w:rsidP="001962A8" w:rsidRDefault="00F63AAA" w14:paraId="44F865DD" w14:textId="52072F8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1B07F37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14.396,70 kn</w:t>
            </w:r>
          </w:p>
          <w:p w:rsidR="00F63AAA" w:rsidP="001962A8" w:rsidRDefault="00F63AAA" w14:paraId="3B1225B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46C51B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18A3A9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C7073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EE86C8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629613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FF32C2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DB5422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5D3FD6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A6F089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9263E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EB7560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1B9B58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4BD053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C38BB4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0F7A3A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84AE23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614950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A8BAF2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997828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0B4EF5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8EC5F2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F63AAA" w:rsidP="001962A8" w:rsidRDefault="00F63AAA" w14:paraId="0868BA70" w14:textId="3690CD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3AAA">
              <w:rPr>
                <w:rFonts w:ascii="Arial" w:hAnsi="Arial" w:cs="Arial"/>
                <w:sz w:val="20"/>
                <w:szCs w:val="20"/>
              </w:rPr>
              <w:t>3.478,79 kn</w:t>
            </w:r>
          </w:p>
        </w:tc>
        <w:tc>
          <w:tcPr>
            <w:tcW w:w="1403" w:type="dxa"/>
          </w:tcPr>
          <w:p w:rsidR="005C161F" w:rsidP="001962A8" w:rsidRDefault="005C161F" w14:paraId="34C504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Nedostaje punomoć, dostavljena isprava nije ovršna isprava, nedostaje prijevod priloženog dokumenta,  odluka nije priznata u skladu s čl. 86. Zakona o rješavanju sukoba zakona s propisima drugih zemalja u određenim odnosima.</w:t>
            </w:r>
          </w:p>
          <w:p w:rsidR="005C161F" w:rsidP="001962A8" w:rsidRDefault="005C161F" w14:paraId="054783B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395E81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  <w:p w:rsidRPr="00A654CB" w:rsidR="005C161F" w:rsidP="001962A8" w:rsidRDefault="005C161F" w14:paraId="48F4981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7" w:type="dxa"/>
          </w:tcPr>
          <w:p w:rsidRPr="00A654CB" w:rsidR="005C161F" w:rsidP="001962A8" w:rsidRDefault="005C161F" w14:paraId="6A7A670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B66B42" w:rsidTr="00A8131E" w14:paraId="265461F4" w14:textId="77777777">
        <w:tc>
          <w:tcPr>
            <w:tcW w:w="852" w:type="dxa"/>
          </w:tcPr>
          <w:p w:rsidRPr="00A654CB" w:rsidR="00B66B42" w:rsidP="001962A8" w:rsidRDefault="00B66B42" w14:paraId="31FF6F2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B66B42" w:rsidP="001962A8" w:rsidRDefault="00B66B42" w14:paraId="3F2E4B7C" w14:textId="4E96AC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6B4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BD447A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Pr="00275D18" w:rsidR="00D93592" w:rsidP="001962A8" w:rsidRDefault="00D93592" w14:paraId="5AC5D03E" w14:textId="613EFC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BC5">
              <w:rPr>
                <w:rFonts w:ascii="Arial" w:hAnsi="Arial" w:cs="Arial"/>
                <w:sz w:val="20"/>
                <w:szCs w:val="20"/>
              </w:rPr>
              <w:t>Temelji se na presudi Privrednog suda u Nišu broj P-293/2016 od 14. veljače 2017. koja je dostavljena u ovjerenom prijevodu i na kojoj je istaknuta potvrda pravomoćnosti i izvršnosti</w:t>
            </w:r>
          </w:p>
          <w:p w:rsidRPr="00A654CB" w:rsidR="00D93592" w:rsidP="001962A8" w:rsidRDefault="00D93592" w14:paraId="738E1B86" w14:textId="6E129AB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B66B42" w:rsidP="001962A8" w:rsidRDefault="00B66B42" w14:paraId="2DC2D43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027C32ED" w14:textId="77777777">
        <w:tc>
          <w:tcPr>
            <w:tcW w:w="852" w:type="dxa"/>
          </w:tcPr>
          <w:p w:rsidRPr="00A654CB" w:rsidR="005C161F" w:rsidP="001962A8" w:rsidRDefault="005C161F" w14:paraId="41DBF64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589.</w:t>
            </w:r>
          </w:p>
        </w:tc>
        <w:tc>
          <w:tcPr>
            <w:tcW w:w="1417" w:type="dxa"/>
          </w:tcPr>
          <w:p w:rsidR="005C161F" w:rsidP="001962A8" w:rsidRDefault="00383054" w14:paraId="65FB9DF5" w14:textId="0E1E0F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ANĐA TASIĆ kao nasljednica iza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A654CB" w:rsidR="005C161F">
              <w:rPr>
                <w:rFonts w:ascii="Arial" w:hAnsi="Arial" w:cs="Arial"/>
                <w:sz w:val="20"/>
                <w:szCs w:val="20"/>
              </w:rPr>
              <w:t>DRAGIŠ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A654CB" w:rsidR="005C161F">
              <w:rPr>
                <w:rFonts w:ascii="Arial" w:hAnsi="Arial" w:cs="Arial"/>
                <w:sz w:val="20"/>
                <w:szCs w:val="20"/>
              </w:rPr>
              <w:t xml:space="preserve"> TASIĆ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  <w:p w:rsidR="00F63AAA" w:rsidP="001962A8" w:rsidRDefault="00F63AAA" w14:paraId="51C0713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3D4478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A2340B" w:rsidP="001962A8" w:rsidRDefault="00A2340B" w14:paraId="2E837CED" w14:textId="475C72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055C4AF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40B5C34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Lukavička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ulica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bb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181115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12.560,88 kn</w:t>
            </w:r>
          </w:p>
        </w:tc>
        <w:tc>
          <w:tcPr>
            <w:tcW w:w="1110" w:type="dxa"/>
          </w:tcPr>
          <w:p w:rsidR="005C161F" w:rsidP="001962A8" w:rsidRDefault="005C161F" w14:paraId="2D6AD1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F63AAA" w:rsidP="001962A8" w:rsidRDefault="00F63AAA" w14:paraId="23E131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29D549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63CC32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ACD029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80BDD2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0668EB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D82F2B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C24BEA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ED8795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3A7615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4DEA8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CE689B6" w14:textId="5C323E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E9395CE" w14:textId="4EE6BE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51D82DB" w14:textId="5831CA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93AF9C5" w14:textId="368CB6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F50DE68" w14:textId="14CD5D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5822E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B2331B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F63AAA" w:rsidP="001962A8" w:rsidRDefault="00F63AAA" w14:paraId="6271698B" w14:textId="110136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5A7718B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12.560,88 kn</w:t>
            </w:r>
          </w:p>
          <w:p w:rsidR="00F63AAA" w:rsidP="001962A8" w:rsidRDefault="00F63AAA" w14:paraId="43716A8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0632C4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CB9961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92F55B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A5ED48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664FE7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0E575E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C56DB5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1B35E9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2FC54D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F6200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3F62A8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4C0ACE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14DB0C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8B1D27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A22388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0C27BDF" w14:textId="2038185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30BBF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48B74F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F63AAA" w:rsidP="001962A8" w:rsidRDefault="00F63AAA" w14:paraId="33EAE83E" w14:textId="3EA508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3AAA">
              <w:rPr>
                <w:rFonts w:ascii="Arial" w:hAnsi="Arial" w:cs="Arial"/>
                <w:sz w:val="20"/>
                <w:szCs w:val="20"/>
              </w:rPr>
              <w:t>12.560,88 kn</w:t>
            </w:r>
          </w:p>
        </w:tc>
        <w:tc>
          <w:tcPr>
            <w:tcW w:w="1403" w:type="dxa"/>
          </w:tcPr>
          <w:p w:rsidR="005C161F" w:rsidP="001962A8" w:rsidRDefault="005C161F" w14:paraId="55DC57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Vjerovnik ne raspolaže ovršnom ispravom, odluka nije priznata u skladu s čl. 86. Zakona o rješavanju sukoba zakona s propisima drugih zemalja u određenim odnosima. Punomoć nije dostavljena.</w:t>
            </w:r>
          </w:p>
          <w:p w:rsidR="005C161F" w:rsidP="001962A8" w:rsidRDefault="005C161F" w14:paraId="012260E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EEBF4D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D1D29D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42DBBA0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B66B42" w:rsidTr="00A8131E" w14:paraId="1CFD6A67" w14:textId="77777777">
        <w:tc>
          <w:tcPr>
            <w:tcW w:w="852" w:type="dxa"/>
          </w:tcPr>
          <w:p w:rsidRPr="00A654CB" w:rsidR="00B66B42" w:rsidP="001962A8" w:rsidRDefault="00B66B42" w14:paraId="61FB579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372344" w:rsidP="001962A8" w:rsidRDefault="00372344" w14:paraId="495448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66B42" w:rsidP="001962A8" w:rsidRDefault="00B66B42" w14:paraId="5DE2927F" w14:textId="1B0E68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6B4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DA4E0D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372344" w:rsidP="001962A8" w:rsidRDefault="00372344" w14:paraId="54EDB3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275D18" w:rsidR="0028122A" w:rsidP="001962A8" w:rsidRDefault="0028122A" w14:paraId="1ECCC59C" w14:textId="2B970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BC5">
              <w:rPr>
                <w:rFonts w:ascii="Arial" w:hAnsi="Arial" w:cs="Arial"/>
                <w:sz w:val="20"/>
                <w:szCs w:val="20"/>
              </w:rPr>
              <w:t>Temelji se na presudi Privrednog suda u Nišu broj P-293/2016 od 14. veljače 2017. na kojoj koja je dostavljena u ovjerenom prijevodu i na kojoj je istaknuta potvrda pravomoćnosti i izvršnosti</w:t>
            </w:r>
          </w:p>
          <w:p w:rsidRPr="00A654CB" w:rsidR="0028122A" w:rsidP="001962A8" w:rsidRDefault="0028122A" w14:paraId="674E5BDB" w14:textId="581AFF9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B66B42" w:rsidP="001962A8" w:rsidRDefault="00B66B42" w14:paraId="4426BBB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52160D08" w14:textId="77777777">
        <w:tc>
          <w:tcPr>
            <w:tcW w:w="852" w:type="dxa"/>
          </w:tcPr>
          <w:p w:rsidRPr="00A654CB" w:rsidR="005C161F" w:rsidP="001962A8" w:rsidRDefault="005C161F" w14:paraId="71BA712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590.</w:t>
            </w:r>
          </w:p>
        </w:tc>
        <w:tc>
          <w:tcPr>
            <w:tcW w:w="1417" w:type="dxa"/>
          </w:tcPr>
          <w:p w:rsidR="005C161F" w:rsidP="001962A8" w:rsidRDefault="005C161F" w14:paraId="2B862B6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DRAGOŠ COJIĆ</w:t>
            </w:r>
          </w:p>
          <w:p w:rsidR="004264C5" w:rsidP="001962A8" w:rsidRDefault="004264C5" w14:paraId="0977A0C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4264C5" w:rsidP="001962A8" w:rsidRDefault="004264C5" w14:paraId="1893FB2E" w14:textId="40990C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0017D0A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2CAB7DD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Selo Okruglica,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4A067FC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9.776,00 kn</w:t>
            </w:r>
          </w:p>
        </w:tc>
        <w:tc>
          <w:tcPr>
            <w:tcW w:w="1110" w:type="dxa"/>
          </w:tcPr>
          <w:p w:rsidR="005C161F" w:rsidP="001962A8" w:rsidRDefault="005C161F" w14:paraId="054AFB8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F63AAA" w:rsidP="001962A8" w:rsidRDefault="00F63AAA" w14:paraId="4A19968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13AC2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D83A8A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18C19F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938BD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94C25F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B8DD4C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15B9D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9173D2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0873E5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EE55A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6B5A3B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8E2803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DA3008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5A5733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9B3FA6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50A59A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F15A8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473E8C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58F7E1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2A9A8C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B40FD1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B1B467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F63AAA" w:rsidP="001962A8" w:rsidRDefault="00F63AAA" w14:paraId="766126B8" w14:textId="45A481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49E7DCA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9.776,00 kn</w:t>
            </w:r>
          </w:p>
          <w:p w:rsidR="00F63AAA" w:rsidP="001962A8" w:rsidRDefault="00F63AAA" w14:paraId="7FDF8D8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336C01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86A489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8C0866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92F3D5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762185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96FFF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C10585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AA2E9F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8A58CA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547AE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EB42FF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F186D1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0849CC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E5F80F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D83E3A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83FEFF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43AB50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D991DF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43D4D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98ED1E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90B560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9E1C7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9F14EB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F63AAA" w:rsidP="001962A8" w:rsidRDefault="00F63AAA" w14:paraId="081765D8" w14:textId="1BA7D28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9.776,00 kn</w:t>
            </w:r>
          </w:p>
        </w:tc>
        <w:tc>
          <w:tcPr>
            <w:tcW w:w="1403" w:type="dxa"/>
          </w:tcPr>
          <w:p w:rsidR="005C161F" w:rsidP="001962A8" w:rsidRDefault="005C161F" w14:paraId="04AAD2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Vjerovnik ne raspolaže ovršnom ispravom, odluka nije priznata u skladu s čl. 86. Zakona o rješavanju sukoba zakona s propisima drugih zemalja u određenim odnosima. Punomoćnik nije ovlašten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poduzimati pravne radnje u skladu s čl. 5.a Zakona o odvjetništvu.</w:t>
            </w:r>
          </w:p>
          <w:p w:rsidR="005C161F" w:rsidP="001962A8" w:rsidRDefault="005C161F" w14:paraId="10B1F7B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678855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89F2E7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  <w:p w:rsidRPr="00A654CB" w:rsidR="005C161F" w:rsidP="001962A8" w:rsidRDefault="005C161F" w14:paraId="7DC78F3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6BCDD2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27E3EABA" w14:textId="77777777">
        <w:tc>
          <w:tcPr>
            <w:tcW w:w="852" w:type="dxa"/>
          </w:tcPr>
          <w:p w:rsidRPr="00A654CB" w:rsidR="00921DC2" w:rsidP="001962A8" w:rsidRDefault="00921DC2" w14:paraId="13C32DE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921DC2" w:rsidP="001962A8" w:rsidRDefault="00921DC2" w14:paraId="00F42E1D" w14:textId="1FDEEE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DA4E0D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Pr="00D93592" w:rsidR="00D93592" w:rsidP="001962A8" w:rsidRDefault="00D93592" w14:paraId="4D0E5D49" w14:textId="77777777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Pr="00A654CB" w:rsidR="00D93592" w:rsidP="001962A8" w:rsidRDefault="00D93592" w14:paraId="46890B02" w14:textId="485A2A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BC5">
              <w:rPr>
                <w:rFonts w:ascii="Arial" w:hAnsi="Arial" w:cs="Arial"/>
                <w:sz w:val="20"/>
                <w:szCs w:val="20"/>
              </w:rPr>
              <w:t>Temelji se na presudi Privrednog suda u Nišu broj P-293/2016 od 14. veljače 2017. koja je dostavljena u ovjerenom prijevodu i na kojoj je istaknuta potvrda pravomoćnosti i izvršnosti</w:t>
            </w:r>
          </w:p>
        </w:tc>
        <w:tc>
          <w:tcPr>
            <w:tcW w:w="247" w:type="dxa"/>
          </w:tcPr>
          <w:p w:rsidRPr="00A654CB" w:rsidR="00921DC2" w:rsidP="001962A8" w:rsidRDefault="00921DC2" w14:paraId="1278305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6FCF7A3D" w14:textId="77777777">
        <w:tc>
          <w:tcPr>
            <w:tcW w:w="852" w:type="dxa"/>
          </w:tcPr>
          <w:p w:rsidRPr="00A654CB" w:rsidR="005C161F" w:rsidP="001962A8" w:rsidRDefault="005C161F" w14:paraId="32FEBBB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591.</w:t>
            </w:r>
          </w:p>
        </w:tc>
        <w:tc>
          <w:tcPr>
            <w:tcW w:w="1417" w:type="dxa"/>
          </w:tcPr>
          <w:p w:rsidR="005C161F" w:rsidP="001962A8" w:rsidRDefault="005C161F" w14:paraId="1E6FE3F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DUŠKO NIKODIJEVIĆ</w:t>
            </w:r>
          </w:p>
          <w:p w:rsidR="0091348A" w:rsidP="001962A8" w:rsidRDefault="0091348A" w14:paraId="3CDDC07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91348A" w:rsidP="001962A8" w:rsidRDefault="0091348A" w14:paraId="7173D363" w14:textId="4A72E4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0381657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161F553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Selo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Niševac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4B15BD0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13.986,46 kn</w:t>
            </w:r>
          </w:p>
        </w:tc>
        <w:tc>
          <w:tcPr>
            <w:tcW w:w="1110" w:type="dxa"/>
          </w:tcPr>
          <w:p w:rsidR="005C161F" w:rsidP="001962A8" w:rsidRDefault="005C161F" w14:paraId="2605034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F63AAA" w:rsidP="001962A8" w:rsidRDefault="00F63AAA" w14:paraId="54FB5E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555C52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645EF1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71CFB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4E287E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BF97DA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E331C1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8FFBC1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2F7656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9340FB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CAF457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04E61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040FFB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DBE98E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FFAF6A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5837B4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718991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DC7016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01492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505C8B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730158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85F3E3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F63AAA" w:rsidP="001962A8" w:rsidRDefault="00F63AAA" w14:paraId="1C02AF42" w14:textId="6AB6F8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04058C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13.986,46 kn</w:t>
            </w:r>
          </w:p>
          <w:p w:rsidR="00F63AAA" w:rsidP="001962A8" w:rsidRDefault="00F63AAA" w14:paraId="156FCB9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DBB438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D322C7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CCE011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63E6E2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0EF228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1D03B5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77B85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16D77D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296684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8FEE5C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E04059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8935F9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36D212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807D4A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A2D619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B3BE9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A59437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F2500C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512F3B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F6247D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8D299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0472B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F63AAA" w:rsidP="001962A8" w:rsidRDefault="00F63AAA" w14:paraId="2E0A4368" w14:textId="4A57F0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3AAA">
              <w:rPr>
                <w:rFonts w:ascii="Arial" w:hAnsi="Arial" w:cs="Arial"/>
                <w:sz w:val="20"/>
                <w:szCs w:val="20"/>
              </w:rPr>
              <w:t>13.986,46 kn</w:t>
            </w:r>
          </w:p>
        </w:tc>
        <w:tc>
          <w:tcPr>
            <w:tcW w:w="1403" w:type="dxa"/>
          </w:tcPr>
          <w:p w:rsidR="005C161F" w:rsidP="001962A8" w:rsidRDefault="005C161F" w14:paraId="5AC8AAB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Vjerovnik ne raspolaže ovršnom ispravom, odluka nije priznata u skladu s čl. 86. Zakona o rješavanju sukoba zakona s propisima drugih zemalja u određenim odnosima. Punomoćnik nije ovlašten poduzimati pravne radnje u skladu s čl. 5.a Zakona o odvjetništvu.</w:t>
            </w:r>
          </w:p>
          <w:p w:rsidR="005C161F" w:rsidP="001962A8" w:rsidRDefault="005C161F" w14:paraId="5F4B438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56B036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556DC94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10F6D440" w14:textId="77777777">
        <w:tc>
          <w:tcPr>
            <w:tcW w:w="852" w:type="dxa"/>
          </w:tcPr>
          <w:p w:rsidRPr="00A654CB" w:rsidR="00921DC2" w:rsidP="001962A8" w:rsidRDefault="00921DC2" w14:paraId="34BCB1F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921DC2" w:rsidP="001962A8" w:rsidRDefault="00921DC2" w14:paraId="707FCCA9" w14:textId="70E45C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DA4E0D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372344" w:rsidP="001962A8" w:rsidRDefault="00372344" w14:paraId="2833AB3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275D18" w:rsidR="00056A3F" w:rsidP="001962A8" w:rsidRDefault="00056A3F" w14:paraId="0A6EF118" w14:textId="7171C9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BC5">
              <w:rPr>
                <w:rFonts w:ascii="Arial" w:hAnsi="Arial" w:cs="Arial"/>
                <w:sz w:val="20"/>
                <w:szCs w:val="20"/>
              </w:rPr>
              <w:t>Temelji se na presudi Privrednog suda u Nišu broj P-293/2016 od 14. veljače 2017. na kojoj koja je dostavljena u ovjerenom prijevodu i na kojoj je istaknuta potvrda pravomoćnosti i izvršnosti</w:t>
            </w:r>
          </w:p>
          <w:p w:rsidRPr="00A654CB" w:rsidR="00056A3F" w:rsidP="001962A8" w:rsidRDefault="00056A3F" w14:paraId="083325F2" w14:textId="0C6A99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921DC2" w:rsidP="001962A8" w:rsidRDefault="00921DC2" w14:paraId="2D437BF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7D364EA6" w14:textId="77777777">
        <w:tc>
          <w:tcPr>
            <w:tcW w:w="852" w:type="dxa"/>
          </w:tcPr>
          <w:p w:rsidRPr="00A654CB" w:rsidR="005C161F" w:rsidP="001962A8" w:rsidRDefault="005C161F" w14:paraId="0591610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592.</w:t>
            </w:r>
          </w:p>
        </w:tc>
        <w:tc>
          <w:tcPr>
            <w:tcW w:w="1417" w:type="dxa"/>
          </w:tcPr>
          <w:p w:rsidR="005C161F" w:rsidP="001962A8" w:rsidRDefault="005C161F" w14:paraId="5047C89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GROZDANA PAVLOVIĆ</w:t>
            </w:r>
          </w:p>
          <w:p w:rsidR="00383054" w:rsidP="001962A8" w:rsidRDefault="00383054" w14:paraId="1E91F51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383054" w:rsidP="001962A8" w:rsidRDefault="00383054" w14:paraId="35436477" w14:textId="34B675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757201C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31BBBD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Đorđa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Jocića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3/22,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0A5E37F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13.961,90 kn</w:t>
            </w:r>
          </w:p>
        </w:tc>
        <w:tc>
          <w:tcPr>
            <w:tcW w:w="1110" w:type="dxa"/>
          </w:tcPr>
          <w:p w:rsidR="005C161F" w:rsidP="001962A8" w:rsidRDefault="005C161F" w14:paraId="0DFBCD9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F63AAA" w:rsidP="001962A8" w:rsidRDefault="00F63AAA" w14:paraId="0AB0395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AA71C9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6DD386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86C8DE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527EB7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BC0F08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6A19C0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2C482D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CD4F55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44F93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4B897E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6F51E5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1C563B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8D5994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DA5604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BE090A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97266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40D429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A75A1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4439F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883CAB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1167DF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F63AAA" w:rsidP="001962A8" w:rsidRDefault="00F63AAA" w14:paraId="5B94E760" w14:textId="023A13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699BDE5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13.961,90 kn</w:t>
            </w:r>
          </w:p>
          <w:p w:rsidR="00F63AAA" w:rsidP="001962A8" w:rsidRDefault="00F63AAA" w14:paraId="684E50D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C3F013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9FDB23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07935A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632F5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7F93F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813B4E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F9586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3A995A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2A5D8D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239519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FF38BF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BCB8F4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73E2AA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E9B352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A118CA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E0AEB1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16B383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A4038A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A92930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68AFE6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49C947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7690AF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F63AAA" w:rsidP="001962A8" w:rsidRDefault="00F63AAA" w14:paraId="7A7D2B02" w14:textId="05BECD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3AAA">
              <w:rPr>
                <w:rFonts w:ascii="Arial" w:hAnsi="Arial" w:cs="Arial"/>
                <w:sz w:val="20"/>
                <w:szCs w:val="20"/>
              </w:rPr>
              <w:t>13.961,90 kn</w:t>
            </w:r>
          </w:p>
        </w:tc>
        <w:tc>
          <w:tcPr>
            <w:tcW w:w="1403" w:type="dxa"/>
          </w:tcPr>
          <w:p w:rsidR="005C161F" w:rsidP="001962A8" w:rsidRDefault="005C161F" w14:paraId="2EE7E37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Vjerovnik ne raspolaže ovršnom ispravom, odluka nije priznata u skladu s čl. 86. Zakona o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rješavanju sukoba zakona s propisima drugih zemalja u određenim odnosima. Punomoćnik nije ovlašten poduzimati pravne radnje u skladu s čl. 5.a Zakona o odvjetništvu.</w:t>
            </w:r>
          </w:p>
          <w:p w:rsidR="005C161F" w:rsidP="001962A8" w:rsidRDefault="005C161F" w14:paraId="110E09E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29E82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  <w:p w:rsidRPr="00A654CB" w:rsidR="005C161F" w:rsidP="001962A8" w:rsidRDefault="005C161F" w14:paraId="760E341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19F23DB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75A131C9" w14:textId="77777777">
        <w:tc>
          <w:tcPr>
            <w:tcW w:w="852" w:type="dxa"/>
          </w:tcPr>
          <w:p w:rsidRPr="00A654CB" w:rsidR="00921DC2" w:rsidP="001962A8" w:rsidRDefault="00921DC2" w14:paraId="7D21035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921DC2" w:rsidP="001962A8" w:rsidRDefault="00921DC2" w14:paraId="4085BA81" w14:textId="035B6D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DA4E0D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Pr="00B52BC5" w:rsidR="00BE00BE" w:rsidP="001962A8" w:rsidRDefault="00BE00BE" w14:paraId="64D6E85B" w14:textId="6C6060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BC5">
              <w:rPr>
                <w:rFonts w:ascii="Arial" w:hAnsi="Arial" w:cs="Arial"/>
                <w:sz w:val="20"/>
                <w:szCs w:val="20"/>
              </w:rPr>
              <w:t>Temelji se na presudi Privrednog suda u Nišu broj P-293/2016 od 14. veljače 2017. na kojoj koja je dostavljena u ovjerenom prijevodu i na kojoj je istaknuta potvrda pravomoćnosti i izvršnosti</w:t>
            </w:r>
          </w:p>
          <w:p w:rsidRPr="00A654CB" w:rsidR="00BE00BE" w:rsidP="001962A8" w:rsidRDefault="00BE00BE" w14:paraId="744CAA26" w14:textId="6550B9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921DC2" w:rsidP="001962A8" w:rsidRDefault="00921DC2" w14:paraId="3C286B1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0ED02C29" w14:textId="77777777">
        <w:tc>
          <w:tcPr>
            <w:tcW w:w="852" w:type="dxa"/>
          </w:tcPr>
          <w:p w:rsidRPr="00A654CB" w:rsidR="005C161F" w:rsidP="001962A8" w:rsidRDefault="005C161F" w14:paraId="277426D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593.</w:t>
            </w:r>
          </w:p>
        </w:tc>
        <w:tc>
          <w:tcPr>
            <w:tcW w:w="1417" w:type="dxa"/>
          </w:tcPr>
          <w:p w:rsidR="005C161F" w:rsidP="001962A8" w:rsidRDefault="005C161F" w14:paraId="3D7ABF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JASNICA NIKOLIĆ</w:t>
            </w:r>
          </w:p>
          <w:p w:rsidR="009F729B" w:rsidP="001962A8" w:rsidRDefault="009F729B" w14:paraId="127312A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9F729B" w:rsidP="001962A8" w:rsidRDefault="009F729B" w14:paraId="2E032614" w14:textId="56D2E4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49D89F8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166D358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Ulica 7. brigade 64,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76ABE91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13.986,46 kn</w:t>
            </w:r>
          </w:p>
        </w:tc>
        <w:tc>
          <w:tcPr>
            <w:tcW w:w="1110" w:type="dxa"/>
          </w:tcPr>
          <w:p w:rsidR="005C161F" w:rsidP="001962A8" w:rsidRDefault="005C161F" w14:paraId="1C1E77D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F63AAA" w:rsidP="001962A8" w:rsidRDefault="00F63AAA" w14:paraId="6169B96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9098D4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F32096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42E52B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53EE14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30BB38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B6C2B4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6EEA6E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95B6BF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8E8FB2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06285A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F0993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68C4FB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A5A217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CDA4D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5D040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D08303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AC0B67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9E67B8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645F0F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104C95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88F091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F63AAA" w:rsidP="001962A8" w:rsidRDefault="00F63AAA" w14:paraId="3C1AF2A6" w14:textId="154B4C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6B1698F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13.986,46 kn</w:t>
            </w:r>
          </w:p>
          <w:p w:rsidR="00F63AAA" w:rsidP="001962A8" w:rsidRDefault="00F63AAA" w14:paraId="735E26C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95A1A3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B15569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346952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D7A218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EF2A3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D254FA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FC498F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55E84D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ED55DF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BF8DD5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4639D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086CF0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F5718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8E8BF0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7E962A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A3EAD7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1AB7B8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8001FB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30E88B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5A82A5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EDC8FD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F7BEB1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F63AAA" w:rsidP="001962A8" w:rsidRDefault="00F63AAA" w14:paraId="70DBA08B" w14:textId="10287A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3AAA">
              <w:rPr>
                <w:rFonts w:ascii="Arial" w:hAnsi="Arial" w:cs="Arial"/>
                <w:sz w:val="20"/>
                <w:szCs w:val="20"/>
              </w:rPr>
              <w:t>13.986,46 kn</w:t>
            </w:r>
          </w:p>
        </w:tc>
        <w:tc>
          <w:tcPr>
            <w:tcW w:w="1403" w:type="dxa"/>
          </w:tcPr>
          <w:p w:rsidR="005C161F" w:rsidP="001962A8" w:rsidRDefault="005C161F" w14:paraId="34AAF75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Vjerovnik ne raspolaže ovršnom ispravom, odluka nije priznata u skladu s čl. 86. Zakona o rješavanju sukoba zakona s propisima drugih zemalja u određenim odnosima. Punomoćnik nije ovlašten poduzimati pravne radnje u skladu s čl. 5.a Zakona o odvjetništvu.</w:t>
            </w:r>
          </w:p>
          <w:p w:rsidR="005C161F" w:rsidP="001962A8" w:rsidRDefault="005C161F" w14:paraId="1DDEE45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AEA0E5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5034A5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7D5B974D" w14:textId="77777777">
        <w:tc>
          <w:tcPr>
            <w:tcW w:w="852" w:type="dxa"/>
          </w:tcPr>
          <w:p w:rsidRPr="00A654CB" w:rsidR="00921DC2" w:rsidP="001962A8" w:rsidRDefault="00921DC2" w14:paraId="25CEDC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921DC2" w:rsidP="001962A8" w:rsidRDefault="00921DC2" w14:paraId="07661253" w14:textId="2E320F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DA4E0D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4B529C" w:rsidP="001962A8" w:rsidRDefault="004B529C" w14:paraId="444629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4B529C" w:rsidP="001962A8" w:rsidRDefault="004B529C" w14:paraId="273908EC" w14:textId="4541CD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BC5">
              <w:rPr>
                <w:rFonts w:ascii="Arial" w:hAnsi="Arial" w:cs="Arial"/>
                <w:sz w:val="20"/>
                <w:szCs w:val="20"/>
              </w:rPr>
              <w:t xml:space="preserve">Temelji se na presudi Privrednog suda u Nišu broj P-293/2016 od 14. veljače 2017. na kojoj koja je dostavljena u ovjerenom prijevodu i na kojoj je istaknuta potvrda pravomoćnosti i </w:t>
            </w:r>
            <w:r w:rsidRPr="00B52BC5">
              <w:rPr>
                <w:rFonts w:ascii="Arial" w:hAnsi="Arial" w:cs="Arial"/>
                <w:sz w:val="20"/>
                <w:szCs w:val="20"/>
              </w:rPr>
              <w:lastRenderedPageBreak/>
              <w:t>izvršnosti</w:t>
            </w:r>
          </w:p>
        </w:tc>
        <w:tc>
          <w:tcPr>
            <w:tcW w:w="247" w:type="dxa"/>
          </w:tcPr>
          <w:p w:rsidRPr="00A654CB" w:rsidR="00921DC2" w:rsidP="001962A8" w:rsidRDefault="00921DC2" w14:paraId="5217FD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2E477A8C" w14:textId="77777777">
        <w:tc>
          <w:tcPr>
            <w:tcW w:w="852" w:type="dxa"/>
          </w:tcPr>
          <w:p w:rsidRPr="00A654CB" w:rsidR="005C161F" w:rsidP="001962A8" w:rsidRDefault="005C161F" w14:paraId="633AC72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594.</w:t>
            </w:r>
          </w:p>
        </w:tc>
        <w:tc>
          <w:tcPr>
            <w:tcW w:w="1417" w:type="dxa"/>
          </w:tcPr>
          <w:p w:rsidR="005C161F" w:rsidP="001962A8" w:rsidRDefault="005C161F" w14:paraId="779EF4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JOVANKA MILENKOVIĆ</w:t>
            </w:r>
          </w:p>
          <w:p w:rsidRPr="00A654CB" w:rsidR="007E106A" w:rsidP="001962A8" w:rsidRDefault="007E106A" w14:paraId="60F828F1" w14:textId="73954C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2B47A1B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761375C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Mladenova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bb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6399D8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13.018,54 kn</w:t>
            </w:r>
          </w:p>
        </w:tc>
        <w:tc>
          <w:tcPr>
            <w:tcW w:w="1110" w:type="dxa"/>
          </w:tcPr>
          <w:p w:rsidR="005C161F" w:rsidP="001962A8" w:rsidRDefault="005C161F" w14:paraId="5F62C73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F63AAA" w:rsidP="001962A8" w:rsidRDefault="00F63AAA" w14:paraId="37B9999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73FCB4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446DE6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DA2C8A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226B65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47FAAE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D7BE0D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6C9F25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99DAFF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C7C9A0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461B92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A0502F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142D00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11D9D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365CAD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52381C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D4BA6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2B239B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34107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D7FB6A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173660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7BAE31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F63AAA" w:rsidP="001962A8" w:rsidRDefault="00F63AAA" w14:paraId="200C557F" w14:textId="69BA23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6511568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13.018,54 kn</w:t>
            </w:r>
          </w:p>
          <w:p w:rsidR="00F63AAA" w:rsidP="001962A8" w:rsidRDefault="00F63AAA" w14:paraId="5390034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F17174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BFF172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006A1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E77B77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D61D31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B71B40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EBD667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9907E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56609A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AF6D6A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684FE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E926A6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D35D5D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179307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9C192D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8AA3D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B00045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3EB83E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565DC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D394CC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EE2F07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D23578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F63AAA" w:rsidP="001962A8" w:rsidRDefault="00F63AAA" w14:paraId="1438BA36" w14:textId="7E45B5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3AAA">
              <w:rPr>
                <w:rFonts w:ascii="Arial" w:hAnsi="Arial" w:cs="Arial"/>
                <w:sz w:val="20"/>
                <w:szCs w:val="20"/>
              </w:rPr>
              <w:t>13.018,54 kn</w:t>
            </w:r>
          </w:p>
        </w:tc>
        <w:tc>
          <w:tcPr>
            <w:tcW w:w="1403" w:type="dxa"/>
          </w:tcPr>
          <w:p w:rsidR="005C161F" w:rsidP="001962A8" w:rsidRDefault="005C161F" w14:paraId="5F4C71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Vjerovnik ne raspolaže ovršnom ispravom, odluka nije priznata u skladu s čl. 86. Zakona o rješavanju sukoba zakona s propisima drugih zemalja u određenim odnosima. Punomoćnik nije ovlašten poduzimati pravne radnje u skladu s čl. 5.a Zakona o odvjetništvu.</w:t>
            </w:r>
          </w:p>
          <w:p w:rsidR="005C161F" w:rsidP="001962A8" w:rsidRDefault="005C161F" w14:paraId="12AFCFF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DC9B2C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3DDBA4A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391526EF" w14:textId="77777777">
        <w:tc>
          <w:tcPr>
            <w:tcW w:w="852" w:type="dxa"/>
          </w:tcPr>
          <w:p w:rsidRPr="00A654CB" w:rsidR="00921DC2" w:rsidP="001962A8" w:rsidRDefault="00921DC2" w14:paraId="12654D7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921DC2" w:rsidP="001962A8" w:rsidRDefault="00921DC2" w14:paraId="51AF9474" w14:textId="4BA649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DA4E0D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Pr="00A654CB" w:rsidR="00F04D43" w:rsidP="001962A8" w:rsidRDefault="00F04D43" w14:paraId="1113F32B" w14:textId="48124BD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BC5">
              <w:rPr>
                <w:rFonts w:ascii="Arial" w:hAnsi="Arial" w:cs="Arial"/>
                <w:sz w:val="20"/>
                <w:szCs w:val="20"/>
              </w:rPr>
              <w:t>Temelji se na presudi Privrednog suda u Nišu broj P-293/2016 od 14. veljače 2017. na kojoj koja je dostavljena u ovjerenom prijevodu i na kojoj je istaknuta potvrda pravomoćnosti i izvršnosti</w:t>
            </w:r>
          </w:p>
        </w:tc>
        <w:tc>
          <w:tcPr>
            <w:tcW w:w="247" w:type="dxa"/>
          </w:tcPr>
          <w:p w:rsidRPr="00A654CB" w:rsidR="00921DC2" w:rsidP="001962A8" w:rsidRDefault="00921DC2" w14:paraId="45646F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47D85B11" w14:textId="77777777">
        <w:tc>
          <w:tcPr>
            <w:tcW w:w="852" w:type="dxa"/>
          </w:tcPr>
          <w:p w:rsidRPr="00A654CB" w:rsidR="005C161F" w:rsidP="001962A8" w:rsidRDefault="005C161F" w14:paraId="0735205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595.</w:t>
            </w:r>
          </w:p>
        </w:tc>
        <w:tc>
          <w:tcPr>
            <w:tcW w:w="1417" w:type="dxa"/>
          </w:tcPr>
          <w:p w:rsidR="005C161F" w:rsidP="001962A8" w:rsidRDefault="005C161F" w14:paraId="740BDBC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LJUBINKO TODOSIJEVIĆ</w:t>
            </w:r>
          </w:p>
          <w:p w:rsidR="00114E64" w:rsidP="001962A8" w:rsidRDefault="00114E64" w14:paraId="121E18D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114E64" w:rsidP="001962A8" w:rsidRDefault="00114E64" w14:paraId="1C261DB2" w14:textId="41AAA5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7D4DEDB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31A533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Prvomajska ulica 6/8,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29C3698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13.526,12 kn</w:t>
            </w:r>
          </w:p>
        </w:tc>
        <w:tc>
          <w:tcPr>
            <w:tcW w:w="1110" w:type="dxa"/>
          </w:tcPr>
          <w:p w:rsidR="005C161F" w:rsidP="001962A8" w:rsidRDefault="005C161F" w14:paraId="274560F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F63AAA" w:rsidP="001962A8" w:rsidRDefault="00F63AAA" w14:paraId="2B8443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0C299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4F0D83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7E911A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1DE851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959CCA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621BE1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71DA87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E98A9A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DE9321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D3385F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5929E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D69A44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2B9ACD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4CCBD6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C250F0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2368B3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2A1919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C71BD4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92A657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378A1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0828AF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684241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F63AAA" w:rsidP="001962A8" w:rsidRDefault="00F63AAA" w14:paraId="48B4E58B" w14:textId="31BC75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7674992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13.526,12 kn</w:t>
            </w:r>
          </w:p>
          <w:p w:rsidR="00F63AAA" w:rsidP="001962A8" w:rsidRDefault="00F63AAA" w14:paraId="7ED4759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0642E2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090E77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EF49B4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D9D546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E8CF2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03CE48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7B0E7B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DF75D8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EA3A01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80596E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BCEEC5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6E2121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EAED23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10CFFF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8365E0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2D5D95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C7998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C6E623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FC3448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752D96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A3D57A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51F514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2AA22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E494EC0" w14:textId="188918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3AAA">
              <w:rPr>
                <w:rFonts w:ascii="Arial" w:hAnsi="Arial" w:cs="Arial"/>
                <w:sz w:val="20"/>
                <w:szCs w:val="20"/>
              </w:rPr>
              <w:lastRenderedPageBreak/>
              <w:t>13.526,12 kn</w:t>
            </w:r>
          </w:p>
          <w:p w:rsidRPr="00A654CB" w:rsidR="00F63AAA" w:rsidP="001962A8" w:rsidRDefault="00F63AAA" w14:paraId="5ED6DC7C" w14:textId="6408BD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3" w:type="dxa"/>
          </w:tcPr>
          <w:p w:rsidR="005C161F" w:rsidP="001962A8" w:rsidRDefault="005C161F" w14:paraId="73D57CD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Vjerovnik ne raspolaže ovršnom ispravom, odluka nije priznata u skladu s čl. 86. Zakona o rješavanju sukoba zakona s propisima drugih zemalja u određenim odnosima. Punomoćnik nije ovlašten poduzimati pravne radnje u skladu s čl. 5.a Zakona o odvjetništvu.</w:t>
            </w:r>
          </w:p>
          <w:p w:rsidR="005C161F" w:rsidP="001962A8" w:rsidRDefault="005C161F" w14:paraId="6022AD8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D68E0A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 xml:space="preserve">Dužnik nema </w:t>
            </w:r>
            <w:r w:rsidRPr="00BA73E4">
              <w:rPr>
                <w:rFonts w:ascii="Arial" w:hAnsi="Arial" w:cs="Arial"/>
                <w:sz w:val="20"/>
                <w:szCs w:val="20"/>
              </w:rPr>
              <w:lastRenderedPageBreak/>
              <w:t>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2B7F25C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AD50F6" w:rsidTr="00AE5D91" w14:paraId="1975545F" w14:textId="77777777">
        <w:tc>
          <w:tcPr>
            <w:tcW w:w="852" w:type="dxa"/>
          </w:tcPr>
          <w:p w:rsidRPr="00A654CB" w:rsidR="00AD50F6" w:rsidP="001962A8" w:rsidRDefault="00AD50F6" w14:paraId="6CBBB65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AD50F6" w:rsidP="001962A8" w:rsidRDefault="00AD50F6" w14:paraId="614C5D9F" w14:textId="074D93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DA4E0D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Pr="00B52BC5" w:rsidR="00AD50F6" w:rsidP="001962A8" w:rsidRDefault="00AD50F6" w14:paraId="49B0824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BC5">
              <w:rPr>
                <w:rFonts w:ascii="Arial" w:hAnsi="Arial" w:cs="Arial"/>
                <w:sz w:val="20"/>
                <w:szCs w:val="20"/>
              </w:rPr>
              <w:t>Temelji se na presudi Privrednog suda u Nišu broj P-293/2016 od 14. veljače 2017. na kojoj koja je dostavljena u ovjerenom prijevodu i na kojoj je istaknuta potvrda pravomoćnosti i izvršnosti</w:t>
            </w:r>
          </w:p>
          <w:p w:rsidRPr="00A654CB" w:rsidR="00AD50F6" w:rsidP="001962A8" w:rsidRDefault="00AD50F6" w14:paraId="4FA29B4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AD50F6" w:rsidP="001962A8" w:rsidRDefault="00AD50F6" w14:paraId="2C2B700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157FFCF8" w14:textId="77777777">
        <w:tc>
          <w:tcPr>
            <w:tcW w:w="852" w:type="dxa"/>
          </w:tcPr>
          <w:p w:rsidRPr="00A654CB" w:rsidR="005C161F" w:rsidP="001962A8" w:rsidRDefault="005C161F" w14:paraId="522A81F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596.</w:t>
            </w:r>
          </w:p>
        </w:tc>
        <w:tc>
          <w:tcPr>
            <w:tcW w:w="1417" w:type="dxa"/>
          </w:tcPr>
          <w:p w:rsidR="005C161F" w:rsidP="001962A8" w:rsidRDefault="005C161F" w14:paraId="36DBDBE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MARINKO PETKOVIĆ</w:t>
            </w:r>
          </w:p>
          <w:p w:rsidR="00EC1F0E" w:rsidP="001962A8" w:rsidRDefault="00EC1F0E" w14:paraId="4AEDC55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C1F0E" w:rsidP="001962A8" w:rsidRDefault="00EC1F0E" w14:paraId="451EDD1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EC1F0E" w:rsidP="001962A8" w:rsidRDefault="00EC1F0E" w14:paraId="43C935C0" w14:textId="4A98D2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191FF01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794AD7C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Ulica 7. brigade 22,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4743FD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13.944,64 kn</w:t>
            </w:r>
          </w:p>
        </w:tc>
        <w:tc>
          <w:tcPr>
            <w:tcW w:w="1110" w:type="dxa"/>
          </w:tcPr>
          <w:p w:rsidR="005C161F" w:rsidP="001962A8" w:rsidRDefault="005C161F" w14:paraId="3A8F940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F63AAA" w:rsidP="001962A8" w:rsidRDefault="00F63AAA" w14:paraId="60F8C09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CAC9F6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DF3C81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15237E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FCF1D2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91D893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14FE5D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01A87F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10C2AB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32FDB1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830680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F8EF46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77FB5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E5F8FC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C96BDB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0CBF39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EC575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0DBAA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BAA27E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DED73A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27DF6E2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3880A4B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F63AAA" w:rsidP="001962A8" w:rsidRDefault="008C1FF2" w14:paraId="166C7086" w14:textId="67F73F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56525DE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13.944,64 kn</w:t>
            </w:r>
          </w:p>
          <w:p w:rsidR="00F63AAA" w:rsidP="001962A8" w:rsidRDefault="00F63AAA" w14:paraId="02ECBB8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8D36F1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797E98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0CCA3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8872CF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B6812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2B7142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7DEFB5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405CED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4AE2C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197BCA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D8AB18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6819869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40F17C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541E1E8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0D7744E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80C4FC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A50441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4610379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F996E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13997F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11B304E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3AAA" w:rsidP="001962A8" w:rsidRDefault="00F63AAA" w14:paraId="7D07704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F63AAA" w:rsidP="001962A8" w:rsidRDefault="00F63AAA" w14:paraId="5925905B" w14:textId="54CDEC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3AAA">
              <w:rPr>
                <w:rFonts w:ascii="Arial" w:hAnsi="Arial" w:cs="Arial"/>
                <w:sz w:val="20"/>
                <w:szCs w:val="20"/>
              </w:rPr>
              <w:t>13.944,64 kn</w:t>
            </w:r>
          </w:p>
        </w:tc>
        <w:tc>
          <w:tcPr>
            <w:tcW w:w="1403" w:type="dxa"/>
          </w:tcPr>
          <w:p w:rsidR="005C161F" w:rsidP="001962A8" w:rsidRDefault="005C161F" w14:paraId="111FDE6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Vjerovnik ne raspolaže ovršnom ispravom, odluka nije priznata u skladu s čl. 86. Zakona o rješavanju sukoba zakona s propisima drugih zemalja u određenim odnosima. Punomoćnik nije ovlašten poduzimati pravne radnje u skladu s čl. 5.a Zakona o odvjetništvu.</w:t>
            </w:r>
          </w:p>
          <w:p w:rsidR="005C161F" w:rsidP="001962A8" w:rsidRDefault="005C161F" w14:paraId="0EA506F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C0905D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31333B8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038A9697" w14:textId="77777777">
        <w:tc>
          <w:tcPr>
            <w:tcW w:w="852" w:type="dxa"/>
          </w:tcPr>
          <w:p w:rsidRPr="00A654CB" w:rsidR="00921DC2" w:rsidP="001962A8" w:rsidRDefault="00921DC2" w14:paraId="5C17B0B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921DC2" w:rsidP="001962A8" w:rsidRDefault="00921DC2" w14:paraId="2A92D8B9" w14:textId="0544F7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A2272C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AD50F6" w:rsidP="001962A8" w:rsidRDefault="00AD50F6" w14:paraId="2ABFE4B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3423CF" w:rsidR="00E10ADB" w:rsidP="001962A8" w:rsidRDefault="00E10ADB" w14:paraId="7AC99AE7" w14:textId="779EA1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3CF">
              <w:rPr>
                <w:rFonts w:ascii="Arial" w:hAnsi="Arial" w:cs="Arial"/>
                <w:sz w:val="20"/>
                <w:szCs w:val="20"/>
              </w:rPr>
              <w:t>Temelji se na presudi Privrednog suda u Nišu broj P-293/2016 od 14. veljače 2017.  koja je dostavljena u ovjerenom prijevodu i na kojoj je istaknuta potvrda pravomoćnosti i izvršnosti</w:t>
            </w:r>
          </w:p>
          <w:p w:rsidRPr="00A654CB" w:rsidR="00E10ADB" w:rsidP="001962A8" w:rsidRDefault="00E10ADB" w14:paraId="5EC0981E" w14:textId="5E90F9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921DC2" w:rsidP="001962A8" w:rsidRDefault="00921DC2" w14:paraId="1D98A1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448EAD4D" w14:textId="77777777">
        <w:tc>
          <w:tcPr>
            <w:tcW w:w="852" w:type="dxa"/>
          </w:tcPr>
          <w:p w:rsidRPr="00A654CB" w:rsidR="005C161F" w:rsidP="001962A8" w:rsidRDefault="005C161F" w14:paraId="6A1875C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597.</w:t>
            </w:r>
          </w:p>
        </w:tc>
        <w:tc>
          <w:tcPr>
            <w:tcW w:w="1417" w:type="dxa"/>
          </w:tcPr>
          <w:p w:rsidR="005C161F" w:rsidP="001962A8" w:rsidRDefault="005C161F" w14:paraId="58E0A4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MIODRAG ĐORĐEVIĆ</w:t>
            </w:r>
          </w:p>
          <w:p w:rsidR="009F729B" w:rsidP="001962A8" w:rsidRDefault="009F729B" w14:paraId="1D8FC51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9F729B" w:rsidP="001962A8" w:rsidRDefault="009F729B" w14:paraId="476B62A1" w14:textId="63CB01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7DB3A6A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700E6C8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Ulica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Vase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Albanca 148,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74655E1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14.422,02 kn</w:t>
            </w:r>
          </w:p>
        </w:tc>
        <w:tc>
          <w:tcPr>
            <w:tcW w:w="1110" w:type="dxa"/>
          </w:tcPr>
          <w:p w:rsidR="005C161F" w:rsidP="001962A8" w:rsidRDefault="005C161F" w14:paraId="02E94131" w14:textId="23F8F2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8C1FF2" w:rsidP="001962A8" w:rsidRDefault="008C1FF2" w14:paraId="2075065D" w14:textId="4481D7B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43CFDE4" w14:textId="72E4E4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20E9B59" w14:textId="156A75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0221DBB" w14:textId="27DB48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286BCB2" w14:textId="2601C8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D858117" w14:textId="75B61F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6D6062A" w14:textId="3BB761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52F1E69" w14:textId="7BAE531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9B5CAD4" w14:textId="7E3319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96378D1" w14:textId="481E94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824DA20" w14:textId="18D0E3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0ACED79" w14:textId="251EEF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EC4E8F6" w14:textId="532A04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DEE1D65" w14:textId="02EA5B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3BC4D04" w14:textId="19E382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80B7BE6" w14:textId="7B9D06E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21F091C" w14:textId="0BAD69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6BE4716" w14:textId="1CB9DF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1B28B93" w14:textId="59A146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B2A67E9" w14:textId="44E114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9DCA84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A67235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6FD862DD" w14:textId="0D9F0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5550161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14.422,02 kn</w:t>
            </w:r>
          </w:p>
          <w:p w:rsidR="008C1FF2" w:rsidP="001962A8" w:rsidRDefault="008C1FF2" w14:paraId="02561687" w14:textId="4CB543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0F115DD" w14:textId="1BE0A1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3B2630A" w14:textId="3D8E36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3BE3128" w14:textId="027077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FA00E97" w14:textId="2A5C8E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BD768F6" w14:textId="51E275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7D555D4" w14:textId="4E4AADE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1FF96D9" w14:textId="654AC1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FE7535B" w14:textId="6875D1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AFF90F4" w14:textId="096899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CD32B64" w14:textId="1C345C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FD3CE96" w14:textId="1BA908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EB3AB23" w14:textId="0DB92A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3928B69" w14:textId="77FAF6E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1E02D13" w14:textId="402E34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7A6C328" w14:textId="6399C3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CE35EEA" w14:textId="59BCFE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27BE630" w14:textId="263AA5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C63E1D3" w14:textId="396307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71D4A42" w14:textId="29B67B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58AEA5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627E7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B8F400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5B559A84" w14:textId="713078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C1FF2">
              <w:rPr>
                <w:rFonts w:ascii="Arial" w:hAnsi="Arial" w:cs="Arial"/>
                <w:sz w:val="20"/>
                <w:szCs w:val="20"/>
              </w:rPr>
              <w:t>14.422,02 kn</w:t>
            </w:r>
          </w:p>
        </w:tc>
        <w:tc>
          <w:tcPr>
            <w:tcW w:w="1403" w:type="dxa"/>
          </w:tcPr>
          <w:p w:rsidR="005C161F" w:rsidP="001962A8" w:rsidRDefault="005C161F" w14:paraId="7E1598E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Vjerovnik ne raspolaže ovršnom ispravom, odluka nije priznata u skladu s čl. 86. Zakona o rješavanju sukoba zakona s propisima drugih zemalja u određenim odnosima. Punomoćnik nije ovlašten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poduzimati pravne radnje u skladu s čl. 5.a Zakona o odvjetništvu.</w:t>
            </w:r>
          </w:p>
          <w:p w:rsidR="005C161F" w:rsidP="001962A8" w:rsidRDefault="005C161F" w14:paraId="1D971B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90B96F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5CABC41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12E66786" w14:textId="77777777">
        <w:tc>
          <w:tcPr>
            <w:tcW w:w="852" w:type="dxa"/>
          </w:tcPr>
          <w:p w:rsidRPr="00A654CB" w:rsidR="00921DC2" w:rsidP="001962A8" w:rsidRDefault="00921DC2" w14:paraId="751A48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921DC2" w:rsidP="001962A8" w:rsidRDefault="00921DC2" w14:paraId="32829BE4" w14:textId="1F4A52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A2272C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="00AD50F6" w:rsidP="001962A8" w:rsidRDefault="00AD50F6" w14:paraId="636055F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3423CF" w:rsidR="00D93592" w:rsidP="001962A8" w:rsidRDefault="00D93592" w14:paraId="2DCDEFD0" w14:textId="65E1EA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3CF">
              <w:rPr>
                <w:rFonts w:ascii="Arial" w:hAnsi="Arial" w:cs="Arial"/>
                <w:sz w:val="20"/>
                <w:szCs w:val="20"/>
              </w:rPr>
              <w:t>Temelji se na presudi Privrednog suda u Nišu broj P-293/2016 od 14. veljače 2017. koja je dostavljena u ovjerenom prijevodu i na kojoj je istaknuta potvrda pravomoćnosti i izvršnosti</w:t>
            </w:r>
          </w:p>
          <w:p w:rsidRPr="00A654CB" w:rsidR="00D93592" w:rsidP="001962A8" w:rsidRDefault="00D93592" w14:paraId="537A5BDD" w14:textId="57A346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921DC2" w:rsidP="001962A8" w:rsidRDefault="00921DC2" w14:paraId="182307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07F9384F" w14:textId="77777777">
        <w:tc>
          <w:tcPr>
            <w:tcW w:w="852" w:type="dxa"/>
          </w:tcPr>
          <w:p w:rsidRPr="00A654CB" w:rsidR="005C161F" w:rsidP="001962A8" w:rsidRDefault="005C161F" w14:paraId="309B41F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598.</w:t>
            </w:r>
          </w:p>
        </w:tc>
        <w:tc>
          <w:tcPr>
            <w:tcW w:w="1417" w:type="dxa"/>
          </w:tcPr>
          <w:p w:rsidR="005C161F" w:rsidP="001962A8" w:rsidRDefault="005C161F" w14:paraId="5BD44D7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MIRKO BRANKOVIĆ</w:t>
            </w:r>
          </w:p>
          <w:p w:rsidR="004264C5" w:rsidP="001962A8" w:rsidRDefault="004264C5" w14:paraId="5D316E7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4264C5" w:rsidP="001962A8" w:rsidRDefault="004264C5" w14:paraId="4F3F204F" w14:textId="7DF6B2B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43C766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53B989A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Mrgudova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ulica 19B,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0FE2B0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13.502,50 kn</w:t>
            </w:r>
          </w:p>
        </w:tc>
        <w:tc>
          <w:tcPr>
            <w:tcW w:w="1110" w:type="dxa"/>
          </w:tcPr>
          <w:p w:rsidR="005C161F" w:rsidP="001962A8" w:rsidRDefault="005C161F" w14:paraId="6A05AD2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6C77DF" w:rsidP="001962A8" w:rsidRDefault="006C77DF" w14:paraId="6A8BC7D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1618693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DFF53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421C563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5BCEC8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9530D8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87FC02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70C30A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4C0897D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285E8C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4EE1E4E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1EE95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11958F0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88EC68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1DF5CE1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4AE5A9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E1D1A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8E1DDB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F13ECF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8B39D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513CE2B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543416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6C77DF" w:rsidP="001962A8" w:rsidRDefault="006C77DF" w14:paraId="06AC0A1E" w14:textId="0BFB0E5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3C0775D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13.502,50 kn</w:t>
            </w:r>
          </w:p>
          <w:p w:rsidR="006C77DF" w:rsidP="001962A8" w:rsidRDefault="006C77DF" w14:paraId="3EF28E3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4A101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B22626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E11C2C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85394E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D6C2B4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606286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526479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8001E2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EC82A4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16237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236EFE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BB9892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5059FB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5C63BA96" w14:textId="5D36B3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16918069" w14:textId="66F7EB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50040031" w14:textId="448842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A63558A" w14:textId="0FD56E5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9F7E0D2" w14:textId="057895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E0C5F0F" w14:textId="3BA7C3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E05D0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6A7154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BC76E5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19FA0AD" w14:textId="4A91FA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77DF">
              <w:rPr>
                <w:rFonts w:ascii="Arial" w:hAnsi="Arial" w:cs="Arial"/>
                <w:sz w:val="20"/>
                <w:szCs w:val="20"/>
              </w:rPr>
              <w:t>13.502,50 kn</w:t>
            </w:r>
          </w:p>
          <w:p w:rsidR="006C77DF" w:rsidP="001962A8" w:rsidRDefault="006C77DF" w14:paraId="1D1DB12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8EEB5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17C999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ACDE93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C2A374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6C77DF" w:rsidP="001962A8" w:rsidRDefault="006C77DF" w14:paraId="110CC338" w14:textId="18799A8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3" w:type="dxa"/>
          </w:tcPr>
          <w:p w:rsidR="005C161F" w:rsidP="001962A8" w:rsidRDefault="005C161F" w14:paraId="31A9F62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Vjerovnik ne raspolaže ovršnom ispravom, odluka nije priznata u skladu s čl. 86. Zakona o rješavanju sukoba zakona s propisima drugih zemalja u određenim odnosima. Punomoćnik nije ovlašten poduzimati pravne radnje u skladu s čl. 5.a Zakona o odvjetništvu.</w:t>
            </w:r>
          </w:p>
          <w:p w:rsidR="005C161F" w:rsidP="001962A8" w:rsidRDefault="005C161F" w14:paraId="6055734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934A30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035FA9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3D8E2E65" w14:textId="77777777">
        <w:tc>
          <w:tcPr>
            <w:tcW w:w="852" w:type="dxa"/>
          </w:tcPr>
          <w:p w:rsidRPr="00A654CB" w:rsidR="00921DC2" w:rsidP="001962A8" w:rsidRDefault="00921DC2" w14:paraId="4711A2E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3423CF" w:rsidR="00921DC2" w:rsidP="001962A8" w:rsidRDefault="00921DC2" w14:paraId="70EA3CE0" w14:textId="3892F7B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3CF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A2272C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Pr="003423CF" w:rsidR="00AD50F6" w:rsidP="001962A8" w:rsidRDefault="00AD50F6" w14:paraId="1512D56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3423CF" w:rsidR="00D93592" w:rsidP="001962A8" w:rsidRDefault="00D93592" w14:paraId="3E4A6522" w14:textId="642D48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3CF">
              <w:rPr>
                <w:rFonts w:ascii="Arial" w:hAnsi="Arial" w:cs="Arial"/>
                <w:sz w:val="20"/>
                <w:szCs w:val="20"/>
              </w:rPr>
              <w:t>Temelji se na presudi Privrednog suda u Nišu broj P-293/2016 od 14. veljače 2017. koja je dostavljena u ovjerenom prijevodu i na kojoj je istaknuta potvrda pravomoćnosti i izvršnosti</w:t>
            </w:r>
          </w:p>
          <w:p w:rsidRPr="003423CF" w:rsidR="00D93592" w:rsidP="001962A8" w:rsidRDefault="00D93592" w14:paraId="0B09516D" w14:textId="652E5A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3423CF" w:rsidR="00921DC2" w:rsidP="001962A8" w:rsidRDefault="00921DC2" w14:paraId="7F8572B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6A07A736" w14:textId="77777777">
        <w:tc>
          <w:tcPr>
            <w:tcW w:w="852" w:type="dxa"/>
          </w:tcPr>
          <w:p w:rsidRPr="00A654CB" w:rsidR="005C161F" w:rsidP="001962A8" w:rsidRDefault="005C161F" w14:paraId="7EF1E23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599.</w:t>
            </w:r>
          </w:p>
        </w:tc>
        <w:tc>
          <w:tcPr>
            <w:tcW w:w="1417" w:type="dxa"/>
          </w:tcPr>
          <w:p w:rsidR="005C161F" w:rsidP="001962A8" w:rsidRDefault="005C161F" w14:paraId="59B3E10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MIROSLAV MARKOVIĆ</w:t>
            </w:r>
          </w:p>
          <w:p w:rsidR="004264C5" w:rsidP="001962A8" w:rsidRDefault="004264C5" w14:paraId="4C40116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4264C5" w:rsidP="001962A8" w:rsidRDefault="004264C5" w14:paraId="208189E4" w14:textId="7C33EA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2493C52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53FFFE8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Prvomajska ulica 76,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1ED551B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12.582,97 kn</w:t>
            </w:r>
          </w:p>
        </w:tc>
        <w:tc>
          <w:tcPr>
            <w:tcW w:w="1110" w:type="dxa"/>
          </w:tcPr>
          <w:p w:rsidR="005C161F" w:rsidP="001962A8" w:rsidRDefault="005C161F" w14:paraId="748C2A7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6C77DF" w:rsidP="001962A8" w:rsidRDefault="006C77DF" w14:paraId="4B8AAC9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5B2D437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FF3F79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8E3265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977A53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47E8DE9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DDAAA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5721C6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DA8E66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4AD7A51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2B07FD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487569E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5C7979F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AB36CC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FAB05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0CA0C3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155CCB3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52A4A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6ABA8C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EC6802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5016C2F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9D6AEA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C9BD00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6C77DF" w:rsidP="001962A8" w:rsidRDefault="006C77DF" w14:paraId="78ABF7C5" w14:textId="4517CA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6C9E9A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12.582,97 kn</w:t>
            </w:r>
          </w:p>
          <w:p w:rsidR="006C77DF" w:rsidP="001962A8" w:rsidRDefault="006C77DF" w14:paraId="7A4A508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5FB3662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439A3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BCD503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5C1C1D8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167B6F3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1B17100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ECC6E4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59C6DB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F7F76F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B0CECF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A871C6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324B5D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1AB6B34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55E6A2C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563C3FA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6A563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6D563B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3EF3FD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7C1DB2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7F5B0D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9F698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7E94CD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380CA6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6C77DF" w:rsidP="001962A8" w:rsidRDefault="006C77DF" w14:paraId="784D4629" w14:textId="7AC7CB3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77DF">
              <w:rPr>
                <w:rFonts w:ascii="Arial" w:hAnsi="Arial" w:cs="Arial"/>
                <w:sz w:val="20"/>
                <w:szCs w:val="20"/>
              </w:rPr>
              <w:t>12.582,97 kn</w:t>
            </w:r>
          </w:p>
        </w:tc>
        <w:tc>
          <w:tcPr>
            <w:tcW w:w="1403" w:type="dxa"/>
          </w:tcPr>
          <w:p w:rsidR="005C161F" w:rsidP="001962A8" w:rsidRDefault="005C161F" w14:paraId="47898E0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Vjerovnik ne raspolaže ovršnom ispravom, odluka nije priznata u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skladu s čl. 86. Zakona o rješavanju sukoba zakona s propisima drugih zemalja u određenim odnosima. Punomoćnik nije ovlašten poduzimati pravne radnje u skladu s čl. 5.a Zakona o odvjetništvu.</w:t>
            </w:r>
          </w:p>
          <w:p w:rsidR="005C161F" w:rsidP="001962A8" w:rsidRDefault="005C161F" w14:paraId="031980A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4683FD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2E64BF3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467E88A2" w14:textId="77777777">
        <w:tc>
          <w:tcPr>
            <w:tcW w:w="852" w:type="dxa"/>
          </w:tcPr>
          <w:p w:rsidRPr="00A654CB" w:rsidR="00921DC2" w:rsidP="001962A8" w:rsidRDefault="00921DC2" w14:paraId="7A465E4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921DC2" w:rsidP="001962A8" w:rsidRDefault="00921DC2" w14:paraId="42FFE89C" w14:textId="469DF6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A2272C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Pr="003423CF" w:rsidR="00D93592" w:rsidP="001962A8" w:rsidRDefault="00D93592" w14:paraId="7BAA0FC6" w14:textId="351E7C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3CF">
              <w:rPr>
                <w:rFonts w:ascii="Arial" w:hAnsi="Arial" w:cs="Arial"/>
                <w:sz w:val="20"/>
                <w:szCs w:val="20"/>
              </w:rPr>
              <w:t>Temelji se na presudi Privrednog suda u Nišu broj P-293/2016 od 14. veljače 2017. koja je dostavljena u ovjerenom prijevodu i na kojoj je istaknuta potvrda pravomoćnosti i izvršnosti</w:t>
            </w:r>
          </w:p>
          <w:p w:rsidRPr="00A654CB" w:rsidR="00D93592" w:rsidP="001962A8" w:rsidRDefault="00D93592" w14:paraId="18E94D62" w14:textId="6E8B93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921DC2" w:rsidP="001962A8" w:rsidRDefault="00921DC2" w14:paraId="494A67D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79E83417" w14:textId="77777777">
        <w:tc>
          <w:tcPr>
            <w:tcW w:w="852" w:type="dxa"/>
          </w:tcPr>
          <w:p w:rsidRPr="00A654CB" w:rsidR="005C161F" w:rsidP="001962A8" w:rsidRDefault="005C161F" w14:paraId="42A6AD3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600.</w:t>
            </w:r>
          </w:p>
        </w:tc>
        <w:tc>
          <w:tcPr>
            <w:tcW w:w="1417" w:type="dxa"/>
          </w:tcPr>
          <w:p w:rsidR="005C161F" w:rsidP="001962A8" w:rsidRDefault="005C161F" w14:paraId="5A55E0D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MIROSLAV STOJILJKOVIĆ</w:t>
            </w:r>
          </w:p>
          <w:p w:rsidR="00EC1F0E" w:rsidP="001962A8" w:rsidRDefault="00EC1F0E" w14:paraId="2C3A08F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EC1F0E" w:rsidP="001962A8" w:rsidRDefault="00EC1F0E" w14:paraId="0F4F7950" w14:textId="6EB83B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76EDA8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165BEC2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Ulica Vasilija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Vukotića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20, 11253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Sremčica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5F7F4C7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8.840,93 kn</w:t>
            </w:r>
          </w:p>
        </w:tc>
        <w:tc>
          <w:tcPr>
            <w:tcW w:w="1110" w:type="dxa"/>
          </w:tcPr>
          <w:p w:rsidR="005C161F" w:rsidP="001962A8" w:rsidRDefault="005C161F" w14:paraId="728A98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6C77DF" w:rsidP="001962A8" w:rsidRDefault="006C77DF" w14:paraId="5C324D7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40FA4D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909AD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888FF3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AAEE3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3254B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521525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E31C71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B509B2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1CAF654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6BDCB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BF7AC6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A405BE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D4CA0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D828CB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510F9A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5474CC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C1120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40C2332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706A98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1648291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49714AC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6C77DF" w:rsidP="001962A8" w:rsidRDefault="006C77DF" w14:paraId="31A44E56" w14:textId="0FDC60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6C77DF" w:rsidP="001962A8" w:rsidRDefault="005C161F" w14:paraId="3F2ABEB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8.840,93 kn</w:t>
            </w:r>
          </w:p>
          <w:p w:rsidR="006C77DF" w:rsidP="001962A8" w:rsidRDefault="006C77DF" w14:paraId="796A641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509DD5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550614D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2CBBEE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F37772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227CF4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4B51EE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899F5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508D1C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E54D38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B325EF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537A66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4EE37C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3B1E7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44FEC0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7D4E58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B6F6F9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7B234F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6998B9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D8D3D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2DCD80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FA5C43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2A3761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6C77DF" w14:paraId="075E176E" w14:textId="65665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77DF">
              <w:rPr>
                <w:rFonts w:ascii="Arial" w:hAnsi="Arial" w:cs="Arial"/>
                <w:sz w:val="20"/>
                <w:szCs w:val="20"/>
              </w:rPr>
              <w:t>8.840,93 kn</w:t>
            </w:r>
          </w:p>
        </w:tc>
        <w:tc>
          <w:tcPr>
            <w:tcW w:w="1403" w:type="dxa"/>
          </w:tcPr>
          <w:p w:rsidR="005C161F" w:rsidP="001962A8" w:rsidRDefault="005C161F" w14:paraId="3FB596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Vjerovnik ne raspolaže ovršnom ispravom, odluka nije priznata u skladu s čl. 86. Zakona o rješavanju sukoba zakona s propisima drugih zemalja u određenim odnosima. Punomoćnik nije ovlašten poduzimati pravne radnje u skladu s čl. 5.a Zakona o odvjetništvu.</w:t>
            </w:r>
          </w:p>
          <w:p w:rsidR="005C161F" w:rsidP="001962A8" w:rsidRDefault="005C161F" w14:paraId="3467070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F852EC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6360213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1C5E873C" w14:textId="77777777">
        <w:tc>
          <w:tcPr>
            <w:tcW w:w="852" w:type="dxa"/>
          </w:tcPr>
          <w:p w:rsidRPr="00A654CB" w:rsidR="00921DC2" w:rsidP="001962A8" w:rsidRDefault="00921DC2" w14:paraId="39C0CA6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921DC2" w:rsidP="001962A8" w:rsidRDefault="00921DC2" w14:paraId="68EA3149" w14:textId="05073C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A2272C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Pr="003423CF" w:rsidR="00E10ADB" w:rsidP="001962A8" w:rsidRDefault="00E10ADB" w14:paraId="53BF2871" w14:textId="005747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3CF">
              <w:rPr>
                <w:rFonts w:ascii="Arial" w:hAnsi="Arial" w:cs="Arial"/>
                <w:sz w:val="20"/>
                <w:szCs w:val="20"/>
              </w:rPr>
              <w:t>Temelji se na presudi Privrednog suda u Nišu broj P-293/2016 od 14. veljače 2017. koja je dostavljena u ovjerenom prijevodu i na kojoj je istaknuta potvrda pravomoćnosti i izvršnosti</w:t>
            </w:r>
          </w:p>
          <w:p w:rsidRPr="00A654CB" w:rsidR="00E10ADB" w:rsidP="001962A8" w:rsidRDefault="00E10ADB" w14:paraId="44DC0344" w14:textId="7B71B1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921DC2" w:rsidP="001962A8" w:rsidRDefault="00921DC2" w14:paraId="477631B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07725811" w14:textId="77777777">
        <w:tc>
          <w:tcPr>
            <w:tcW w:w="852" w:type="dxa"/>
          </w:tcPr>
          <w:p w:rsidRPr="00A654CB" w:rsidR="005C161F" w:rsidP="001962A8" w:rsidRDefault="005C161F" w14:paraId="5C235E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601.</w:t>
            </w:r>
          </w:p>
        </w:tc>
        <w:tc>
          <w:tcPr>
            <w:tcW w:w="1417" w:type="dxa"/>
          </w:tcPr>
          <w:p w:rsidR="005C161F" w:rsidP="001962A8" w:rsidRDefault="005C161F" w14:paraId="6971318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MOMČILO MITIĆ</w:t>
            </w:r>
          </w:p>
          <w:p w:rsidR="0040682E" w:rsidP="001962A8" w:rsidRDefault="0040682E" w14:paraId="2A790ED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40682E" w:rsidP="001962A8" w:rsidRDefault="0040682E" w14:paraId="53DED08F" w14:textId="2CDAA8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25F3DD1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177648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Ulica Radića Crnog 9,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2FD67AB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12.545,36 kn</w:t>
            </w:r>
          </w:p>
        </w:tc>
        <w:tc>
          <w:tcPr>
            <w:tcW w:w="1110" w:type="dxa"/>
          </w:tcPr>
          <w:p w:rsidRPr="00A654CB" w:rsidR="005C161F" w:rsidP="001962A8" w:rsidRDefault="005C161F" w14:paraId="522E80F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</w:tc>
        <w:tc>
          <w:tcPr>
            <w:tcW w:w="1158" w:type="dxa"/>
          </w:tcPr>
          <w:p w:rsidRPr="00A654CB" w:rsidR="005C161F" w:rsidP="001962A8" w:rsidRDefault="005C161F" w14:paraId="5D157BC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12.545,36 kn</w:t>
            </w:r>
          </w:p>
        </w:tc>
        <w:tc>
          <w:tcPr>
            <w:tcW w:w="1403" w:type="dxa"/>
          </w:tcPr>
          <w:p w:rsidR="005C161F" w:rsidP="001962A8" w:rsidRDefault="005C161F" w14:paraId="1C3BA1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Vjerovnik ne raspolaže ovršnom ispravom, odluka nije priznata u skladu s čl. 86. Zakona o rješavanju sukoba zakona s propisima drugih zemalja u određenim odnosima. Punomoćnik nije ovlašten poduzimati pravne radnje u skladu s čl. 5.a Zakona o odvjetništvu.</w:t>
            </w:r>
          </w:p>
          <w:p w:rsidR="005C161F" w:rsidP="001962A8" w:rsidRDefault="005C161F" w14:paraId="36AA85F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6E12C8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4775A61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1AC6BC49" w14:textId="77777777">
        <w:tc>
          <w:tcPr>
            <w:tcW w:w="852" w:type="dxa"/>
          </w:tcPr>
          <w:p w:rsidRPr="00A654CB" w:rsidR="00921DC2" w:rsidP="001962A8" w:rsidRDefault="00921DC2" w14:paraId="2A6E2CA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921DC2" w:rsidP="001962A8" w:rsidRDefault="00921DC2" w14:paraId="015C27BA" w14:textId="472F82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A2272C">
              <w:rPr>
                <w:rFonts w:ascii="Arial" w:hAnsi="Arial" w:cs="Arial"/>
                <w:sz w:val="20"/>
                <w:szCs w:val="20"/>
              </w:rPr>
              <w:t xml:space="preserve"> ostaju.</w:t>
            </w:r>
          </w:p>
          <w:p w:rsidRPr="00A654CB" w:rsidR="001A10B8" w:rsidP="001962A8" w:rsidRDefault="001A10B8" w14:paraId="2357ED66" w14:textId="68D1C7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3CF">
              <w:rPr>
                <w:rFonts w:ascii="Arial" w:hAnsi="Arial" w:cs="Arial"/>
                <w:sz w:val="20"/>
                <w:szCs w:val="20"/>
              </w:rPr>
              <w:t>Temelji se na presudi Privrednog suda u Nišu broj P-293/2016 od 14. veljače 2017. koja je dostavljena u ovjerenom prijevodu i na kojoj je istaknuta potvrda pravomoćnosti i izvršnosti</w:t>
            </w:r>
          </w:p>
        </w:tc>
        <w:tc>
          <w:tcPr>
            <w:tcW w:w="247" w:type="dxa"/>
          </w:tcPr>
          <w:p w:rsidRPr="00A654CB" w:rsidR="00921DC2" w:rsidP="001962A8" w:rsidRDefault="00921DC2" w14:paraId="7F3B23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2F36DD25" w14:textId="77777777">
        <w:tc>
          <w:tcPr>
            <w:tcW w:w="852" w:type="dxa"/>
          </w:tcPr>
          <w:p w:rsidRPr="00A654CB" w:rsidR="005C161F" w:rsidP="001962A8" w:rsidRDefault="005C161F" w14:paraId="48A93A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602.</w:t>
            </w:r>
          </w:p>
        </w:tc>
        <w:tc>
          <w:tcPr>
            <w:tcW w:w="1417" w:type="dxa"/>
          </w:tcPr>
          <w:p w:rsidR="005C161F" w:rsidP="001962A8" w:rsidRDefault="005C161F" w14:paraId="5DE6457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MOMIR TRIFUNOVIĆ</w:t>
            </w:r>
          </w:p>
          <w:p w:rsidR="0091348A" w:rsidP="001962A8" w:rsidRDefault="0091348A" w14:paraId="3D25139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91348A" w:rsidP="001962A8" w:rsidRDefault="0091348A" w14:paraId="1F27AF13" w14:textId="5B6BC5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5074306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1471208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Selo Plužina,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52FAB23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12.099,01 kn</w:t>
            </w:r>
          </w:p>
        </w:tc>
        <w:tc>
          <w:tcPr>
            <w:tcW w:w="1110" w:type="dxa"/>
          </w:tcPr>
          <w:p w:rsidR="005C161F" w:rsidP="001962A8" w:rsidRDefault="005C161F" w14:paraId="791AC5B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6C77DF" w:rsidP="001962A8" w:rsidRDefault="006C77DF" w14:paraId="75E860E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CD58EB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680933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D4BA81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4476B95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E02C95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A06DD1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0B9EB8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68D45F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7AC1C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B68E1A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4FAE77A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4F85F1C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5AB6E1E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5208B35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188F96C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118D0B2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45EC5A8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4A350E1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1CCA951" w14:textId="0FC428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1919" w:rsidP="001962A8" w:rsidRDefault="00DC1919" w14:paraId="735AEB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CFDD70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0FC908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6C77DF" w:rsidP="001962A8" w:rsidRDefault="006C77DF" w14:paraId="7693BE85" w14:textId="254C65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6DA0F90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12.099,01 kn</w:t>
            </w:r>
          </w:p>
          <w:p w:rsidR="006C77DF" w:rsidP="001962A8" w:rsidRDefault="006C77DF" w14:paraId="3B0A22A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3DFAA5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4C6CFEC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38279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23B5C7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718E49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4AA629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0B782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7FA021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C081CC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21ECA2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424A89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89C9B1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996FBF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11D7815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129ADC6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303543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A3E189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17E1BD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1D5F781" w14:textId="469EA4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4F24041D" w14:textId="33BEB1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5B0AF26" w14:textId="563C19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5AB879E4" w14:textId="7228F4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5DCAE1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C70C4FE" w14:textId="2E4921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77DF">
              <w:rPr>
                <w:rFonts w:ascii="Arial" w:hAnsi="Arial" w:cs="Arial"/>
                <w:sz w:val="20"/>
                <w:szCs w:val="20"/>
              </w:rPr>
              <w:t>12.099,01 kn</w:t>
            </w:r>
          </w:p>
          <w:p w:rsidR="006C77DF" w:rsidP="001962A8" w:rsidRDefault="006C77DF" w14:paraId="48B8BC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1C8AF5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E9445A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A55EF0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1DA2191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6C77DF" w:rsidP="001962A8" w:rsidRDefault="006C77DF" w14:paraId="1D00ECA7" w14:textId="7DBED9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3" w:type="dxa"/>
          </w:tcPr>
          <w:p w:rsidR="005C161F" w:rsidP="001962A8" w:rsidRDefault="005C161F" w14:paraId="478391B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Vjerovnik ne raspolaže ovršnom ispravom, odluka nije priznata u skladu s čl. 86. Zakona o rješavanju sukoba zakona s propisima drugih zemalja u određenim odnosima. Punomoćnik nije ovlašten poduzimati pravne radnje u skladu s čl. 5.a Zakona o odvjetništvu.</w:t>
            </w:r>
          </w:p>
          <w:p w:rsidR="005C161F" w:rsidP="001962A8" w:rsidRDefault="005C161F" w14:paraId="6E18D8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A3DBCF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D863DB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 xml:space="preserve">Dužnik nema obvezu u </w:t>
            </w:r>
            <w:r w:rsidRPr="00BA73E4">
              <w:rPr>
                <w:rFonts w:ascii="Arial" w:hAnsi="Arial" w:cs="Arial"/>
                <w:sz w:val="20"/>
                <w:szCs w:val="20"/>
              </w:rPr>
              <w:lastRenderedPageBreak/>
              <w:t>poslovnim knjigama</w:t>
            </w:r>
          </w:p>
          <w:p w:rsidRPr="00A654CB" w:rsidR="005C161F" w:rsidP="001962A8" w:rsidRDefault="005C161F" w14:paraId="61F9AED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42B4DAB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72EDA81A" w14:textId="77777777">
        <w:tc>
          <w:tcPr>
            <w:tcW w:w="852" w:type="dxa"/>
          </w:tcPr>
          <w:p w:rsidRPr="00A654CB" w:rsidR="00921DC2" w:rsidP="001962A8" w:rsidRDefault="00921DC2" w14:paraId="3EE2537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5A39F7" w:rsidP="001962A8" w:rsidRDefault="00921DC2" w14:paraId="7DE678BB" w14:textId="092B75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A2272C">
              <w:t xml:space="preserve"> </w:t>
            </w:r>
            <w:r w:rsidRPr="00A2272C" w:rsidR="00A2272C">
              <w:rPr>
                <w:rFonts w:ascii="Arial" w:hAnsi="Arial" w:cs="Arial"/>
                <w:sz w:val="20"/>
                <w:szCs w:val="20"/>
              </w:rPr>
              <w:t>ostaju.</w:t>
            </w:r>
          </w:p>
          <w:p w:rsidRPr="003423CF" w:rsidR="00921DC2" w:rsidP="001962A8" w:rsidRDefault="005A39F7" w14:paraId="60850A65" w14:textId="19F573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t xml:space="preserve"> </w:t>
            </w:r>
            <w:r w:rsidRPr="003423CF">
              <w:rPr>
                <w:rFonts w:ascii="Arial" w:hAnsi="Arial" w:cs="Arial"/>
                <w:sz w:val="20"/>
                <w:szCs w:val="20"/>
              </w:rPr>
              <w:t>Temelji se na presudi Privrednog suda u Nišu broj P-293/2016 od 14. veljače 2017. koja je dostavljena u ovjerenom prijevodu i na kojoj je istaknuta potvrda pravomoćnosti i izvršnosti</w:t>
            </w:r>
          </w:p>
          <w:p w:rsidRPr="00A654CB" w:rsidR="005A39F7" w:rsidP="001962A8" w:rsidRDefault="005A39F7" w14:paraId="3C76C4E9" w14:textId="365E73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921DC2" w:rsidP="001962A8" w:rsidRDefault="00921DC2" w14:paraId="336CE08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4B2442FF" w14:textId="77777777">
        <w:tc>
          <w:tcPr>
            <w:tcW w:w="852" w:type="dxa"/>
          </w:tcPr>
          <w:p w:rsidRPr="00A654CB" w:rsidR="005C161F" w:rsidP="001962A8" w:rsidRDefault="005C161F" w14:paraId="66CE9F4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603.</w:t>
            </w:r>
          </w:p>
        </w:tc>
        <w:tc>
          <w:tcPr>
            <w:tcW w:w="1417" w:type="dxa"/>
          </w:tcPr>
          <w:p w:rsidR="005C161F" w:rsidP="001962A8" w:rsidRDefault="005C161F" w14:paraId="53AA80A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RADIVOJE MILETIĆ</w:t>
            </w:r>
          </w:p>
          <w:p w:rsidR="004264C5" w:rsidP="001962A8" w:rsidRDefault="004264C5" w14:paraId="2BB747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4264C5" w:rsidP="001962A8" w:rsidRDefault="004264C5" w14:paraId="1FC1EBB2" w14:textId="509676E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6D7BD14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42183A7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Ulica 12. decembar 20,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36874DA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13.944,64 kn</w:t>
            </w:r>
          </w:p>
        </w:tc>
        <w:tc>
          <w:tcPr>
            <w:tcW w:w="1110" w:type="dxa"/>
          </w:tcPr>
          <w:p w:rsidR="005C161F" w:rsidP="001962A8" w:rsidRDefault="005C161F" w14:paraId="17E47B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6C77DF" w:rsidP="001962A8" w:rsidRDefault="006C77DF" w14:paraId="206610C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774C8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5BF1BB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9A0BBC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D8CEF1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03FB5C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8948F3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4B35517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5CA7A6E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1F7668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D58FAE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4C96B1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27DDC1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E637C9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192F310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D4FBB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48A38DB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522FFA8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13018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E474C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61E0D1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4B1715D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3D8BE1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6C77DF" w:rsidP="001962A8" w:rsidRDefault="006C77DF" w14:paraId="7FBBE85F" w14:textId="33185F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18C55A4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13.944,64 kn</w:t>
            </w:r>
          </w:p>
          <w:p w:rsidR="006C77DF" w:rsidP="001962A8" w:rsidRDefault="006C77DF" w14:paraId="3A597A4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44A802A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1563AA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AB5127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3DB84C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AFED49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4741EF5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48759A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469664F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17497D5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1AF3C36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42AB6B6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ABECAD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455661D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969B5B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F99150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16E8E59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253318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143A86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DD3F41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029853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46B3AA5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B47D3A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F42BF4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6C77DF" w:rsidP="001962A8" w:rsidRDefault="006C77DF" w14:paraId="66CE6E62" w14:textId="35A041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77DF">
              <w:rPr>
                <w:rFonts w:ascii="Arial" w:hAnsi="Arial" w:cs="Arial"/>
                <w:sz w:val="20"/>
                <w:szCs w:val="20"/>
              </w:rPr>
              <w:t>13.944,64 kn</w:t>
            </w:r>
          </w:p>
        </w:tc>
        <w:tc>
          <w:tcPr>
            <w:tcW w:w="1403" w:type="dxa"/>
          </w:tcPr>
          <w:p w:rsidR="005C161F" w:rsidP="001962A8" w:rsidRDefault="005C161F" w14:paraId="186D98C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Vjerovnik ne raspolaže ovršnom ispravom, odluka nije priznata u skladu s čl. 86. Zakona o rješavanju sukoba zakona s propisima drugih zemalja u određenim odnosima. Punomoćnik nije ovlašten poduzimati pravne radnje u skladu s čl. 5.a Zakona o odvjetništvu.</w:t>
            </w:r>
          </w:p>
          <w:p w:rsidR="005C161F" w:rsidP="001962A8" w:rsidRDefault="005C161F" w14:paraId="3F8A780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E2AD8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  <w:p w:rsidRPr="00A654CB" w:rsidR="005C161F" w:rsidP="001962A8" w:rsidRDefault="005C161F" w14:paraId="0CC5E55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1EFC2BA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0FE6084D" w14:textId="77777777">
        <w:tc>
          <w:tcPr>
            <w:tcW w:w="852" w:type="dxa"/>
          </w:tcPr>
          <w:p w:rsidRPr="00A654CB" w:rsidR="00921DC2" w:rsidP="001962A8" w:rsidRDefault="00921DC2" w14:paraId="66C6516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921DC2" w:rsidP="001962A8" w:rsidRDefault="00921DC2" w14:paraId="220FF45F" w14:textId="352BA3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A2272C">
              <w:t xml:space="preserve"> </w:t>
            </w:r>
            <w:r w:rsidRPr="00A2272C" w:rsidR="00A2272C">
              <w:rPr>
                <w:rFonts w:ascii="Arial" w:hAnsi="Arial" w:cs="Arial"/>
                <w:sz w:val="20"/>
                <w:szCs w:val="20"/>
              </w:rPr>
              <w:t>ostaju.</w:t>
            </w:r>
          </w:p>
          <w:p w:rsidRPr="003423CF" w:rsidR="0028122A" w:rsidP="001962A8" w:rsidRDefault="0028122A" w14:paraId="0722AB70" w14:textId="459C02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3CF">
              <w:rPr>
                <w:rFonts w:ascii="Arial" w:hAnsi="Arial" w:cs="Arial"/>
                <w:sz w:val="20"/>
                <w:szCs w:val="20"/>
              </w:rPr>
              <w:t>Temelji se na presudi Privrednog suda u Nišu broj P-293/2016 od 14. veljače 2017. koja je dostavljena u ovjerenom prijevodu i na kojoj je istaknuta potvrda pravomoćnosti i izvršnosti</w:t>
            </w:r>
          </w:p>
          <w:p w:rsidRPr="00A654CB" w:rsidR="0028122A" w:rsidP="001962A8" w:rsidRDefault="0028122A" w14:paraId="4402D85C" w14:textId="591EA1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921DC2" w:rsidP="001962A8" w:rsidRDefault="00921DC2" w14:paraId="3C331C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5C753BFB" w14:textId="77777777">
        <w:tc>
          <w:tcPr>
            <w:tcW w:w="852" w:type="dxa"/>
          </w:tcPr>
          <w:p w:rsidRPr="00A654CB" w:rsidR="005C161F" w:rsidP="001962A8" w:rsidRDefault="005C161F" w14:paraId="492AFE7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604.</w:t>
            </w:r>
          </w:p>
        </w:tc>
        <w:tc>
          <w:tcPr>
            <w:tcW w:w="1417" w:type="dxa"/>
          </w:tcPr>
          <w:p w:rsidR="005C161F" w:rsidP="001962A8" w:rsidRDefault="005C161F" w14:paraId="580CDF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RANĐEL ILIĆ</w:t>
            </w:r>
          </w:p>
          <w:p w:rsidR="0040682E" w:rsidP="001962A8" w:rsidRDefault="0040682E" w14:paraId="1EC7103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40682E" w:rsidP="00393233" w:rsidRDefault="0040682E" w14:paraId="1171D0B0" w14:textId="57EC3A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565FAA2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2F0F9F8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Ulica 29. novembar 28,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0568574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12.062,85 kn</w:t>
            </w:r>
          </w:p>
        </w:tc>
        <w:tc>
          <w:tcPr>
            <w:tcW w:w="1110" w:type="dxa"/>
          </w:tcPr>
          <w:p w:rsidR="005C161F" w:rsidP="001962A8" w:rsidRDefault="005C161F" w14:paraId="6EBFC82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6C77DF" w:rsidP="001962A8" w:rsidRDefault="006C77DF" w14:paraId="76E51A0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1628D07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548F5E6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E87884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14F5EF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F2D2DE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0BD5D6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604031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363B02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16F20DC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46981E1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6D229A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072D0B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8B026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2611A0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1A7B13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44CB900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17BB660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7D9B4A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212E89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5586BBD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54E7CB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6C77DF" w:rsidP="001962A8" w:rsidRDefault="006C77DF" w14:paraId="0EE86EEC" w14:textId="00F8123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4974DD1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12.062,85 kn</w:t>
            </w:r>
          </w:p>
          <w:p w:rsidR="006C77DF" w:rsidP="001962A8" w:rsidRDefault="006C77DF" w14:paraId="3E5E64A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52B2D16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1601A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D21112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D62B16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5214D7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142798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E39BDF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F63351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4CC5717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4C14FA5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151D4B0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94ECAE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564A621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9976E6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760DCF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4D99C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1573FE8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B9514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6F3AC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1DC9066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40DD725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6D7BA8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6C77DF" w:rsidP="001962A8" w:rsidRDefault="006C77DF" w14:paraId="05F41573" w14:textId="342C7F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77DF">
              <w:rPr>
                <w:rFonts w:ascii="Arial" w:hAnsi="Arial" w:cs="Arial"/>
                <w:sz w:val="20"/>
                <w:szCs w:val="20"/>
              </w:rPr>
              <w:t>12.062,85 kn</w:t>
            </w:r>
          </w:p>
        </w:tc>
        <w:tc>
          <w:tcPr>
            <w:tcW w:w="1403" w:type="dxa"/>
          </w:tcPr>
          <w:p w:rsidR="005C161F" w:rsidP="001962A8" w:rsidRDefault="005C161F" w14:paraId="7FE79BB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Vjerovnik ne raspolaže ovršnom ispravom, odluka nije priznata u skladu s čl. 86. Zakona o rješavanju sukoba zakona s propisima drugih zemalja u određenim odnosima.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Punomoćnik nije ovlašten poduzimati pravne radnje u skladu s čl. 5.a Zakona o odvjetništvu.</w:t>
            </w:r>
          </w:p>
          <w:p w:rsidR="005C161F" w:rsidP="001962A8" w:rsidRDefault="005C161F" w14:paraId="734DAB7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5B9164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2897A3D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0B94663C" w14:textId="77777777">
        <w:tc>
          <w:tcPr>
            <w:tcW w:w="852" w:type="dxa"/>
          </w:tcPr>
          <w:p w:rsidRPr="00A654CB" w:rsidR="00921DC2" w:rsidP="001962A8" w:rsidRDefault="00921DC2" w14:paraId="10F2865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921DC2" w:rsidP="001962A8" w:rsidRDefault="00921DC2" w14:paraId="04D67F25" w14:textId="41465D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A2272C">
              <w:t xml:space="preserve"> </w:t>
            </w:r>
            <w:r w:rsidRPr="00A2272C" w:rsidR="00A2272C">
              <w:rPr>
                <w:rFonts w:ascii="Arial" w:hAnsi="Arial" w:cs="Arial"/>
                <w:sz w:val="20"/>
                <w:szCs w:val="20"/>
              </w:rPr>
              <w:t>ostaju.</w:t>
            </w:r>
          </w:p>
          <w:p w:rsidR="00507293" w:rsidP="001962A8" w:rsidRDefault="00507293" w14:paraId="024A527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3423CF" w:rsidR="008C2BD1" w:rsidP="001962A8" w:rsidRDefault="008C2BD1" w14:paraId="11FFE5B7" w14:textId="2B7021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3CF">
              <w:rPr>
                <w:rFonts w:ascii="Arial" w:hAnsi="Arial" w:cs="Arial"/>
                <w:sz w:val="20"/>
                <w:szCs w:val="20"/>
              </w:rPr>
              <w:t>Temelji se na presudi Privrednog suda u Nišu broj P-293/2016 od 14. veljače 2017. koja je dostavljena u ovjerenom prijevodu i na kojoj je istaknuta potvrda pravomoćnosti i izvršnosti</w:t>
            </w:r>
          </w:p>
          <w:p w:rsidRPr="00A654CB" w:rsidR="008C2BD1" w:rsidP="001962A8" w:rsidRDefault="008C2BD1" w14:paraId="2D0462DF" w14:textId="33D874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921DC2" w:rsidP="001962A8" w:rsidRDefault="00921DC2" w14:paraId="1C51DCE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134A28A7" w14:textId="77777777">
        <w:tc>
          <w:tcPr>
            <w:tcW w:w="852" w:type="dxa"/>
          </w:tcPr>
          <w:p w:rsidRPr="00A654CB" w:rsidR="005C161F" w:rsidP="001962A8" w:rsidRDefault="005C161F" w14:paraId="188AF3F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605.</w:t>
            </w:r>
          </w:p>
        </w:tc>
        <w:tc>
          <w:tcPr>
            <w:tcW w:w="1417" w:type="dxa"/>
          </w:tcPr>
          <w:p w:rsidR="005C161F" w:rsidP="001962A8" w:rsidRDefault="005C161F" w14:paraId="545B092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SLOBODAN JOVANOVIĆ</w:t>
            </w:r>
          </w:p>
          <w:p w:rsidR="009F729B" w:rsidP="001962A8" w:rsidRDefault="009F729B" w14:paraId="5C4EE0D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9F729B" w:rsidP="001962A8" w:rsidRDefault="009F729B" w14:paraId="25BDEDCD" w14:textId="1C9EB3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025885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18FCAF6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Ulica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Vase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Albanca 30,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30E2FE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11.159,86 kn</w:t>
            </w:r>
          </w:p>
        </w:tc>
        <w:tc>
          <w:tcPr>
            <w:tcW w:w="1110" w:type="dxa"/>
          </w:tcPr>
          <w:p w:rsidR="005C161F" w:rsidP="001962A8" w:rsidRDefault="005C161F" w14:paraId="2B924F0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6C77DF" w:rsidP="001962A8" w:rsidRDefault="006C77DF" w14:paraId="424184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4737B79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0C0F2C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D6951B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32D879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392B1B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9C5BE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9E0353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AFF5C9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0DBBC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087A45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BD59C8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66F2DF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C8826F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4FD277B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481B2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0AAEA0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5DBB30A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5828C02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CC4A75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1F910C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A87238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04EAA7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6C77DF" w:rsidP="001962A8" w:rsidRDefault="006C77DF" w14:paraId="0F40042A" w14:textId="077CBD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7A32713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11.159,86 kn</w:t>
            </w:r>
          </w:p>
          <w:p w:rsidR="006C77DF" w:rsidP="001962A8" w:rsidRDefault="006C77DF" w14:paraId="0058A11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1AEDBB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18D334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69E902E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14EB714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2DFAC4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7C3D3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D4AAA9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2112E1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365DA6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0FEFE3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4395ED5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C2D41E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1C3BFA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55719B8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59705B7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A66EDA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62A294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52BCA6D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4609C7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51EA88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1D3D21C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E0480F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521AEA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6C77DF" w:rsidP="001962A8" w:rsidRDefault="006C77DF" w14:paraId="25EC73DC" w14:textId="59C6A4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77DF">
              <w:rPr>
                <w:rFonts w:ascii="Arial" w:hAnsi="Arial" w:cs="Arial"/>
                <w:sz w:val="20"/>
                <w:szCs w:val="20"/>
              </w:rPr>
              <w:t>11.159,86 kn</w:t>
            </w:r>
          </w:p>
        </w:tc>
        <w:tc>
          <w:tcPr>
            <w:tcW w:w="1403" w:type="dxa"/>
          </w:tcPr>
          <w:p w:rsidR="005C161F" w:rsidP="001962A8" w:rsidRDefault="005C161F" w14:paraId="7B25860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Vjerovnik ne raspolaže ovršnom ispravom, odluka nije priznata u skladu s čl. 86. Zakona o rješavanju sukoba zakona s propisima drugih zemalja u određenim odnosima. Punomoćnik nije ovlašten poduzimati pravne radnje u skladu s čl. 5.a Zakona o odvjetništvu.</w:t>
            </w:r>
          </w:p>
          <w:p w:rsidR="005C161F" w:rsidP="001962A8" w:rsidRDefault="005C161F" w14:paraId="6993A2D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FDB0C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73E4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71743CB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3F3F23E1" w14:textId="77777777">
        <w:tc>
          <w:tcPr>
            <w:tcW w:w="852" w:type="dxa"/>
          </w:tcPr>
          <w:p w:rsidRPr="00A654CB" w:rsidR="00921DC2" w:rsidP="001962A8" w:rsidRDefault="00921DC2" w14:paraId="7498750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921DC2" w:rsidP="001962A8" w:rsidRDefault="00921DC2" w14:paraId="0A12B5C0" w14:textId="4CDB6C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A2272C">
              <w:t xml:space="preserve"> </w:t>
            </w:r>
            <w:r w:rsidRPr="00A2272C" w:rsidR="00A2272C">
              <w:rPr>
                <w:rFonts w:ascii="Arial" w:hAnsi="Arial" w:cs="Arial"/>
                <w:sz w:val="20"/>
                <w:szCs w:val="20"/>
              </w:rPr>
              <w:t>ostaju.</w:t>
            </w:r>
          </w:p>
          <w:p w:rsidR="00507293" w:rsidP="001962A8" w:rsidRDefault="00507293" w14:paraId="514B68E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3423CF" w:rsidR="004B529C" w:rsidP="001962A8" w:rsidRDefault="004B529C" w14:paraId="6206706B" w14:textId="780131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3CF">
              <w:rPr>
                <w:rFonts w:ascii="Arial" w:hAnsi="Arial" w:cs="Arial"/>
                <w:sz w:val="20"/>
                <w:szCs w:val="20"/>
              </w:rPr>
              <w:t>Temelji se na presudi Privrednog suda u Nišu broj P-293/2016 od 14. veljače 2017. koja je dostavljena u ovjerenom prijevodu i na kojoj je istaknuta potvrda pravomoćnosti i izvršnosti</w:t>
            </w:r>
          </w:p>
          <w:p w:rsidRPr="00A654CB" w:rsidR="004B529C" w:rsidP="001962A8" w:rsidRDefault="004B529C" w14:paraId="42A10ABD" w14:textId="0AD32A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921DC2" w:rsidP="001962A8" w:rsidRDefault="00921DC2" w14:paraId="3725C68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17941314" w14:textId="77777777">
        <w:tc>
          <w:tcPr>
            <w:tcW w:w="852" w:type="dxa"/>
          </w:tcPr>
          <w:p w:rsidRPr="00A654CB" w:rsidR="005C161F" w:rsidP="001962A8" w:rsidRDefault="005C161F" w14:paraId="1F063F0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606.</w:t>
            </w:r>
          </w:p>
        </w:tc>
        <w:tc>
          <w:tcPr>
            <w:tcW w:w="1417" w:type="dxa"/>
          </w:tcPr>
          <w:p w:rsidR="005C161F" w:rsidP="001962A8" w:rsidRDefault="005C161F" w14:paraId="2D3741D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SUZANA VUČKOVIĆ</w:t>
            </w:r>
          </w:p>
          <w:p w:rsidR="00383054" w:rsidP="001962A8" w:rsidRDefault="00383054" w14:paraId="7E17D68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383054" w:rsidP="001962A8" w:rsidRDefault="00383054" w14:paraId="4DAB9C8B" w14:textId="0F668C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4BA16D8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0AF345C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Hadžićeva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ulica 58b,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31C9DC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15.362,92 kn</w:t>
            </w:r>
          </w:p>
        </w:tc>
        <w:tc>
          <w:tcPr>
            <w:tcW w:w="1110" w:type="dxa"/>
          </w:tcPr>
          <w:p w:rsidR="005C161F" w:rsidP="001962A8" w:rsidRDefault="005C161F" w14:paraId="4B8629B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8C1FF2" w:rsidP="001962A8" w:rsidRDefault="008C1FF2" w14:paraId="05ED450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9102FB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108EFD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D45EDF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7F5AB4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E1C597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CEC9ED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F09B3C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779583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21BCE3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6CB7B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1FE92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35CC98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A6A3BE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B679FD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1FD2C4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AD2991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17F0CA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37D730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687184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84FB78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EB6671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28196331" w14:textId="6C6C08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5757CA3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15.362,92 kn</w:t>
            </w:r>
          </w:p>
          <w:p w:rsidR="006C77DF" w:rsidP="001962A8" w:rsidRDefault="006C77DF" w14:paraId="4E945FC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5F7EF57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568583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1196CC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3D804B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302C23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1E4169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17F1597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7F6CEC4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185E62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13CB05B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C5B819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EDF23D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9B94EE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73AFEC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5B95BA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CB8F5E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7384C5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130C50C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25C23FE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1297BE8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167CD22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C77DF" w:rsidP="001962A8" w:rsidRDefault="006C77DF" w14:paraId="0DA2E7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6C77DF" w:rsidP="001962A8" w:rsidRDefault="006C77DF" w14:paraId="70FF075E" w14:textId="2BDE4C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77DF">
              <w:rPr>
                <w:rFonts w:ascii="Arial" w:hAnsi="Arial" w:cs="Arial"/>
                <w:sz w:val="20"/>
                <w:szCs w:val="20"/>
              </w:rPr>
              <w:t>15.362,92 kn</w:t>
            </w:r>
          </w:p>
        </w:tc>
        <w:tc>
          <w:tcPr>
            <w:tcW w:w="1403" w:type="dxa"/>
          </w:tcPr>
          <w:p w:rsidR="005C161F" w:rsidP="001962A8" w:rsidRDefault="005C161F" w14:paraId="02CAA6A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Vjerovnik ne raspolaže ovršnom ispravom, odluka nije priznata u skladu s čl. 86. Zakona o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rješavanju sukoba zakona s propisima drugih zemalja u određenim odnosima. Punomoćnik nije ovlašten poduzimati pravne radnje u skladu s čl. 5.a Zakona o odvjetništvu.</w:t>
            </w:r>
          </w:p>
          <w:p w:rsidR="005C161F" w:rsidP="001962A8" w:rsidRDefault="005C161F" w14:paraId="3368E25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9BFCC8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79E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2E15DB8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0293A9EB" w14:textId="77777777">
        <w:tc>
          <w:tcPr>
            <w:tcW w:w="852" w:type="dxa"/>
          </w:tcPr>
          <w:p w:rsidRPr="00A654CB" w:rsidR="00921DC2" w:rsidP="001962A8" w:rsidRDefault="00921DC2" w14:paraId="20BE5A1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921DC2" w:rsidP="001962A8" w:rsidRDefault="00921DC2" w14:paraId="6A7703D4" w14:textId="512713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0C413D">
              <w:t xml:space="preserve"> </w:t>
            </w:r>
            <w:r w:rsidRPr="000C413D" w:rsidR="000C413D">
              <w:rPr>
                <w:rFonts w:ascii="Arial" w:hAnsi="Arial" w:cs="Arial"/>
                <w:sz w:val="20"/>
                <w:szCs w:val="20"/>
              </w:rPr>
              <w:t>ostaju.</w:t>
            </w:r>
          </w:p>
          <w:p w:rsidR="00507293" w:rsidP="001962A8" w:rsidRDefault="00507293" w14:paraId="67B3609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3423CF" w:rsidR="008C2BD1" w:rsidP="001962A8" w:rsidRDefault="008C2BD1" w14:paraId="4C87D855" w14:textId="60DC5A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3CF">
              <w:rPr>
                <w:rFonts w:ascii="Arial" w:hAnsi="Arial" w:cs="Arial"/>
                <w:sz w:val="20"/>
                <w:szCs w:val="20"/>
              </w:rPr>
              <w:t>Temelji se na presudi Privrednog suda u Nišu broj P-293/2016 od 14. veljače 2017. koja je dostavljena u ovjerenom prijevodu i na kojoj je istaknuta potvrda pravomoćnosti i izvršnosti</w:t>
            </w:r>
          </w:p>
          <w:p w:rsidRPr="00A654CB" w:rsidR="008C2BD1" w:rsidP="001962A8" w:rsidRDefault="008C2BD1" w14:paraId="5D01A167" w14:textId="72DABC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921DC2" w:rsidP="001962A8" w:rsidRDefault="00921DC2" w14:paraId="2299D52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7CDC4941" w14:textId="77777777">
        <w:tc>
          <w:tcPr>
            <w:tcW w:w="852" w:type="dxa"/>
          </w:tcPr>
          <w:p w:rsidRPr="00A654CB" w:rsidR="005C161F" w:rsidP="001962A8" w:rsidRDefault="005C161F" w14:paraId="26ACA6D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607.</w:t>
            </w:r>
          </w:p>
        </w:tc>
        <w:tc>
          <w:tcPr>
            <w:tcW w:w="1417" w:type="dxa"/>
          </w:tcPr>
          <w:p w:rsidR="005C161F" w:rsidP="001962A8" w:rsidRDefault="005C161F" w14:paraId="642C274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VINKO PRVULOVIĆ</w:t>
            </w:r>
          </w:p>
          <w:p w:rsidR="00383054" w:rsidP="001962A8" w:rsidRDefault="00383054" w14:paraId="30F446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383054" w:rsidP="001962A8" w:rsidRDefault="00383054" w14:paraId="4889E910" w14:textId="6C33C5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6DBEEBE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506D7FC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Ulica Raše Cvetkovića 27,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13CC7E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14.861,43 kn</w:t>
            </w:r>
          </w:p>
        </w:tc>
        <w:tc>
          <w:tcPr>
            <w:tcW w:w="1110" w:type="dxa"/>
          </w:tcPr>
          <w:p w:rsidR="005C161F" w:rsidP="001962A8" w:rsidRDefault="005C161F" w14:paraId="5A04564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8C1FF2" w:rsidP="001962A8" w:rsidRDefault="008C1FF2" w14:paraId="74AC06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593334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2EA075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7CB1E6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DDCB3E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90DDD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2D9818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7523F0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201A80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897566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81F7C3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904B4B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6C5FA0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A8FC33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6966E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2303D5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986423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04042F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CE97A5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99BB3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4051F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C4500C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271C6E67" w14:textId="1C6320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</w:t>
            </w:r>
            <w:r w:rsidR="00DC1919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nik</w:t>
            </w:r>
          </w:p>
        </w:tc>
        <w:tc>
          <w:tcPr>
            <w:tcW w:w="1158" w:type="dxa"/>
          </w:tcPr>
          <w:p w:rsidR="005C161F" w:rsidP="001962A8" w:rsidRDefault="005C161F" w14:paraId="5336CD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14.861,43 kn</w:t>
            </w:r>
          </w:p>
          <w:p w:rsidR="008C1FF2" w:rsidP="001962A8" w:rsidRDefault="008C1FF2" w14:paraId="0AE11B3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08E7EC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88490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A117FC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A6DA2E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9AB349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7B3D94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F65789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F485F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1A5CF6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AEE3BE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17F9FB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C7E681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25E9D6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8F70C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CCD537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03FD91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411CDF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6D567BB" w14:textId="40E723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E5CB3FE" w14:textId="457206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274B23E" w14:textId="11E6BC0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BC7572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CB68B1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0207F6D" w14:textId="04FF3D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C1FF2">
              <w:rPr>
                <w:rFonts w:ascii="Arial" w:hAnsi="Arial" w:cs="Arial"/>
                <w:sz w:val="20"/>
                <w:szCs w:val="20"/>
              </w:rPr>
              <w:t>14.861,43 kn</w:t>
            </w:r>
          </w:p>
          <w:p w:rsidR="008C1FF2" w:rsidP="001962A8" w:rsidRDefault="008C1FF2" w14:paraId="1B1653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E2E128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08C430B9" w14:textId="4293764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3" w:type="dxa"/>
          </w:tcPr>
          <w:p w:rsidR="005C161F" w:rsidP="001962A8" w:rsidRDefault="005C161F" w14:paraId="698DF1B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Vjerovnik ne raspolaže ovršnom ispravom, odluka nije priznata u skladu s čl. 86. Zakona o rješavanju sukoba zakona s propisima drugih zemalja u određenim odnosima. Punomoćnik nije ovlašten poduzimati pravne radnje u skladu s čl. 5.a Zakona o odvjetništvu.</w:t>
            </w:r>
          </w:p>
          <w:p w:rsidR="005C161F" w:rsidP="001962A8" w:rsidRDefault="005C161F" w14:paraId="057FB2E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0EFF408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79E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715C4BF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79C5A19D" w14:textId="77777777">
        <w:tc>
          <w:tcPr>
            <w:tcW w:w="852" w:type="dxa"/>
          </w:tcPr>
          <w:p w:rsidRPr="00A654CB" w:rsidR="00921DC2" w:rsidP="001962A8" w:rsidRDefault="00921DC2" w14:paraId="6564930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5" w:type="dxa"/>
            <w:gridSpan w:val="8"/>
          </w:tcPr>
          <w:p w:rsidR="00921DC2" w:rsidP="001962A8" w:rsidRDefault="00921DC2" w14:paraId="7073C6EC" w14:textId="386B6F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0C413D">
              <w:t xml:space="preserve"> </w:t>
            </w:r>
            <w:r w:rsidRPr="000C413D" w:rsidR="000C413D">
              <w:rPr>
                <w:rFonts w:ascii="Arial" w:hAnsi="Arial" w:cs="Arial"/>
                <w:sz w:val="20"/>
                <w:szCs w:val="20"/>
              </w:rPr>
              <w:t>ostaju.</w:t>
            </w:r>
          </w:p>
          <w:p w:rsidR="00507293" w:rsidP="001962A8" w:rsidRDefault="00507293" w14:paraId="1BFE918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3423CF" w:rsidR="00BE00BE" w:rsidP="001962A8" w:rsidRDefault="00BE00BE" w14:paraId="25748114" w14:textId="5BC214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3CF">
              <w:rPr>
                <w:rFonts w:ascii="Arial" w:hAnsi="Arial" w:cs="Arial"/>
                <w:sz w:val="20"/>
                <w:szCs w:val="20"/>
              </w:rPr>
              <w:t>Temelji se na presudi Privrednog suda u Nišu broj P-293/2016 od 14. veljače 2017. koja je dostavljena u ovjerenom prijevodu i na kojoj je istaknuta potvrda pravomoćnosti i izvršnosti</w:t>
            </w:r>
          </w:p>
          <w:p w:rsidRPr="00A654CB" w:rsidR="00BE00BE" w:rsidP="001962A8" w:rsidRDefault="00BE00BE" w14:paraId="461DA166" w14:textId="24A33D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2542105B" w14:textId="77777777">
        <w:tc>
          <w:tcPr>
            <w:tcW w:w="852" w:type="dxa"/>
          </w:tcPr>
          <w:p w:rsidRPr="00A654CB" w:rsidR="005C161F" w:rsidP="001962A8" w:rsidRDefault="005C161F" w14:paraId="29F337B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608.</w:t>
            </w:r>
          </w:p>
        </w:tc>
        <w:tc>
          <w:tcPr>
            <w:tcW w:w="1417" w:type="dxa"/>
          </w:tcPr>
          <w:p w:rsidR="005C161F" w:rsidP="001962A8" w:rsidRDefault="005C161F" w14:paraId="6BF5D8E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VLADICA FILIPOVIĆ</w:t>
            </w:r>
          </w:p>
          <w:p w:rsidR="0091348A" w:rsidP="001962A8" w:rsidRDefault="0091348A" w14:paraId="74376FB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91348A" w:rsidP="001962A8" w:rsidRDefault="0091348A" w14:paraId="72ADB0CF" w14:textId="193247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0C64F80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188BDDB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Selo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Đurinac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48C57FA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7.452,99 kn</w:t>
            </w:r>
          </w:p>
        </w:tc>
        <w:tc>
          <w:tcPr>
            <w:tcW w:w="1110" w:type="dxa"/>
          </w:tcPr>
          <w:p w:rsidR="005C161F" w:rsidP="001962A8" w:rsidRDefault="005C161F" w14:paraId="79C5B00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8C1FF2" w:rsidP="001962A8" w:rsidRDefault="008C1FF2" w14:paraId="5B40044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901858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DBD982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6B5FED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0240E4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4469EC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E5B056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82B180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7EC8A2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AF20E6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B27A91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FE22A9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FE4636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50AB0B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BD7A84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344B4F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8FA766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3B8FE5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55F945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ADDCF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0FDFD9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6E0A91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75ABDF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5BBF497D" w14:textId="44CEE1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7A17FDF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7.452,99 kn</w:t>
            </w:r>
          </w:p>
          <w:p w:rsidR="008C1FF2" w:rsidP="001962A8" w:rsidRDefault="008C1FF2" w14:paraId="17F459A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294A77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9FC442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19BEB9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33C3E4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3ECC72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38FC5C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9D4922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28EF1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F163DC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223CB4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927D9C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4A9D32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A50BA8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518AE4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4F0CA0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7D102F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F2AA51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07F54A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288986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4210FF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C189AF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C8DD4A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4D967C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54732B1B" w14:textId="78D29CE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C1FF2">
              <w:rPr>
                <w:rFonts w:ascii="Arial" w:hAnsi="Arial" w:cs="Arial"/>
                <w:sz w:val="20"/>
                <w:szCs w:val="20"/>
              </w:rPr>
              <w:t>7.452,99 kn</w:t>
            </w:r>
          </w:p>
        </w:tc>
        <w:tc>
          <w:tcPr>
            <w:tcW w:w="1403" w:type="dxa"/>
          </w:tcPr>
          <w:p w:rsidR="005C161F" w:rsidP="001962A8" w:rsidRDefault="005C161F" w14:paraId="61499DD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Vjerovnik ne raspolaže ovršnom ispravom, odluka nije priznata u skladu s čl. 86. Zakona o rješavanju sukoba zakona s propisima drugih zemalja u određenim odnosima. Punomoćnik nije ovlašten poduzimati pravne radnje u skladu s čl. 5.a Zakona o odvjetništvu.</w:t>
            </w:r>
          </w:p>
          <w:p w:rsidR="005C161F" w:rsidP="001962A8" w:rsidRDefault="005C161F" w14:paraId="60387A8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1C13C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D39C6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79E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  <w:p w:rsidRPr="00A654CB" w:rsidR="005C161F" w:rsidP="001962A8" w:rsidRDefault="005C161F" w14:paraId="4C93103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40E17B4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66C1CC0D" w14:textId="77777777">
        <w:tc>
          <w:tcPr>
            <w:tcW w:w="852" w:type="dxa"/>
          </w:tcPr>
          <w:p w:rsidRPr="00A654CB" w:rsidR="00921DC2" w:rsidP="001962A8" w:rsidRDefault="00921DC2" w14:paraId="75713D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921DC2" w:rsidP="001962A8" w:rsidRDefault="00921DC2" w14:paraId="17DF7CAC" w14:textId="013AC7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0C413D">
              <w:t xml:space="preserve"> </w:t>
            </w:r>
            <w:r w:rsidRPr="000C413D" w:rsidR="000C413D">
              <w:rPr>
                <w:rFonts w:ascii="Arial" w:hAnsi="Arial" w:cs="Arial"/>
                <w:sz w:val="20"/>
                <w:szCs w:val="20"/>
              </w:rPr>
              <w:t>ostaju.</w:t>
            </w:r>
          </w:p>
          <w:p w:rsidR="00507293" w:rsidP="001962A8" w:rsidRDefault="00507293" w14:paraId="4F041D8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A39F7" w:rsidP="001962A8" w:rsidRDefault="005A39F7" w14:paraId="0A1B3B37" w14:textId="1587BB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3CF">
              <w:rPr>
                <w:rFonts w:ascii="Arial" w:hAnsi="Arial" w:cs="Arial"/>
                <w:sz w:val="20"/>
                <w:szCs w:val="20"/>
              </w:rPr>
              <w:t>Temelji se na presudi Privrednog suda u Nišu broj P-293/2016 od 14. veljače 2017. koja je dostavljena u ovjerenom prijevodu i na kojoj je istaknuta potvrda pravomoćnosti i izvršnosti</w:t>
            </w:r>
          </w:p>
          <w:p w:rsidRPr="00A654CB" w:rsidR="005A39F7" w:rsidP="001962A8" w:rsidRDefault="005A39F7" w14:paraId="301C4EBB" w14:textId="0DB29A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921DC2" w:rsidP="001962A8" w:rsidRDefault="00921DC2" w14:paraId="49052DF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55D49E5D" w14:textId="77777777">
        <w:tc>
          <w:tcPr>
            <w:tcW w:w="852" w:type="dxa"/>
          </w:tcPr>
          <w:p w:rsidRPr="00A654CB" w:rsidR="005C161F" w:rsidP="001962A8" w:rsidRDefault="005C161F" w14:paraId="727A3F2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609.</w:t>
            </w:r>
          </w:p>
        </w:tc>
        <w:tc>
          <w:tcPr>
            <w:tcW w:w="1417" w:type="dxa"/>
          </w:tcPr>
          <w:p w:rsidR="005C161F" w:rsidP="001962A8" w:rsidRDefault="005C161F" w14:paraId="587BB77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VUKOMAN STANOJEVIĆ</w:t>
            </w:r>
          </w:p>
          <w:p w:rsidR="0040682E" w:rsidP="001962A8" w:rsidRDefault="0040682E" w14:paraId="378423C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40682E" w:rsidP="001962A8" w:rsidRDefault="0040682E" w14:paraId="56D6DCE4" w14:textId="38FB21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0BE5098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6CABF6D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Milorada Đorđevića 14,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1C2A15D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14.378,91 kn</w:t>
            </w:r>
          </w:p>
        </w:tc>
        <w:tc>
          <w:tcPr>
            <w:tcW w:w="1110" w:type="dxa"/>
          </w:tcPr>
          <w:p w:rsidR="005C161F" w:rsidP="001962A8" w:rsidRDefault="005C161F" w14:paraId="6A54509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8C1FF2" w:rsidP="001962A8" w:rsidRDefault="008C1FF2" w14:paraId="50DE2E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E028C2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6C3875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CA400A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4214FA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21D109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1656C9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2D2EE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0F9246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3F772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510812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B45E1A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071BB0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72D55C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1C992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07D6B5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3BEC94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0C3099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2EEBEA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94F4CD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31D271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80290A7" w14:textId="6BA99D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1919" w:rsidP="001962A8" w:rsidRDefault="00DC1919" w14:paraId="64FAA921" w14:textId="7F3733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1919" w:rsidP="001962A8" w:rsidRDefault="00DC1919" w14:paraId="03CC018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15948A56" w14:textId="49C9BB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7A0449D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14.378,91 kn</w:t>
            </w:r>
          </w:p>
          <w:p w:rsidR="008C1FF2" w:rsidP="001962A8" w:rsidRDefault="008C1FF2" w14:paraId="31A7DB9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1CA855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F4E3F7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F07A7C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992FA1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C5C6E3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4B4FDB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F4BC2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2276C6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FB381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C01553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0EDC8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31B693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89A17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D34418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462341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F80E1C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478C7E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4F5B39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C9D4B4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FE060C7" w14:textId="760DA9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53011AD" w14:textId="2022CB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1DB3E71" w14:textId="4462F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1919" w:rsidP="001962A8" w:rsidRDefault="00DC1919" w14:paraId="2315179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1919" w:rsidP="001962A8" w:rsidRDefault="00DC1919" w14:paraId="13B6EC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B61BB59" w14:textId="3A01E7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C1FF2">
              <w:rPr>
                <w:rFonts w:ascii="Arial" w:hAnsi="Arial" w:cs="Arial"/>
                <w:sz w:val="20"/>
                <w:szCs w:val="20"/>
              </w:rPr>
              <w:t>14.378,91 kn</w:t>
            </w:r>
          </w:p>
          <w:p w:rsidR="008C1FF2" w:rsidP="001962A8" w:rsidRDefault="008C1FF2" w14:paraId="01DA2FF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BC5A10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65F515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500DF8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7E8BC5AD" w14:textId="01BF5A8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3" w:type="dxa"/>
          </w:tcPr>
          <w:p w:rsidR="005C161F" w:rsidP="001962A8" w:rsidRDefault="005C161F" w14:paraId="532B862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Vjerovnik ne raspolaže ovršnom ispravom, odluka nije priznata u skladu s čl. 86. Zakona o rješavanju sukoba zakona s propisima drugih zemalja u određenim odnosima. Punomoćnik nije ovlašten poduzimati pravne radnje u skladu s čl. 5.a Zakona o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odvjetništvu.</w:t>
            </w:r>
          </w:p>
          <w:p w:rsidR="005C161F" w:rsidP="001962A8" w:rsidRDefault="005C161F" w14:paraId="47C5FC8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174AA2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79E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43B019A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7DDC6D3A" w14:textId="77777777">
        <w:tc>
          <w:tcPr>
            <w:tcW w:w="852" w:type="dxa"/>
          </w:tcPr>
          <w:p w:rsidRPr="00A654CB" w:rsidR="00921DC2" w:rsidP="001962A8" w:rsidRDefault="00921DC2" w14:paraId="2A85E1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921DC2" w:rsidP="001962A8" w:rsidRDefault="00921DC2" w14:paraId="272C97EF" w14:textId="283688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0C413D">
              <w:t xml:space="preserve"> </w:t>
            </w:r>
            <w:r w:rsidRPr="000C413D" w:rsidR="000C413D">
              <w:rPr>
                <w:rFonts w:ascii="Arial" w:hAnsi="Arial" w:cs="Arial"/>
                <w:sz w:val="20"/>
                <w:szCs w:val="20"/>
              </w:rPr>
              <w:t>ostaju.</w:t>
            </w:r>
          </w:p>
          <w:p w:rsidR="00507293" w:rsidP="001962A8" w:rsidRDefault="00507293" w14:paraId="6557730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3423CF" w:rsidR="001A10B8" w:rsidP="001962A8" w:rsidRDefault="001A10B8" w14:paraId="0AD5A4B6" w14:textId="7AB568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3CF">
              <w:rPr>
                <w:rFonts w:ascii="Arial" w:hAnsi="Arial" w:cs="Arial"/>
                <w:sz w:val="20"/>
                <w:szCs w:val="20"/>
              </w:rPr>
              <w:t>Temelji se na presudi Privrednog suda u Nišu broj P-293/2016 od 14. veljače 2017. koja je dostavljena u ovjerenom prijevodu i na kojoj je istaknuta potvrda pravomoćnosti i izvršnosti</w:t>
            </w:r>
          </w:p>
          <w:p w:rsidRPr="00A654CB" w:rsidR="001A10B8" w:rsidP="001962A8" w:rsidRDefault="001A10B8" w14:paraId="423C3DFC" w14:textId="74CD80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921DC2" w:rsidP="001962A8" w:rsidRDefault="00921DC2" w14:paraId="1C22CB4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11160D49" w14:textId="77777777">
        <w:tc>
          <w:tcPr>
            <w:tcW w:w="852" w:type="dxa"/>
          </w:tcPr>
          <w:p w:rsidRPr="00A654CB" w:rsidR="005C161F" w:rsidP="001962A8" w:rsidRDefault="005C161F" w14:paraId="58CC444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610.</w:t>
            </w:r>
          </w:p>
        </w:tc>
        <w:tc>
          <w:tcPr>
            <w:tcW w:w="1417" w:type="dxa"/>
          </w:tcPr>
          <w:p w:rsidR="005C161F" w:rsidP="001962A8" w:rsidRDefault="005C161F" w14:paraId="753AC817" w14:textId="264A125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ZLATIMIR IVKOVIĆ</w:t>
            </w:r>
          </w:p>
          <w:p w:rsidR="009F729B" w:rsidP="001962A8" w:rsidRDefault="009F729B" w14:paraId="02AECAC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9F729B" w:rsidP="001962A8" w:rsidRDefault="009F729B" w14:paraId="2F653B1B" w14:textId="154F8A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59993B5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6685A1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Omladinska ulica 40,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2F98C22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8.856,47 kn</w:t>
            </w:r>
          </w:p>
        </w:tc>
        <w:tc>
          <w:tcPr>
            <w:tcW w:w="1110" w:type="dxa"/>
          </w:tcPr>
          <w:p w:rsidR="005C161F" w:rsidP="001962A8" w:rsidRDefault="005C161F" w14:paraId="30574F2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8C1FF2" w:rsidP="001962A8" w:rsidRDefault="008C1FF2" w14:paraId="6DED90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3F466B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B36129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A7EA79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962CD5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7411AB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D3A067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B95769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0A50F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0E03D6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55AD62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1F3A79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1D0AC0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2ED8F6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2D3EC4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B919B0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64A7A6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45533A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B425A2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F3C2C3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9B5342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73E739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125DAE4F" w14:textId="7237AF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61C2A82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8.856,47 kn</w:t>
            </w:r>
          </w:p>
          <w:p w:rsidR="008C1FF2" w:rsidP="001962A8" w:rsidRDefault="008C1FF2" w14:paraId="1616842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2D6BBB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856C0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922CB2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B7940E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8BCD63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A4FEC0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4C8357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AF55D1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CFBBB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58C77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B8F7EF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48E312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9E63E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0BFF99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BFF3AC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6F8DC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F782CB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1F597F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CB4F11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2D9CAE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F4B91A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35F23C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2F0CF7D" w14:textId="7EEEF5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C1FF2">
              <w:rPr>
                <w:rFonts w:ascii="Arial" w:hAnsi="Arial" w:cs="Arial"/>
                <w:sz w:val="20"/>
                <w:szCs w:val="20"/>
              </w:rPr>
              <w:t>8.856,47 kn</w:t>
            </w:r>
          </w:p>
          <w:p w:rsidRPr="00A654CB" w:rsidR="008C1FF2" w:rsidP="001962A8" w:rsidRDefault="008C1FF2" w14:paraId="2EF4D981" w14:textId="4B54E8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3" w:type="dxa"/>
          </w:tcPr>
          <w:p w:rsidR="005C161F" w:rsidP="001962A8" w:rsidRDefault="005C161F" w14:paraId="0248E4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Vjerovnik ne raspolaže ovršnom ispravom, odluka nije priznata u skladu s čl. 86. Zakona o rješavanju sukoba zakona s propisima drugih zemalja u određenim odnosima. Punomoćnik nije ovlašten poduzimati pravne radnje u skladu s čl. 5.a Zakona o odvjetništvu.</w:t>
            </w:r>
          </w:p>
          <w:p w:rsidR="005C161F" w:rsidP="001962A8" w:rsidRDefault="005C161F" w14:paraId="416B784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2F1090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79E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  <w:p w:rsidRPr="00A654CB" w:rsidR="005C161F" w:rsidP="001962A8" w:rsidRDefault="005C161F" w14:paraId="03F3C02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391FB95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12CF2825" w14:textId="77777777">
        <w:tc>
          <w:tcPr>
            <w:tcW w:w="852" w:type="dxa"/>
          </w:tcPr>
          <w:p w:rsidRPr="00A654CB" w:rsidR="00921DC2" w:rsidP="001962A8" w:rsidRDefault="00921DC2" w14:paraId="20A659E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921DC2" w:rsidP="001962A8" w:rsidRDefault="00921DC2" w14:paraId="025A5542" w14:textId="0647FA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0C413D">
              <w:t xml:space="preserve"> </w:t>
            </w:r>
            <w:r w:rsidRPr="000C413D" w:rsidR="000C413D">
              <w:rPr>
                <w:rFonts w:ascii="Arial" w:hAnsi="Arial" w:cs="Arial"/>
                <w:sz w:val="20"/>
                <w:szCs w:val="20"/>
              </w:rPr>
              <w:t>ostaju.</w:t>
            </w:r>
          </w:p>
          <w:p w:rsidR="00507293" w:rsidP="001962A8" w:rsidRDefault="00507293" w14:paraId="42086F4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3423CF" w:rsidR="004B529C" w:rsidP="001962A8" w:rsidRDefault="004B529C" w14:paraId="4087B608" w14:textId="1C8535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3CF">
              <w:rPr>
                <w:rFonts w:ascii="Arial" w:hAnsi="Arial" w:cs="Arial"/>
                <w:sz w:val="20"/>
                <w:szCs w:val="20"/>
              </w:rPr>
              <w:t>Temelji se na presudi Privrednog suda u Nišu broj P-293/2016 od 14. veljače 2017. koja je dostavljena u ovjerenom prijevodu i na kojoj je istaknuta potvrda pravomoćnosti i izvršnosti</w:t>
            </w:r>
          </w:p>
          <w:p w:rsidRPr="00A654CB" w:rsidR="004B529C" w:rsidP="001962A8" w:rsidRDefault="004B529C" w14:paraId="4A8BFDB6" w14:textId="5E85728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921DC2" w:rsidP="001962A8" w:rsidRDefault="00921DC2" w14:paraId="77910DE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30ECBC69" w14:textId="77777777">
        <w:tc>
          <w:tcPr>
            <w:tcW w:w="852" w:type="dxa"/>
          </w:tcPr>
          <w:p w:rsidRPr="00A654CB" w:rsidR="005C161F" w:rsidP="001962A8" w:rsidRDefault="005C161F" w14:paraId="1608525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611.</w:t>
            </w:r>
          </w:p>
        </w:tc>
        <w:tc>
          <w:tcPr>
            <w:tcW w:w="1417" w:type="dxa"/>
          </w:tcPr>
          <w:p w:rsidR="005C161F" w:rsidP="001962A8" w:rsidRDefault="005C161F" w14:paraId="49153D8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ZORAN PETKOVIĆ</w:t>
            </w:r>
          </w:p>
          <w:p w:rsidR="004264C5" w:rsidP="001962A8" w:rsidRDefault="004264C5" w14:paraId="4F20490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264C5" w:rsidP="001962A8" w:rsidRDefault="004264C5" w14:paraId="2D4E09B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393233" w:rsidP="001962A8" w:rsidRDefault="00393233" w14:paraId="584C46AC" w14:textId="3D66D6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0140179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12D6C7C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Ulica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Sofronija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Stefanovića 10,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54BB5D7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14.905,98 kn</w:t>
            </w:r>
          </w:p>
        </w:tc>
        <w:tc>
          <w:tcPr>
            <w:tcW w:w="1110" w:type="dxa"/>
          </w:tcPr>
          <w:p w:rsidR="005C161F" w:rsidP="001962A8" w:rsidRDefault="005C161F" w14:paraId="1E54BB2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8C1FF2" w:rsidP="001962A8" w:rsidRDefault="008C1FF2" w14:paraId="72E067C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5709ED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D2A7AD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320018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595B6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041DFC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ADEAF5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F63C10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6B7046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1393F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A09884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832B2F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3A9A75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C78C3B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D048FF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31F24E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829CC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29A5EB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E134E4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90EBBF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89061F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1FEB09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32FE3FDE" w14:textId="664927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78E8049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14.905,98 kn</w:t>
            </w:r>
          </w:p>
          <w:p w:rsidR="008C1FF2" w:rsidP="001962A8" w:rsidRDefault="008C1FF2" w14:paraId="796CAB1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9F9FE0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497118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BA5A2B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C46707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0EBEF3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9E9A60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8F29DC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C2C49B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94A8BD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9EA6D0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BC9541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A67D2A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E8CDC1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D2C5F0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C45278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EF00D9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FFE4E7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CEAB77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18FB1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A604F0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16B5FE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8916C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5EE4F353" w14:textId="56F138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C1FF2">
              <w:rPr>
                <w:rFonts w:ascii="Arial" w:hAnsi="Arial" w:cs="Arial"/>
                <w:sz w:val="20"/>
                <w:szCs w:val="20"/>
              </w:rPr>
              <w:t>14.905,98 kn</w:t>
            </w:r>
          </w:p>
        </w:tc>
        <w:tc>
          <w:tcPr>
            <w:tcW w:w="1403" w:type="dxa"/>
          </w:tcPr>
          <w:p w:rsidR="005C161F" w:rsidP="001962A8" w:rsidRDefault="005C161F" w14:paraId="1057A28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Vjerovnik ne raspolaže ovršnom ispravom, odluka nije priznata u skladu s čl. 86. Zakona o rješavanju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sukoba zakona s propisima drugih zemalja u određenim odnosima. Punomoćnik nije ovlašten poduzimati pravne radnje u skladu s čl. 5.a Zakona o odvjetništvu.</w:t>
            </w:r>
          </w:p>
          <w:p w:rsidR="005C161F" w:rsidP="001962A8" w:rsidRDefault="005C161F" w14:paraId="0D02D3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07FB4B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79E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7E44D00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5293322E" w14:textId="77777777">
        <w:tc>
          <w:tcPr>
            <w:tcW w:w="852" w:type="dxa"/>
          </w:tcPr>
          <w:p w:rsidRPr="00A654CB" w:rsidR="00921DC2" w:rsidP="001962A8" w:rsidRDefault="00921DC2" w14:paraId="324BDE9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Pr="003423CF" w:rsidR="0028122A" w:rsidP="001962A8" w:rsidRDefault="00921DC2" w14:paraId="0274EC67" w14:textId="3374F4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3CF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0C413D">
              <w:t xml:space="preserve"> </w:t>
            </w:r>
            <w:r w:rsidRPr="000C413D" w:rsidR="000C413D">
              <w:rPr>
                <w:rFonts w:ascii="Arial" w:hAnsi="Arial" w:cs="Arial"/>
                <w:sz w:val="20"/>
                <w:szCs w:val="20"/>
              </w:rPr>
              <w:t>ostaju.</w:t>
            </w:r>
          </w:p>
          <w:p w:rsidRPr="003423CF" w:rsidR="0028122A" w:rsidP="001962A8" w:rsidRDefault="0028122A" w14:paraId="55B23546" w14:textId="3D74F1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3CF">
              <w:rPr>
                <w:rFonts w:ascii="Arial" w:hAnsi="Arial" w:cs="Arial"/>
                <w:sz w:val="20"/>
                <w:szCs w:val="20"/>
              </w:rPr>
              <w:t>Temelji se na presudi Privrednog suda u Nišu broj P-293/2016 od 14. veljače 2017. koja je dostavljena u ovjerenom prijevodu i na kojoj je istaknuta potvrda pravomoćnosti i izvršnosti</w:t>
            </w:r>
          </w:p>
        </w:tc>
        <w:tc>
          <w:tcPr>
            <w:tcW w:w="247" w:type="dxa"/>
          </w:tcPr>
          <w:p w:rsidRPr="00A654CB" w:rsidR="00921DC2" w:rsidP="001962A8" w:rsidRDefault="00921DC2" w14:paraId="30B2B33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038FAAD3" w14:textId="77777777">
        <w:tc>
          <w:tcPr>
            <w:tcW w:w="852" w:type="dxa"/>
          </w:tcPr>
          <w:p w:rsidRPr="00A654CB" w:rsidR="005C161F" w:rsidP="001962A8" w:rsidRDefault="005C161F" w14:paraId="0504E05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612.</w:t>
            </w:r>
          </w:p>
        </w:tc>
        <w:tc>
          <w:tcPr>
            <w:tcW w:w="1417" w:type="dxa"/>
          </w:tcPr>
          <w:p w:rsidR="005C161F" w:rsidP="001962A8" w:rsidRDefault="005C161F" w14:paraId="05FAEDF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BOBAN ALEKSIĆ</w:t>
            </w:r>
          </w:p>
          <w:p w:rsidR="00DC1919" w:rsidP="001962A8" w:rsidRDefault="00DC1919" w14:paraId="7AC8258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1919" w:rsidP="001962A8" w:rsidRDefault="00DC1919" w14:paraId="2DA2592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DC1919" w:rsidP="001962A8" w:rsidRDefault="00393233" w14:paraId="271F1511" w14:textId="0423C9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Pr="00A654CB" w:rsidR="005C161F" w:rsidP="001962A8" w:rsidRDefault="005C161F" w14:paraId="6E77EE2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09F7A11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Ulica 7.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juli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60, 18360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="005C161F" w:rsidP="001962A8" w:rsidRDefault="005C161F" w14:paraId="4B6E50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1.515,54 kn</w:t>
            </w:r>
          </w:p>
          <w:p w:rsidR="00694E93" w:rsidP="001962A8" w:rsidRDefault="00694E93" w14:paraId="206D8AC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694E93" w:rsidP="001962A8" w:rsidRDefault="00694E93" w14:paraId="7BEAAF76" w14:textId="112780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Zbroj glavnice 917,97 kn i kamata 597,67 kn</w:t>
            </w:r>
          </w:p>
        </w:tc>
        <w:tc>
          <w:tcPr>
            <w:tcW w:w="1110" w:type="dxa"/>
          </w:tcPr>
          <w:p w:rsidR="005C161F" w:rsidP="001962A8" w:rsidRDefault="005C161F" w14:paraId="6DFB185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8C1FF2" w:rsidP="001962A8" w:rsidRDefault="008C1FF2" w14:paraId="5486DC8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2C9B13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35295D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E2176E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42FE71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F8003B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4FC39E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895D01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74117F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A7A9DD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EDD08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465DE0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8AEE6C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5416D9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0FDB39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16CF32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295B75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388818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4AADBD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AB569F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C76B83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194C9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AAE67F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EAF652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4B11DF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D29981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DB5214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9A1E78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755A3B19" w14:textId="0C796F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515CA8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1.515,54 kn</w:t>
            </w:r>
          </w:p>
          <w:p w:rsidR="008C1FF2" w:rsidP="001962A8" w:rsidRDefault="008C1FF2" w14:paraId="5494E18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A2E447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529C94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1B351F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0FD83E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F35521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E4372A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1DC6F8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FD8851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1E1239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9D386C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16E784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BE4F09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DEDA9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DADBB7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D907A6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CAA27E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3526DC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E99FB3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6D1E4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4CE860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891FB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347FDE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E4226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0FF23B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B13912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743C8B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7F368F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A704BA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219A2A64" w14:textId="23D1BE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C1FF2">
              <w:rPr>
                <w:rFonts w:ascii="Arial" w:hAnsi="Arial" w:cs="Arial"/>
                <w:sz w:val="20"/>
                <w:szCs w:val="20"/>
              </w:rPr>
              <w:t>1.515,54 kn</w:t>
            </w:r>
          </w:p>
        </w:tc>
        <w:tc>
          <w:tcPr>
            <w:tcW w:w="1403" w:type="dxa"/>
          </w:tcPr>
          <w:p w:rsidR="005C161F" w:rsidP="001962A8" w:rsidRDefault="005C161F" w14:paraId="3258FEF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Vjerovnik ne raspolaže ovršnom ispravom, priložena je samo drugostupanjska odluka, a nedostaje prvostupanjska. Odluka nije priznata u skladu s čl. 86. Zakona o rješavanju sukoba zakona s propisima drugih zemalja u određenim odnosima. Punomoćnik nije ovlašten poduzimati pravne radnje u skladu s čl. 5.a Zakona o odvjetništvu. </w:t>
            </w:r>
          </w:p>
          <w:p w:rsidR="005C161F" w:rsidP="001962A8" w:rsidRDefault="005C161F" w14:paraId="1B3B26C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74A4A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679E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081408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2D18D682" w14:textId="77777777">
        <w:tc>
          <w:tcPr>
            <w:tcW w:w="852" w:type="dxa"/>
          </w:tcPr>
          <w:p w:rsidRPr="00A654CB" w:rsidR="00921DC2" w:rsidP="001962A8" w:rsidRDefault="00921DC2" w14:paraId="1D42D61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921DC2" w:rsidP="001962A8" w:rsidRDefault="00921DC2" w14:paraId="309C6A4A" w14:textId="0D4F1A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0C413D">
              <w:t xml:space="preserve"> </w:t>
            </w:r>
            <w:r w:rsidRPr="000C413D" w:rsidR="000C413D">
              <w:rPr>
                <w:rFonts w:ascii="Arial" w:hAnsi="Arial" w:cs="Arial"/>
                <w:sz w:val="20"/>
                <w:szCs w:val="20"/>
              </w:rPr>
              <w:t>ostaju.</w:t>
            </w:r>
          </w:p>
          <w:p w:rsidR="00372344" w:rsidP="001962A8" w:rsidRDefault="00372344" w14:paraId="0892BE5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94E93" w:rsidP="001962A8" w:rsidRDefault="00694E93" w14:paraId="3966ED95" w14:textId="210D1B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3CF">
              <w:rPr>
                <w:rFonts w:ascii="Arial" w:hAnsi="Arial" w:cs="Arial"/>
                <w:sz w:val="20"/>
                <w:szCs w:val="20"/>
              </w:rPr>
              <w:lastRenderedPageBreak/>
              <w:t xml:space="preserve">Temelji se na presudi Privrednog suda u Nišu broj P-594/18 od 4. ožujka 2019. koja nije dostavljena te presudi Privrednog apelacionog suda broj </w:t>
            </w:r>
            <w:proofErr w:type="spellStart"/>
            <w:r w:rsidRPr="003423CF">
              <w:rPr>
                <w:rFonts w:ascii="Arial" w:hAnsi="Arial" w:cs="Arial"/>
                <w:sz w:val="20"/>
                <w:szCs w:val="20"/>
              </w:rPr>
              <w:t>Pž</w:t>
            </w:r>
            <w:proofErr w:type="spellEnd"/>
            <w:r w:rsidRPr="003423CF">
              <w:rPr>
                <w:rFonts w:ascii="Arial" w:hAnsi="Arial" w:cs="Arial"/>
                <w:sz w:val="20"/>
                <w:szCs w:val="20"/>
              </w:rPr>
              <w:t>-2569/19 od 3. veljače 2021. koja je dostavljena u ovjerenom prijevodu</w:t>
            </w:r>
          </w:p>
          <w:p w:rsidRPr="00A654CB" w:rsidR="00694E93" w:rsidP="001962A8" w:rsidRDefault="00694E93" w14:paraId="320072A5" w14:textId="7BA664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921DC2" w:rsidP="001962A8" w:rsidRDefault="00921DC2" w14:paraId="563AE96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2B5F4350" w14:textId="77777777">
        <w:tc>
          <w:tcPr>
            <w:tcW w:w="852" w:type="dxa"/>
          </w:tcPr>
          <w:p w:rsidRPr="00A654CB" w:rsidR="005C161F" w:rsidP="001962A8" w:rsidRDefault="005C161F" w14:paraId="17E628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615.</w:t>
            </w:r>
          </w:p>
        </w:tc>
        <w:tc>
          <w:tcPr>
            <w:tcW w:w="1417" w:type="dxa"/>
          </w:tcPr>
          <w:p w:rsidR="005C161F" w:rsidP="001962A8" w:rsidRDefault="005C161F" w14:paraId="2733586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DOBROSAV IGNJATOVIĆ</w:t>
            </w:r>
          </w:p>
          <w:p w:rsidR="001D5ADA" w:rsidP="001962A8" w:rsidRDefault="001D5ADA" w14:paraId="6F91FE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1D5ADA" w:rsidP="001962A8" w:rsidRDefault="001D5ADA" w14:paraId="73AB6DEA" w14:textId="6C086C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12A4A08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50AFDC1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Selo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Periš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="005C161F" w:rsidP="001962A8" w:rsidRDefault="005C161F" w14:paraId="7A4186B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15.342,72 kn</w:t>
            </w:r>
          </w:p>
          <w:p w:rsidR="00694E93" w:rsidP="001962A8" w:rsidRDefault="00694E93" w14:paraId="749FDA4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694E93" w:rsidP="001962A8" w:rsidRDefault="00694E93" w14:paraId="059C731F" w14:textId="0B55D6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Zbroj glavnice 9.292,16 kn i kamata 6.050,56 kn</w:t>
            </w:r>
          </w:p>
        </w:tc>
        <w:tc>
          <w:tcPr>
            <w:tcW w:w="1110" w:type="dxa"/>
          </w:tcPr>
          <w:p w:rsidR="005C161F" w:rsidP="001962A8" w:rsidRDefault="005C161F" w14:paraId="7D4A8F0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8C1FF2" w:rsidP="001962A8" w:rsidRDefault="008C1FF2" w14:paraId="7D828EA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EC6BEB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F4904A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7ED00E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C09DD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3A9A68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0EA768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C9377B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FA9F8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13C49D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671AE5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09D76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A9625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14AFE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735F0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79736E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05A68B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E1C591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5DF92847" w14:textId="4A1DB2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53109C6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15.342,72 kn</w:t>
            </w:r>
          </w:p>
          <w:p w:rsidR="008C1FF2" w:rsidP="001962A8" w:rsidRDefault="008C1FF2" w14:paraId="60EBC67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B5580D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2C8D28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87B3B9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1D34E8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277AD8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1B770C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2CC18D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A2551B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14A62F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277B4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157E1A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193AF9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DD64EB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FE2A34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1ED7F9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C0F1E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2B0E40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B6D3D4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3A8B1897" w14:textId="0A6B16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C1FF2">
              <w:rPr>
                <w:rFonts w:ascii="Arial" w:hAnsi="Arial" w:cs="Arial"/>
                <w:sz w:val="20"/>
                <w:szCs w:val="20"/>
              </w:rPr>
              <w:t>15.342,72 kn</w:t>
            </w:r>
          </w:p>
        </w:tc>
        <w:tc>
          <w:tcPr>
            <w:tcW w:w="1403" w:type="dxa"/>
          </w:tcPr>
          <w:p w:rsidR="005C161F" w:rsidP="001962A8" w:rsidRDefault="005C161F" w14:paraId="053B28C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Odluke nisu priznate u skladu s čl. 86. Zakona o rješavanju sukoba zakona s propisima drugih zemalja u određenim odnosima. Punomoćnik nije ovlašten poduzimati pravne radnje u skladu s čl. 5.a Zakona o odvjetništvu.</w:t>
            </w:r>
          </w:p>
          <w:p w:rsidR="005C161F" w:rsidP="001962A8" w:rsidRDefault="005C161F" w14:paraId="4999396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63C2B1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11A3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1D4CEE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11B45FEF" w14:textId="77777777">
        <w:tc>
          <w:tcPr>
            <w:tcW w:w="852" w:type="dxa"/>
          </w:tcPr>
          <w:p w:rsidRPr="00A654CB" w:rsidR="00921DC2" w:rsidP="001962A8" w:rsidRDefault="00921DC2" w14:paraId="20A632C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921DC2" w:rsidP="001962A8" w:rsidRDefault="00921DC2" w14:paraId="46B7D3CF" w14:textId="3C7EE6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0C413D">
              <w:t xml:space="preserve"> </w:t>
            </w:r>
            <w:r w:rsidRPr="000C413D" w:rsidR="000C413D">
              <w:rPr>
                <w:rFonts w:ascii="Arial" w:hAnsi="Arial" w:cs="Arial"/>
                <w:sz w:val="20"/>
                <w:szCs w:val="20"/>
              </w:rPr>
              <w:t>ostaju.</w:t>
            </w:r>
          </w:p>
          <w:p w:rsidR="00694E93" w:rsidP="001962A8" w:rsidRDefault="00694E93" w14:paraId="28E32BE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94E93" w:rsidP="001962A8" w:rsidRDefault="00694E93" w14:paraId="367CA92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3CF">
              <w:rPr>
                <w:rFonts w:ascii="Arial" w:hAnsi="Arial" w:cs="Arial"/>
                <w:sz w:val="20"/>
                <w:szCs w:val="20"/>
              </w:rPr>
              <w:t xml:space="preserve">Temelji se na presudi Privrednog suda u Nišu broj P-594/18 od 4. ožujka 2019. koja nije dostavljena te presudi Privrednog apelacionog suda broj </w:t>
            </w:r>
            <w:proofErr w:type="spellStart"/>
            <w:r w:rsidRPr="003423CF">
              <w:rPr>
                <w:rFonts w:ascii="Arial" w:hAnsi="Arial" w:cs="Arial"/>
                <w:sz w:val="20"/>
                <w:szCs w:val="20"/>
              </w:rPr>
              <w:t>Pž</w:t>
            </w:r>
            <w:proofErr w:type="spellEnd"/>
            <w:r w:rsidRPr="003423CF">
              <w:rPr>
                <w:rFonts w:ascii="Arial" w:hAnsi="Arial" w:cs="Arial"/>
                <w:sz w:val="20"/>
                <w:szCs w:val="20"/>
              </w:rPr>
              <w:t>-2569/19 od 3. veljače 2021. koja je dostavljena u ovjerenom prijevodu</w:t>
            </w:r>
            <w:r w:rsidRPr="003423CF" w:rsidR="00372344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654CB" w:rsidR="00372344" w:rsidP="001962A8" w:rsidRDefault="00372344" w14:paraId="587FBA8D" w14:textId="14DE7D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921DC2" w:rsidP="001962A8" w:rsidRDefault="00921DC2" w14:paraId="372496A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06CC5860" w14:textId="77777777">
        <w:tc>
          <w:tcPr>
            <w:tcW w:w="852" w:type="dxa"/>
          </w:tcPr>
          <w:p w:rsidRPr="00A654CB" w:rsidR="005C161F" w:rsidP="001962A8" w:rsidRDefault="005C161F" w14:paraId="6B74933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618.</w:t>
            </w:r>
          </w:p>
        </w:tc>
        <w:tc>
          <w:tcPr>
            <w:tcW w:w="1417" w:type="dxa"/>
          </w:tcPr>
          <w:p w:rsidR="005C161F" w:rsidP="001962A8" w:rsidRDefault="005C161F" w14:paraId="34A943B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GRUJA LAZIĆ</w:t>
            </w:r>
          </w:p>
          <w:p w:rsidR="00DC1919" w:rsidP="001962A8" w:rsidRDefault="00DC1919" w14:paraId="56D057B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DC1919" w:rsidP="001962A8" w:rsidRDefault="00393233" w14:paraId="724194CD" w14:textId="6798BC4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Pr="00A654CB" w:rsidR="005C161F" w:rsidP="001962A8" w:rsidRDefault="005C161F" w14:paraId="58F670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013CA01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Ulica Svetozara Markovića 5,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="005C161F" w:rsidP="001962A8" w:rsidRDefault="005C161F" w14:paraId="7FA382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18.425,86 kn</w:t>
            </w:r>
          </w:p>
          <w:p w:rsidR="00833927" w:rsidP="001962A8" w:rsidRDefault="00833927" w14:paraId="5FFC233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33927" w:rsidP="001962A8" w:rsidRDefault="00833927" w14:paraId="0DD55FBB" w14:textId="1CABBE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Zbroj glavnice 11.159,43 kn i kamata 7.266,43 kn</w:t>
            </w:r>
          </w:p>
        </w:tc>
        <w:tc>
          <w:tcPr>
            <w:tcW w:w="1110" w:type="dxa"/>
          </w:tcPr>
          <w:p w:rsidR="005C161F" w:rsidP="001962A8" w:rsidRDefault="005C161F" w14:paraId="042A57F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8C1FF2" w:rsidP="001962A8" w:rsidRDefault="008C1FF2" w14:paraId="6300587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AF05D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CBFF13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4D0EF6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8E18B1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4DC63B36" w14:textId="753375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Povjerenik</w:t>
            </w:r>
          </w:p>
        </w:tc>
        <w:tc>
          <w:tcPr>
            <w:tcW w:w="1158" w:type="dxa"/>
          </w:tcPr>
          <w:p w:rsidR="005C161F" w:rsidP="001962A8" w:rsidRDefault="005C161F" w14:paraId="219FF58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18.425,86 kn</w:t>
            </w:r>
          </w:p>
          <w:p w:rsidR="008C1FF2" w:rsidP="001962A8" w:rsidRDefault="008C1FF2" w14:paraId="544E39D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DE19D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C1B966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E8BA8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91978E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C3735D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E1207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2A89243" w14:textId="0B424E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C1FF2">
              <w:rPr>
                <w:rFonts w:ascii="Arial" w:hAnsi="Arial" w:cs="Arial"/>
                <w:sz w:val="20"/>
                <w:szCs w:val="20"/>
              </w:rPr>
              <w:t>18.425,86 kn</w:t>
            </w:r>
          </w:p>
          <w:p w:rsidR="008C1FF2" w:rsidP="001962A8" w:rsidRDefault="008C1FF2" w14:paraId="5E0867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6DD58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DFC9E2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9A2BC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18901C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65B26B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136A42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6798D9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35EAE3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DB689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70DC4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918993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A30BF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48DA6763" w14:textId="1FBA53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3" w:type="dxa"/>
          </w:tcPr>
          <w:p w:rsidR="005C161F" w:rsidP="001962A8" w:rsidRDefault="005C161F" w14:paraId="7DBD1E2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Vjerovnik ne raspolaže ovršnom ispravom, priložena je samo drugostupanjska odluka, a nedostaje prvostupanjska. Odluka nije priznata u skladu s čl. 86. Zakona o rješavanju sukoba zakona s propisima drugih zemalja u određenim odnosima. Punomoć nije dostavljena.</w:t>
            </w:r>
          </w:p>
          <w:p w:rsidR="005C161F" w:rsidP="001962A8" w:rsidRDefault="005C161F" w14:paraId="5B3B7C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42B4BC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11A3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5C06AA9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4B8F3A4C" w14:textId="77777777">
        <w:tc>
          <w:tcPr>
            <w:tcW w:w="852" w:type="dxa"/>
          </w:tcPr>
          <w:p w:rsidRPr="00A654CB" w:rsidR="00921DC2" w:rsidP="001962A8" w:rsidRDefault="00921DC2" w14:paraId="49530F4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921DC2" w:rsidP="001962A8" w:rsidRDefault="00921DC2" w14:paraId="100531FD" w14:textId="791010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0C413D">
              <w:t xml:space="preserve"> </w:t>
            </w:r>
            <w:r w:rsidRPr="000C413D" w:rsidR="000C413D">
              <w:rPr>
                <w:rFonts w:ascii="Arial" w:hAnsi="Arial" w:cs="Arial"/>
                <w:sz w:val="20"/>
                <w:szCs w:val="20"/>
              </w:rPr>
              <w:t>ostaju.</w:t>
            </w:r>
          </w:p>
          <w:p w:rsidR="00833927" w:rsidP="001962A8" w:rsidRDefault="00833927" w14:paraId="78D380B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33927" w:rsidP="001962A8" w:rsidRDefault="00833927" w14:paraId="2CF407A4" w14:textId="28D5E7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3CF">
              <w:rPr>
                <w:rFonts w:ascii="Arial" w:hAnsi="Arial" w:cs="Arial"/>
                <w:sz w:val="20"/>
                <w:szCs w:val="20"/>
              </w:rPr>
              <w:t xml:space="preserve">Temelji se na presudi Privrednog suda u Nišu broj P-594/18 od 4. ožujka 2019. koja nije dostavljena te presudi Privrednog apelacionog suda broj </w:t>
            </w:r>
            <w:proofErr w:type="spellStart"/>
            <w:r w:rsidRPr="003423CF">
              <w:rPr>
                <w:rFonts w:ascii="Arial" w:hAnsi="Arial" w:cs="Arial"/>
                <w:sz w:val="20"/>
                <w:szCs w:val="20"/>
              </w:rPr>
              <w:t>Pž</w:t>
            </w:r>
            <w:proofErr w:type="spellEnd"/>
            <w:r w:rsidRPr="003423CF">
              <w:rPr>
                <w:rFonts w:ascii="Arial" w:hAnsi="Arial" w:cs="Arial"/>
                <w:sz w:val="20"/>
                <w:szCs w:val="20"/>
              </w:rPr>
              <w:t>-2569/19 od 3. veljače 2021. koja je dostavljena u ovjerenom prijevodu</w:t>
            </w:r>
            <w:r w:rsidRPr="003423CF" w:rsidR="00372344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654CB" w:rsidR="00372344" w:rsidP="001962A8" w:rsidRDefault="00372344" w14:paraId="08922B0B" w14:textId="677274B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921DC2" w:rsidP="001962A8" w:rsidRDefault="00921DC2" w14:paraId="6A8A028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646A2B4C" w14:textId="77777777">
        <w:tc>
          <w:tcPr>
            <w:tcW w:w="852" w:type="dxa"/>
          </w:tcPr>
          <w:p w:rsidRPr="00A654CB" w:rsidR="005C161F" w:rsidP="001962A8" w:rsidRDefault="005C161F" w14:paraId="611BCA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620.</w:t>
            </w:r>
          </w:p>
        </w:tc>
        <w:tc>
          <w:tcPr>
            <w:tcW w:w="1417" w:type="dxa"/>
          </w:tcPr>
          <w:p w:rsidR="005C161F" w:rsidP="001962A8" w:rsidRDefault="005C161F" w14:paraId="13A1C1B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JOVICA STOJANOVIĆ</w:t>
            </w:r>
          </w:p>
          <w:p w:rsidR="001D5ADA" w:rsidP="001962A8" w:rsidRDefault="001D5ADA" w14:paraId="58A78E2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1D5ADA" w:rsidP="001962A8" w:rsidRDefault="001D5ADA" w14:paraId="022B0718" w14:textId="697C5D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47BBD14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0B58550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Ulica 12. decembar 44,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="005C161F" w:rsidP="001962A8" w:rsidRDefault="005C161F" w14:paraId="64192C8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23.094,00 kn</w:t>
            </w:r>
          </w:p>
          <w:p w:rsidR="001C6CCD" w:rsidP="001962A8" w:rsidRDefault="001C6CCD" w14:paraId="3AC1718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1C6CCD" w:rsidP="001962A8" w:rsidRDefault="001C6CCD" w14:paraId="56C3D6C5" w14:textId="6D9C0D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Zbroj glavnice 13.986,64 kn i kamata 9.107,36 kn</w:t>
            </w:r>
          </w:p>
        </w:tc>
        <w:tc>
          <w:tcPr>
            <w:tcW w:w="1110" w:type="dxa"/>
          </w:tcPr>
          <w:p w:rsidR="005C161F" w:rsidP="001962A8" w:rsidRDefault="005C161F" w14:paraId="36B1FCA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8C1FF2" w:rsidP="001962A8" w:rsidRDefault="008C1FF2" w14:paraId="077CE79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D72AB5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2A5286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A8DE2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7244E3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455B63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7B34C3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8AACE8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B5CD1E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F2C791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753026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040C94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6EF765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033D1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62D880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C23D9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57B3AA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6EBF4A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1C5FC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321337DB" w14:textId="167DB9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69F7ED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23.094,00 kn</w:t>
            </w:r>
          </w:p>
          <w:p w:rsidR="008C1FF2" w:rsidP="001962A8" w:rsidRDefault="008C1FF2" w14:paraId="311D83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82E173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00614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910C57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C66545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5A61CD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EE9C0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9FDA94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441A8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1270D3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F711D4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503D85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37305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92104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072305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A112D0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010F7F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DCA183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49E663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8657E6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2652A2CE" w14:textId="309E8A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C1FF2">
              <w:rPr>
                <w:rFonts w:ascii="Arial" w:hAnsi="Arial" w:cs="Arial"/>
                <w:sz w:val="20"/>
                <w:szCs w:val="20"/>
              </w:rPr>
              <w:t>23.094,00 kn</w:t>
            </w:r>
          </w:p>
        </w:tc>
        <w:tc>
          <w:tcPr>
            <w:tcW w:w="1403" w:type="dxa"/>
          </w:tcPr>
          <w:p w:rsidR="005C161F" w:rsidP="001962A8" w:rsidRDefault="005C161F" w14:paraId="4B3C6EE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Odluke nisu priznate u skladu s čl. 86. Zakona o rješavanju sukoba zakona s propisima drugih zemalja u određenim odnosima. Punomoćnik nije ovlašten poduzimati pravne radnje u skladu s čl. 5.a Zakona o odvjetništvu.</w:t>
            </w:r>
          </w:p>
          <w:p w:rsidR="005C161F" w:rsidP="001962A8" w:rsidRDefault="005C161F" w14:paraId="6878A63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78D21D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C58D04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11A3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  <w:p w:rsidRPr="00A654CB" w:rsidR="005C161F" w:rsidP="001962A8" w:rsidRDefault="005C161F" w14:paraId="763A5DF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383500B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5D5FE8BF" w14:textId="77777777">
        <w:tc>
          <w:tcPr>
            <w:tcW w:w="852" w:type="dxa"/>
          </w:tcPr>
          <w:p w:rsidRPr="00A654CB" w:rsidR="00921DC2" w:rsidP="001962A8" w:rsidRDefault="00921DC2" w14:paraId="197138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921DC2" w:rsidP="001962A8" w:rsidRDefault="00921DC2" w14:paraId="209BD2B6" w14:textId="467F9A3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0C413D">
              <w:t xml:space="preserve"> </w:t>
            </w:r>
            <w:r w:rsidRPr="000C413D" w:rsidR="000C413D">
              <w:rPr>
                <w:rFonts w:ascii="Arial" w:hAnsi="Arial" w:cs="Arial"/>
                <w:sz w:val="20"/>
                <w:szCs w:val="20"/>
              </w:rPr>
              <w:t>ostaju.</w:t>
            </w:r>
          </w:p>
          <w:p w:rsidR="00372344" w:rsidP="001962A8" w:rsidRDefault="00372344" w14:paraId="2C00C42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C6CCD" w:rsidP="001962A8" w:rsidRDefault="001C6CCD" w14:paraId="3D22EBCF" w14:textId="458EB1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3CF">
              <w:rPr>
                <w:rFonts w:ascii="Arial" w:hAnsi="Arial" w:cs="Arial"/>
                <w:sz w:val="20"/>
                <w:szCs w:val="20"/>
              </w:rPr>
              <w:t xml:space="preserve">Temelji se na presudi Privrednog suda u Nišu broj P-594/18 od 4. ožujka 2019. koja nije dostavljena te presudi Privrednog apelacionog suda broj </w:t>
            </w:r>
            <w:proofErr w:type="spellStart"/>
            <w:r w:rsidRPr="003423CF">
              <w:rPr>
                <w:rFonts w:ascii="Arial" w:hAnsi="Arial" w:cs="Arial"/>
                <w:sz w:val="20"/>
                <w:szCs w:val="20"/>
              </w:rPr>
              <w:t>Pž</w:t>
            </w:r>
            <w:proofErr w:type="spellEnd"/>
            <w:r w:rsidRPr="003423CF">
              <w:rPr>
                <w:rFonts w:ascii="Arial" w:hAnsi="Arial" w:cs="Arial"/>
                <w:sz w:val="20"/>
                <w:szCs w:val="20"/>
              </w:rPr>
              <w:t>-2569/19 od 3. veljače 2021. koja je dostavljena u ovjerenom prijevodu</w:t>
            </w:r>
          </w:p>
          <w:p w:rsidRPr="00A654CB" w:rsidR="001C6CCD" w:rsidP="001962A8" w:rsidRDefault="001C6CCD" w14:paraId="73E0FF1D" w14:textId="14EF58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921DC2" w:rsidP="001962A8" w:rsidRDefault="00921DC2" w14:paraId="19A801F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11140B10" w14:textId="77777777">
        <w:tc>
          <w:tcPr>
            <w:tcW w:w="852" w:type="dxa"/>
          </w:tcPr>
          <w:p w:rsidRPr="00A654CB" w:rsidR="005C161F" w:rsidP="001962A8" w:rsidRDefault="005C161F" w14:paraId="580BFE3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621.</w:t>
            </w:r>
          </w:p>
        </w:tc>
        <w:tc>
          <w:tcPr>
            <w:tcW w:w="1417" w:type="dxa"/>
          </w:tcPr>
          <w:p w:rsidR="005C161F" w:rsidP="001962A8" w:rsidRDefault="005C161F" w14:paraId="79D63F3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LJUBINKO JEVTIĆ</w:t>
            </w:r>
          </w:p>
          <w:p w:rsidR="008039B0" w:rsidP="001962A8" w:rsidRDefault="008039B0" w14:paraId="5AAF0C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039B0" w:rsidP="001962A8" w:rsidRDefault="008039B0" w14:paraId="5F255F1F" w14:textId="63203E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37BF16D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38DCAD4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Srećkova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ulica 25,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="005C161F" w:rsidP="001962A8" w:rsidRDefault="005C161F" w14:paraId="4D54E6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26.929,69 kn</w:t>
            </w:r>
          </w:p>
          <w:p w:rsidR="001C6CCD" w:rsidP="001962A8" w:rsidRDefault="001C6CCD" w14:paraId="7BC25E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1C6CCD" w:rsidP="001962A8" w:rsidRDefault="001C6CCD" w14:paraId="04F0F901" w14:textId="36AED0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Zbroj glavnice 16.309,69 kn i kamata 10.620,00 kn</w:t>
            </w:r>
          </w:p>
        </w:tc>
        <w:tc>
          <w:tcPr>
            <w:tcW w:w="1110" w:type="dxa"/>
          </w:tcPr>
          <w:p w:rsidR="005C161F" w:rsidP="001962A8" w:rsidRDefault="005C161F" w14:paraId="2B18737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8C1FF2" w:rsidP="001962A8" w:rsidRDefault="008C1FF2" w14:paraId="294FD50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EE765E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B77971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B225E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B9E838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27C388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A7C82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92B2A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383A4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6ED2B4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A73E41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B85A90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4B44A3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5EE394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45CF5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56BF44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489323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D0D25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9561E6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38376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CDFF3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822FDF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462439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7D8575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AE01D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53C468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25482C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C92A5C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2B8D5E47" w14:textId="1F2A15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14C7198A" w14:textId="08E8D5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26.929,69 kn</w:t>
            </w:r>
          </w:p>
          <w:p w:rsidR="008C1FF2" w:rsidP="001962A8" w:rsidRDefault="008C1FF2" w14:paraId="674A0C88" w14:textId="1ECFA9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F991EA7" w14:textId="1BCF25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4D2B512" w14:textId="52795F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54F14BF" w14:textId="15DB9AB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4CA075D" w14:textId="758941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DAED042" w14:textId="26784C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0091FB3" w14:textId="291205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36D83E4" w14:textId="0B699C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D9F9FA0" w14:textId="1FBBBE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07AAFEB" w14:textId="7DBB845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DD1D442" w14:textId="15C899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BB0066F" w14:textId="3AF3AA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0CE1F31" w14:textId="6E8F56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BE5BE05" w14:textId="07B772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3AC8FD1" w14:textId="2E1619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0E95F6A" w14:textId="33FE1B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684480C" w14:textId="0BCCC25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94920A2" w14:textId="1575BF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1349A8F" w14:textId="3A1A3F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BF10301" w14:textId="080D02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6321ABC" w14:textId="7B38A6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756188A" w14:textId="4CF837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97ED35A" w14:textId="417F1C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4718D29" w14:textId="53412D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6774AD2" w14:textId="297E06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2CEF64A" w14:textId="38CB5A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C528CF6" w14:textId="35F6A44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2098C83" w14:textId="536071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5EC5BC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F90484B" w14:textId="7D17F9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C1FF2">
              <w:rPr>
                <w:rFonts w:ascii="Arial" w:hAnsi="Arial" w:cs="Arial"/>
                <w:sz w:val="20"/>
                <w:szCs w:val="20"/>
              </w:rPr>
              <w:t>26.929,69 kn</w:t>
            </w:r>
          </w:p>
          <w:p w:rsidR="008C1FF2" w:rsidP="001962A8" w:rsidRDefault="008C1FF2" w14:paraId="39E7B4F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EAE992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6FF1E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69668522" w14:textId="6B35B8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3" w:type="dxa"/>
          </w:tcPr>
          <w:p w:rsidR="005C161F" w:rsidP="001962A8" w:rsidRDefault="005C161F" w14:paraId="1D0E642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Vjerovnik ne raspolaže ovršnom ispravom, priložena je samo drugostupanjska odluka, a nedostaje prvostupanjska. Odluka nije priznata u skladu s čl. 86. Zakona o rješavanju sukoba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zakona s propisima drugih zemalja u određenim odnosima. Punomoćnik nije ovlašten poduzimati pravne radnje u skladu s čl. 5.a Zakona o odvjetništvu. </w:t>
            </w:r>
          </w:p>
          <w:p w:rsidR="005C161F" w:rsidP="001962A8" w:rsidRDefault="005C161F" w14:paraId="4C25479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D377B3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11A3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647FACC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085A5837" w14:textId="77777777">
        <w:tc>
          <w:tcPr>
            <w:tcW w:w="852" w:type="dxa"/>
          </w:tcPr>
          <w:p w:rsidRPr="00A654CB" w:rsidR="00921DC2" w:rsidP="001962A8" w:rsidRDefault="00921DC2" w14:paraId="6E5C3C2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921DC2" w:rsidP="001962A8" w:rsidRDefault="00921DC2" w14:paraId="753BFB2D" w14:textId="36BFE9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0C413D">
              <w:t xml:space="preserve"> </w:t>
            </w:r>
            <w:r w:rsidRPr="000C413D" w:rsidR="000C413D">
              <w:rPr>
                <w:rFonts w:ascii="Arial" w:hAnsi="Arial" w:cs="Arial"/>
                <w:sz w:val="20"/>
                <w:szCs w:val="20"/>
              </w:rPr>
              <w:t>ostaju.</w:t>
            </w:r>
          </w:p>
          <w:p w:rsidR="001C6CCD" w:rsidP="001962A8" w:rsidRDefault="001C6CCD" w14:paraId="750958A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1C6CCD" w:rsidP="001962A8" w:rsidRDefault="001C6CCD" w14:paraId="161697B3" w14:textId="721F0C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3CF">
              <w:rPr>
                <w:rFonts w:ascii="Arial" w:hAnsi="Arial" w:cs="Arial"/>
                <w:sz w:val="20"/>
                <w:szCs w:val="20"/>
              </w:rPr>
              <w:t xml:space="preserve">Temelji se na presudi Privrednog suda u Nišu broj P-594/18 od 4. ožujka 2019. koja nije dostavljena te presudi Privrednog apelacionog suda broj </w:t>
            </w:r>
            <w:proofErr w:type="spellStart"/>
            <w:r w:rsidRPr="003423CF">
              <w:rPr>
                <w:rFonts w:ascii="Arial" w:hAnsi="Arial" w:cs="Arial"/>
                <w:sz w:val="20"/>
                <w:szCs w:val="20"/>
              </w:rPr>
              <w:t>Pž</w:t>
            </w:r>
            <w:proofErr w:type="spellEnd"/>
            <w:r w:rsidRPr="003423CF">
              <w:rPr>
                <w:rFonts w:ascii="Arial" w:hAnsi="Arial" w:cs="Arial"/>
                <w:sz w:val="20"/>
                <w:szCs w:val="20"/>
              </w:rPr>
              <w:t>-2569/19 od 3. veljače 2021. koja je dostavljena u ovjerenom prijevodu</w:t>
            </w:r>
          </w:p>
        </w:tc>
        <w:tc>
          <w:tcPr>
            <w:tcW w:w="247" w:type="dxa"/>
          </w:tcPr>
          <w:p w:rsidRPr="00A654CB" w:rsidR="00921DC2" w:rsidP="001962A8" w:rsidRDefault="00921DC2" w14:paraId="7BC67A9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0FA0CDA2" w14:textId="77777777">
        <w:tc>
          <w:tcPr>
            <w:tcW w:w="852" w:type="dxa"/>
          </w:tcPr>
          <w:p w:rsidRPr="00A654CB" w:rsidR="005C161F" w:rsidP="001962A8" w:rsidRDefault="005C161F" w14:paraId="48F9243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622.</w:t>
            </w:r>
          </w:p>
        </w:tc>
        <w:tc>
          <w:tcPr>
            <w:tcW w:w="1417" w:type="dxa"/>
          </w:tcPr>
          <w:p w:rsidR="005C161F" w:rsidP="001962A8" w:rsidRDefault="005C161F" w14:paraId="7E20ED1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LJUBINKO MILENKOVIĆ</w:t>
            </w:r>
          </w:p>
          <w:p w:rsidR="000C1F02" w:rsidP="001962A8" w:rsidRDefault="000C1F02" w14:paraId="7531D83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0C1F02" w:rsidP="001962A8" w:rsidRDefault="000C1F02" w14:paraId="18EEABFF" w14:textId="66FB65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1749059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6768554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Radnička ulica 8,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="005C161F" w:rsidP="001962A8" w:rsidRDefault="005C161F" w14:paraId="7908D99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23.094,00 kn</w:t>
            </w:r>
          </w:p>
          <w:p w:rsidR="001C6CCD" w:rsidP="001962A8" w:rsidRDefault="001C6CCD" w14:paraId="3B388AB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C6CCD" w:rsidP="001962A8" w:rsidRDefault="001C6CCD" w14:paraId="18B2A75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Zbroj  glavnice </w:t>
            </w:r>
          </w:p>
          <w:p w:rsidRPr="00A654CB" w:rsidR="001C6CCD" w:rsidP="001962A8" w:rsidRDefault="001C6CCD" w14:paraId="289CACC9" w14:textId="009615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13.986,64 kn i kamata 9.107,36 kn</w:t>
            </w:r>
          </w:p>
        </w:tc>
        <w:tc>
          <w:tcPr>
            <w:tcW w:w="1110" w:type="dxa"/>
          </w:tcPr>
          <w:p w:rsidR="005C161F" w:rsidP="001962A8" w:rsidRDefault="005C161F" w14:paraId="55A75A4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8C1FF2" w:rsidP="001962A8" w:rsidRDefault="008C1FF2" w14:paraId="790F6E4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8D326D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D5C2AA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25A62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87C2BE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ED90F0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95EBF1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83C66B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03CDC5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9F9525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A982FD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9ADC8D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B8BEF6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D7BB7E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41AB46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A12F61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A1A8BA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67EBDF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0921F1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F4CC1F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5690BF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1BB405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F4425B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3CF6C9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11CFD2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A0433E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393D70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74421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865E91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1D9D57A4" w14:textId="5CF525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233A365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23.094,00 kn</w:t>
            </w:r>
          </w:p>
          <w:p w:rsidR="008C1FF2" w:rsidP="001962A8" w:rsidRDefault="008C1FF2" w14:paraId="56B8FFC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2D8F1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FE88AC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01DECE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0BFBB1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C7A9BC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D586EE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308ACB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D572B5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AB6E7D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1E9CBB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984973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1E7A3E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9EB704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1492F6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51C128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F7878A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1F302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8097C2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2C4F57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E2E33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517984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09DE17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7DDFE4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36FD2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5AAB59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0575A7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EE5C9F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48FADA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F99E93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3837E008" w14:textId="62C319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C1FF2">
              <w:rPr>
                <w:rFonts w:ascii="Arial" w:hAnsi="Arial" w:cs="Arial"/>
                <w:sz w:val="20"/>
                <w:szCs w:val="20"/>
              </w:rPr>
              <w:t>23.094,00 kn</w:t>
            </w:r>
          </w:p>
        </w:tc>
        <w:tc>
          <w:tcPr>
            <w:tcW w:w="1403" w:type="dxa"/>
          </w:tcPr>
          <w:p w:rsidR="005C161F" w:rsidP="001962A8" w:rsidRDefault="005C161F" w14:paraId="529A684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Vjerovnik ne raspolaže ovršnom ispravom, priložena je samo drugostupanjska odluka, a nedostaje prvostupanjska. Odluka nije priznata u skladu s čl. 86. Zakona o rješavanju sukoba zakona s propisima drugih zemalja u određenim odnosima. Punomoćnik nije ovlašten poduzimati pravne radnje u skladu s čl. 5.a Zakona o odvjetništvu. </w:t>
            </w:r>
          </w:p>
          <w:p w:rsidR="005C161F" w:rsidP="001962A8" w:rsidRDefault="005C161F" w14:paraId="089E34D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85D206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7B0C72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11A3">
              <w:rPr>
                <w:rFonts w:ascii="Arial" w:hAnsi="Arial" w:cs="Arial"/>
                <w:sz w:val="20"/>
                <w:szCs w:val="20"/>
              </w:rPr>
              <w:t xml:space="preserve">Dužnik nema obvezu u </w:t>
            </w:r>
            <w:r w:rsidRPr="004C11A3">
              <w:rPr>
                <w:rFonts w:ascii="Arial" w:hAnsi="Arial" w:cs="Arial"/>
                <w:sz w:val="20"/>
                <w:szCs w:val="20"/>
              </w:rPr>
              <w:lastRenderedPageBreak/>
              <w:t>poslovnim knjigama</w:t>
            </w:r>
          </w:p>
          <w:p w:rsidRPr="00A654CB" w:rsidR="005C161F" w:rsidP="001962A8" w:rsidRDefault="005C161F" w14:paraId="03D5757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2F09377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147E2F3B" w14:textId="77777777">
        <w:tc>
          <w:tcPr>
            <w:tcW w:w="852" w:type="dxa"/>
          </w:tcPr>
          <w:p w:rsidRPr="00A654CB" w:rsidR="00921DC2" w:rsidP="001962A8" w:rsidRDefault="00921DC2" w14:paraId="1D6D22D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921DC2" w:rsidP="001962A8" w:rsidRDefault="00921DC2" w14:paraId="74D651B8" w14:textId="589E57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0C413D">
              <w:t xml:space="preserve"> </w:t>
            </w:r>
            <w:r w:rsidRPr="000C413D" w:rsidR="000C413D">
              <w:rPr>
                <w:rFonts w:ascii="Arial" w:hAnsi="Arial" w:cs="Arial"/>
                <w:sz w:val="20"/>
                <w:szCs w:val="20"/>
              </w:rPr>
              <w:t>ostaju.</w:t>
            </w:r>
          </w:p>
          <w:p w:rsidR="00507293" w:rsidP="001962A8" w:rsidRDefault="00507293" w14:paraId="1126F57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E6302" w:rsidP="001962A8" w:rsidRDefault="001E6302" w14:paraId="6077A325" w14:textId="0E241D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3CF">
              <w:rPr>
                <w:rFonts w:ascii="Arial" w:hAnsi="Arial" w:cs="Arial"/>
                <w:sz w:val="20"/>
                <w:szCs w:val="20"/>
              </w:rPr>
              <w:t xml:space="preserve">Temelji se na presudi Privrednog suda u Nišu broj P-594/18 od 4. ožujka 2019. koja nije dostavljena te presudi Privrednog apelacionog suda broj </w:t>
            </w:r>
            <w:proofErr w:type="spellStart"/>
            <w:r w:rsidRPr="003423CF">
              <w:rPr>
                <w:rFonts w:ascii="Arial" w:hAnsi="Arial" w:cs="Arial"/>
                <w:sz w:val="20"/>
                <w:szCs w:val="20"/>
              </w:rPr>
              <w:t>Pž</w:t>
            </w:r>
            <w:proofErr w:type="spellEnd"/>
            <w:r w:rsidRPr="003423CF">
              <w:rPr>
                <w:rFonts w:ascii="Arial" w:hAnsi="Arial" w:cs="Arial"/>
                <w:sz w:val="20"/>
                <w:szCs w:val="20"/>
              </w:rPr>
              <w:t>-2569/19 od 3. veljače 2021. koja je dostavljena u ovjerenom prijevodu</w:t>
            </w:r>
          </w:p>
          <w:p w:rsidRPr="00A654CB" w:rsidR="001E6302" w:rsidP="001962A8" w:rsidRDefault="001E6302" w14:paraId="50FBBE2E" w14:textId="5D09EA8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921DC2" w:rsidP="001962A8" w:rsidRDefault="00921DC2" w14:paraId="64BBD24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10729AA5" w14:textId="77777777">
        <w:tc>
          <w:tcPr>
            <w:tcW w:w="852" w:type="dxa"/>
          </w:tcPr>
          <w:p w:rsidRPr="00A654CB" w:rsidR="005C161F" w:rsidP="001962A8" w:rsidRDefault="005C161F" w14:paraId="3E0A85C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626.</w:t>
            </w:r>
          </w:p>
        </w:tc>
        <w:tc>
          <w:tcPr>
            <w:tcW w:w="1417" w:type="dxa"/>
          </w:tcPr>
          <w:p w:rsidR="005C161F" w:rsidP="001962A8" w:rsidRDefault="005C161F" w14:paraId="472B5F3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MILOMIR RAKIĆ</w:t>
            </w:r>
          </w:p>
          <w:p w:rsidR="001E6302" w:rsidP="001962A8" w:rsidRDefault="001E6302" w14:paraId="73635C9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1E6302" w:rsidP="00393233" w:rsidRDefault="001E6302" w14:paraId="34BC215A" w14:textId="72FDCA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30585AA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489A942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Ulica Milorada Đorđevića 11,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="005C161F" w:rsidP="001962A8" w:rsidRDefault="005C161F" w14:paraId="0026638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20.739,06 kn</w:t>
            </w:r>
          </w:p>
          <w:p w:rsidR="001E6302" w:rsidP="001962A8" w:rsidRDefault="001E6302" w14:paraId="0470349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1E6302" w:rsidP="001962A8" w:rsidRDefault="001E6302" w14:paraId="6D32940D" w14:textId="0E0D4B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Zbroj glavnice 12.560,40 kn i kamata 8.178,66 kn </w:t>
            </w:r>
          </w:p>
        </w:tc>
        <w:tc>
          <w:tcPr>
            <w:tcW w:w="1110" w:type="dxa"/>
          </w:tcPr>
          <w:p w:rsidR="005C161F" w:rsidP="001962A8" w:rsidRDefault="005C161F" w14:paraId="6736614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8C1FF2" w:rsidP="001962A8" w:rsidRDefault="008C1FF2" w14:paraId="6ABEC30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FB6FD5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3E8339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52CB97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B04FB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7284D0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084B2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E67C19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61FBE4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2C5F99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0EBD84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688D0B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1A523E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9E56D8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C80DDD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E8A3F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EBD2A6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01E24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CCAA9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DBDB8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D7F6E8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79AC81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53FF7A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91B86C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913AE1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20765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39DD03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8B8CAB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4866A88A" w14:textId="450D26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3941CE2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20.739,06 kn</w:t>
            </w:r>
          </w:p>
          <w:p w:rsidR="008C1FF2" w:rsidP="001962A8" w:rsidRDefault="008C1FF2" w14:paraId="7D8CCD1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67B51E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184E6F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EAA64C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A7DE3B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543DB0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AF81B6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DA2D9F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C39304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00B670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5E1981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8BE8A3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AD1526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E6A1CD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A0005B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5DCF36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B6EF39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CBE8EE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467278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AEA15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EAC418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EA91D9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7BA323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D54A0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6BDCD4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5DB5F2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EA352B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767C6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13B709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255C8CAD" w14:textId="53CDF8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C1FF2">
              <w:rPr>
                <w:rFonts w:ascii="Arial" w:hAnsi="Arial" w:cs="Arial"/>
                <w:sz w:val="20"/>
                <w:szCs w:val="20"/>
              </w:rPr>
              <w:t>20.739,06 kn</w:t>
            </w:r>
          </w:p>
        </w:tc>
        <w:tc>
          <w:tcPr>
            <w:tcW w:w="1403" w:type="dxa"/>
          </w:tcPr>
          <w:p w:rsidR="005C161F" w:rsidP="001962A8" w:rsidRDefault="005C161F" w14:paraId="6A8D9AD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Vjerovnik ne raspolaže ovršnom ispravom, priložena je samo drugostupanjska odluka, a nedostaje prvostupanjska. Odluka nije priznata u skladu s čl. 86. Zakona o rješavanju sukoba zakona s propisima drugih zemalja u određenim odnosima. Punomoćnik nije ovlašten poduzimati pravne radnje u skladu s čl. 5.a Zakona o odvjetništvu. </w:t>
            </w:r>
          </w:p>
          <w:p w:rsidR="005C161F" w:rsidP="001962A8" w:rsidRDefault="005C161F" w14:paraId="5579393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693CA8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11A3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0ECE03C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29520C4C" w14:textId="77777777">
        <w:tc>
          <w:tcPr>
            <w:tcW w:w="852" w:type="dxa"/>
          </w:tcPr>
          <w:p w:rsidRPr="00A654CB" w:rsidR="00921DC2" w:rsidP="001962A8" w:rsidRDefault="00921DC2" w14:paraId="7282441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921DC2" w:rsidP="001962A8" w:rsidRDefault="00921DC2" w14:paraId="7B801DE6" w14:textId="17C4768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0C413D">
              <w:t xml:space="preserve"> </w:t>
            </w:r>
            <w:r w:rsidRPr="000C413D" w:rsidR="000C413D">
              <w:rPr>
                <w:rFonts w:ascii="Arial" w:hAnsi="Arial" w:cs="Arial"/>
                <w:sz w:val="20"/>
                <w:szCs w:val="20"/>
              </w:rPr>
              <w:t>ostaju.</w:t>
            </w:r>
          </w:p>
          <w:p w:rsidR="00372344" w:rsidP="001962A8" w:rsidRDefault="00372344" w14:paraId="195C672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E6302" w:rsidP="001962A8" w:rsidRDefault="001E6302" w14:paraId="34320555" w14:textId="5FBC82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3CF">
              <w:rPr>
                <w:rFonts w:ascii="Arial" w:hAnsi="Arial" w:cs="Arial"/>
                <w:sz w:val="20"/>
                <w:szCs w:val="20"/>
              </w:rPr>
              <w:t xml:space="preserve">Temelji se na presudi Privrednog suda u Nišu broj P-594/18 od 4. ožujka 2019. koja nije dostavljena te presudi Privrednog apelacionog suda broj </w:t>
            </w:r>
            <w:proofErr w:type="spellStart"/>
            <w:r w:rsidRPr="003423CF">
              <w:rPr>
                <w:rFonts w:ascii="Arial" w:hAnsi="Arial" w:cs="Arial"/>
                <w:sz w:val="20"/>
                <w:szCs w:val="20"/>
              </w:rPr>
              <w:t>Pž</w:t>
            </w:r>
            <w:proofErr w:type="spellEnd"/>
            <w:r w:rsidRPr="003423CF">
              <w:rPr>
                <w:rFonts w:ascii="Arial" w:hAnsi="Arial" w:cs="Arial"/>
                <w:sz w:val="20"/>
                <w:szCs w:val="20"/>
              </w:rPr>
              <w:t>-2569/19 od 3. veljače 2021. koja je dostavljena u ovjerenom prijevodu</w:t>
            </w:r>
          </w:p>
          <w:p w:rsidRPr="00A654CB" w:rsidR="001E6302" w:rsidP="001962A8" w:rsidRDefault="001E6302" w14:paraId="439621A9" w14:textId="7D07ED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921DC2" w:rsidP="001962A8" w:rsidRDefault="00921DC2" w14:paraId="71962D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6E8CFC52" w14:textId="77777777">
        <w:tc>
          <w:tcPr>
            <w:tcW w:w="852" w:type="dxa"/>
          </w:tcPr>
          <w:p w:rsidRPr="00A654CB" w:rsidR="005C161F" w:rsidP="001962A8" w:rsidRDefault="005C161F" w14:paraId="17A360C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627.</w:t>
            </w:r>
          </w:p>
        </w:tc>
        <w:tc>
          <w:tcPr>
            <w:tcW w:w="1417" w:type="dxa"/>
          </w:tcPr>
          <w:p w:rsidR="005C161F" w:rsidP="001962A8" w:rsidRDefault="005C161F" w14:paraId="7AA4223A" w14:textId="49EE4A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NIKOLA VUKADINOVIĆ</w:t>
            </w:r>
          </w:p>
          <w:p w:rsidR="008039B0" w:rsidP="001962A8" w:rsidRDefault="008039B0" w14:paraId="55AB86A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1919" w:rsidP="001962A8" w:rsidRDefault="00393233" w14:paraId="05E2ABAB" w14:textId="63081E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  <w:p w:rsidR="00DC1919" w:rsidP="001962A8" w:rsidRDefault="00DC1919" w14:paraId="33E6F14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DC1919" w:rsidP="001962A8" w:rsidRDefault="00DC1919" w14:paraId="71C41B36" w14:textId="63E06D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0B54E8E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5378546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Selo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Drajinac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="005C161F" w:rsidP="001962A8" w:rsidRDefault="005C161F" w14:paraId="15C8B88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18.425,86 kn</w:t>
            </w:r>
          </w:p>
          <w:p w:rsidR="003408A9" w:rsidP="001962A8" w:rsidRDefault="003408A9" w14:paraId="0D0F8F9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3408A9" w:rsidP="001962A8" w:rsidRDefault="003408A9" w14:paraId="4A4B4691" w14:textId="64ACAA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Zbroj  glavnice 11.159,43 kn i kamata 7.266,43 kn</w:t>
            </w:r>
          </w:p>
        </w:tc>
        <w:tc>
          <w:tcPr>
            <w:tcW w:w="1110" w:type="dxa"/>
          </w:tcPr>
          <w:p w:rsidR="005C161F" w:rsidP="001962A8" w:rsidRDefault="005C161F" w14:paraId="7638B8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8C1FF2" w:rsidP="001962A8" w:rsidRDefault="008C1FF2" w14:paraId="20CDD04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42CB90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24F1C1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F14FC1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058738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4E51D0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0007B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3205DC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EDB18E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D5946B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B32F9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DE1F35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A7D050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BEE0D3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5003B0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C88081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CB85D6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10235F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75806E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5DE44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BD1C5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5F9EF2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76AA6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3713A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B1E9CA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FCCDBE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8A5F18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28BCAD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44DEFD45" w14:textId="685D5E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0A3F2E8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18.425,86 kn</w:t>
            </w:r>
          </w:p>
          <w:p w:rsidR="008C1FF2" w:rsidP="001962A8" w:rsidRDefault="008C1FF2" w14:paraId="4F51E5D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C9DF57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65D21B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C7F46F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C717D2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F36A1F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E91B31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1DE9A3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BA43CC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D834BC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95C15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949535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1090EA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EF259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7B7CE2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F2E65B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B925DF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2F669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C50B01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70B1CB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507687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D98B4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F558DF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4452AE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F04C13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3A8360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137BE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52921D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96FB5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39A71CAE" w14:textId="5ADACF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C1FF2">
              <w:rPr>
                <w:rFonts w:ascii="Arial" w:hAnsi="Arial" w:cs="Arial"/>
                <w:sz w:val="20"/>
                <w:szCs w:val="20"/>
              </w:rPr>
              <w:t>18.425,86 kn</w:t>
            </w:r>
          </w:p>
        </w:tc>
        <w:tc>
          <w:tcPr>
            <w:tcW w:w="1403" w:type="dxa"/>
          </w:tcPr>
          <w:p w:rsidR="005C161F" w:rsidP="001962A8" w:rsidRDefault="005C161F" w14:paraId="5B04062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Vjerovnik ne raspolaže ovršnom ispravom, priložena je samo drugostupanjska odluka, a nedostaje prvostupanjs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ka. Odluka nije priznata u skladu s čl. 86. Zakona o rješavanju sukoba zakona s propisima drugih zemalja u određenim odnosima. Punomoćnik nije ovlašten poduzimati pravne radnje u skladu s čl. 5.a Zakona o odvjetništvu. </w:t>
            </w:r>
          </w:p>
          <w:p w:rsidR="005C161F" w:rsidP="001962A8" w:rsidRDefault="005C161F" w14:paraId="446D79F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892679" w14:paraId="36ED94A2" w14:textId="482EFC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Prijava se osporava opreza radi</w:t>
            </w:r>
          </w:p>
        </w:tc>
        <w:tc>
          <w:tcPr>
            <w:tcW w:w="247" w:type="dxa"/>
          </w:tcPr>
          <w:p w:rsidRPr="00A654CB" w:rsidR="005C161F" w:rsidP="001962A8" w:rsidRDefault="005C161F" w14:paraId="536BEDC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230324ED" w14:textId="77777777">
        <w:tc>
          <w:tcPr>
            <w:tcW w:w="852" w:type="dxa"/>
          </w:tcPr>
          <w:p w:rsidRPr="00A654CB" w:rsidR="00921DC2" w:rsidP="001962A8" w:rsidRDefault="00921DC2" w14:paraId="0F5E2BF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921DC2" w:rsidP="001962A8" w:rsidRDefault="00921DC2" w14:paraId="2CC13F55" w14:textId="26C5B5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0C413D">
              <w:t xml:space="preserve"> </w:t>
            </w:r>
            <w:r w:rsidRPr="000C413D" w:rsidR="000C413D">
              <w:rPr>
                <w:rFonts w:ascii="Arial" w:hAnsi="Arial" w:cs="Arial"/>
                <w:sz w:val="20"/>
                <w:szCs w:val="20"/>
              </w:rPr>
              <w:t>ostaju.</w:t>
            </w:r>
          </w:p>
          <w:p w:rsidR="003408A9" w:rsidP="001962A8" w:rsidRDefault="003408A9" w14:paraId="0F3D61C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3408A9" w:rsidP="001962A8" w:rsidRDefault="003408A9" w14:paraId="273C5893" w14:textId="40DD7D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3CF">
              <w:rPr>
                <w:rFonts w:ascii="Arial" w:hAnsi="Arial" w:cs="Arial"/>
                <w:sz w:val="20"/>
                <w:szCs w:val="20"/>
              </w:rPr>
              <w:t xml:space="preserve">Temelji se na presudi Privrednog suda u Nišu broj P-594/18 od 4. ožujka 2019. koja nije dostavljena te presudi Privrednog apelacionog suda broj </w:t>
            </w:r>
            <w:proofErr w:type="spellStart"/>
            <w:r w:rsidRPr="003423CF">
              <w:rPr>
                <w:rFonts w:ascii="Arial" w:hAnsi="Arial" w:cs="Arial"/>
                <w:sz w:val="20"/>
                <w:szCs w:val="20"/>
              </w:rPr>
              <w:t>Pž</w:t>
            </w:r>
            <w:proofErr w:type="spellEnd"/>
            <w:r w:rsidRPr="003423CF">
              <w:rPr>
                <w:rFonts w:ascii="Arial" w:hAnsi="Arial" w:cs="Arial"/>
                <w:sz w:val="20"/>
                <w:szCs w:val="20"/>
              </w:rPr>
              <w:t>-2569/19 od 3. veljače 2021. koja je dostavljena u ovjerenom prijevodu</w:t>
            </w:r>
          </w:p>
        </w:tc>
        <w:tc>
          <w:tcPr>
            <w:tcW w:w="247" w:type="dxa"/>
          </w:tcPr>
          <w:p w:rsidRPr="00A654CB" w:rsidR="00921DC2" w:rsidP="001962A8" w:rsidRDefault="00921DC2" w14:paraId="511EBB4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3B11AC99" w14:textId="77777777">
        <w:tc>
          <w:tcPr>
            <w:tcW w:w="852" w:type="dxa"/>
          </w:tcPr>
          <w:p w:rsidRPr="00A654CB" w:rsidR="005C161F" w:rsidP="001962A8" w:rsidRDefault="005C161F" w14:paraId="311551B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630.</w:t>
            </w:r>
          </w:p>
        </w:tc>
        <w:tc>
          <w:tcPr>
            <w:tcW w:w="1417" w:type="dxa"/>
          </w:tcPr>
          <w:p w:rsidR="005C161F" w:rsidP="001962A8" w:rsidRDefault="005C161F" w14:paraId="226B57D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RADOSAV STOJKOVIĆ</w:t>
            </w:r>
          </w:p>
          <w:p w:rsidR="000C1F02" w:rsidP="001962A8" w:rsidRDefault="000C1F02" w14:paraId="7F0B024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0C1F02" w:rsidP="001962A8" w:rsidRDefault="00393233" w14:paraId="19ED3B18" w14:textId="0267D9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Pr="00A654CB" w:rsidR="005C161F" w:rsidP="001962A8" w:rsidRDefault="005C161F" w14:paraId="3D00B81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5FA4642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Selo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Beloinje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="005C161F" w:rsidP="001962A8" w:rsidRDefault="005C161F" w14:paraId="14DC8A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3.031,09 kn</w:t>
            </w:r>
          </w:p>
          <w:p w:rsidR="000914E4" w:rsidP="001962A8" w:rsidRDefault="000914E4" w14:paraId="4323804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0914E4" w:rsidP="001962A8" w:rsidRDefault="000914E4" w14:paraId="40A27B9D" w14:textId="375C42D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Glavnica 1.835,75 kn a kamate 1.195,34 kn</w:t>
            </w:r>
          </w:p>
        </w:tc>
        <w:tc>
          <w:tcPr>
            <w:tcW w:w="1110" w:type="dxa"/>
          </w:tcPr>
          <w:p w:rsidR="005C161F" w:rsidP="001962A8" w:rsidRDefault="005C161F" w14:paraId="11CA9CB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8C1FF2" w:rsidP="001962A8" w:rsidRDefault="008C1FF2" w14:paraId="529E71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F5EB6A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B034F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D314CA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AE2453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9F776E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048BD1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FEFA6A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2781BC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C4BEF4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BE7DB3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77942D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E16284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3684A9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C29902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7F001F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BA0BB0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CFB50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2D2563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2B9C3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6811E3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C3D69B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FBE08A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346D1B44" w14:textId="59323B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6BEDF7C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3.031,09 kn</w:t>
            </w:r>
          </w:p>
          <w:p w:rsidR="008C1FF2" w:rsidP="001962A8" w:rsidRDefault="008C1FF2" w14:paraId="27C5081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39B07A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24699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BAF9B4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568E1B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D7AFA1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E79A82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5D53BE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75B632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DD458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4CD686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223A02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05F9F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181458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FF30C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EAA6D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5DCEC0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FA8CAA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8F022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600D0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81D2D2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E0FE28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260A35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1EF30B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58BBC263" w14:textId="6D09C31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C1FF2">
              <w:rPr>
                <w:rFonts w:ascii="Arial" w:hAnsi="Arial" w:cs="Arial"/>
                <w:sz w:val="20"/>
                <w:szCs w:val="20"/>
              </w:rPr>
              <w:t>3.031,09 kn</w:t>
            </w:r>
          </w:p>
        </w:tc>
        <w:tc>
          <w:tcPr>
            <w:tcW w:w="1403" w:type="dxa"/>
          </w:tcPr>
          <w:p w:rsidR="005C161F" w:rsidP="001962A8" w:rsidRDefault="005C161F" w14:paraId="361D432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Vjerovnik ne raspolaže ovršnom ispravom, priložena je samo drugostupanjska odluka, a nedostaje prvostupanjska. Odluka nije priznata u skladu s čl. 86. Zakona o rješavanju sukoba zakona s propisima drugih zemalja u određenim odnosima. </w:t>
            </w:r>
            <w:r w:rsidRPr="006E713C">
              <w:rPr>
                <w:rFonts w:ascii="Arial" w:hAnsi="Arial" w:cs="Arial"/>
                <w:sz w:val="20"/>
                <w:szCs w:val="20"/>
              </w:rPr>
              <w:t>Punomoć</w:t>
            </w:r>
            <w:r w:rsidRPr="00A654CB">
              <w:rPr>
                <w:rFonts w:ascii="Arial" w:hAnsi="Arial" w:cs="Arial"/>
                <w:sz w:val="20"/>
                <w:szCs w:val="20"/>
              </w:rPr>
              <w:t xml:space="preserve"> nije dostavljena.</w:t>
            </w:r>
          </w:p>
          <w:p w:rsidR="005C161F" w:rsidP="001962A8" w:rsidRDefault="005C161F" w14:paraId="1BA529C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A4144A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11A3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24F3E12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4C11C897" w14:textId="77777777">
        <w:tc>
          <w:tcPr>
            <w:tcW w:w="852" w:type="dxa"/>
          </w:tcPr>
          <w:p w:rsidRPr="00A654CB" w:rsidR="00921DC2" w:rsidP="001962A8" w:rsidRDefault="00921DC2" w14:paraId="4D316A3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921DC2" w:rsidP="001962A8" w:rsidRDefault="00921DC2" w14:paraId="5FF5BD53" w14:textId="5B6B30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0C413D">
              <w:t xml:space="preserve"> </w:t>
            </w:r>
            <w:r w:rsidRPr="000C413D" w:rsidR="000C413D">
              <w:rPr>
                <w:rFonts w:ascii="Arial" w:hAnsi="Arial" w:cs="Arial"/>
                <w:sz w:val="20"/>
                <w:szCs w:val="20"/>
              </w:rPr>
              <w:t>ostaju.</w:t>
            </w:r>
          </w:p>
          <w:p w:rsidR="000914E4" w:rsidP="001962A8" w:rsidRDefault="000914E4" w14:paraId="5C17B27C" w14:textId="142720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914E4" w:rsidP="001962A8" w:rsidRDefault="000914E4" w14:paraId="3C20608F" w14:textId="526D79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Tražbina </w:t>
            </w:r>
            <w:r w:rsidRPr="003423CF">
              <w:rPr>
                <w:rFonts w:ascii="Arial" w:hAnsi="Arial" w:cs="Arial"/>
                <w:sz w:val="20"/>
                <w:szCs w:val="20"/>
              </w:rPr>
              <w:t xml:space="preserve">se temelji na presudi Privrednog suda u Nišu broj  P-594/18  i presudi Privrednog apelacionog suda broj </w:t>
            </w:r>
            <w:proofErr w:type="spellStart"/>
            <w:r w:rsidRPr="003423CF">
              <w:rPr>
                <w:rFonts w:ascii="Arial" w:hAnsi="Arial" w:cs="Arial"/>
                <w:sz w:val="20"/>
                <w:szCs w:val="20"/>
              </w:rPr>
              <w:t>Pž</w:t>
            </w:r>
            <w:proofErr w:type="spellEnd"/>
            <w:r w:rsidRPr="003423CF">
              <w:rPr>
                <w:rFonts w:ascii="Arial" w:hAnsi="Arial" w:cs="Arial"/>
                <w:sz w:val="20"/>
                <w:szCs w:val="20"/>
              </w:rPr>
              <w:t xml:space="preserve">-2569/19. </w:t>
            </w:r>
            <w:r w:rsidRPr="003423CF" w:rsidR="00372344">
              <w:rPr>
                <w:rFonts w:ascii="Arial" w:hAnsi="Arial" w:cs="Arial"/>
                <w:sz w:val="20"/>
                <w:szCs w:val="20"/>
              </w:rPr>
              <w:t>Vjerovnik t</w:t>
            </w:r>
            <w:r w:rsidRPr="003423CF">
              <w:rPr>
                <w:rFonts w:ascii="Arial" w:hAnsi="Arial" w:cs="Arial"/>
                <w:sz w:val="20"/>
                <w:szCs w:val="20"/>
              </w:rPr>
              <w:t>vrdi da ima ovršnu ispravu</w:t>
            </w:r>
            <w:r w:rsidRPr="000914E4">
              <w:rPr>
                <w:rFonts w:ascii="Arial" w:hAnsi="Arial" w:cs="Arial"/>
                <w:sz w:val="20"/>
                <w:szCs w:val="20"/>
                <w:highlight w:val="yellow"/>
              </w:rPr>
              <w:t>.</w:t>
            </w:r>
          </w:p>
          <w:p w:rsidR="00507293" w:rsidP="001962A8" w:rsidRDefault="00507293" w14:paraId="7D311AB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07293" w:rsidP="001962A8" w:rsidRDefault="00507293" w14:paraId="73955C66" w14:textId="716CFC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921DC2" w:rsidP="001962A8" w:rsidRDefault="00921DC2" w14:paraId="440698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3A36531E" w14:textId="77777777">
        <w:tc>
          <w:tcPr>
            <w:tcW w:w="852" w:type="dxa"/>
          </w:tcPr>
          <w:p w:rsidRPr="00A654CB" w:rsidR="005C161F" w:rsidP="001962A8" w:rsidRDefault="005C161F" w14:paraId="3017471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631.</w:t>
            </w:r>
          </w:p>
        </w:tc>
        <w:tc>
          <w:tcPr>
            <w:tcW w:w="1417" w:type="dxa"/>
          </w:tcPr>
          <w:p w:rsidR="005C161F" w:rsidP="001962A8" w:rsidRDefault="005C161F" w14:paraId="195EF9B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SAŠA ĐORĐEVIĆ</w:t>
            </w:r>
          </w:p>
          <w:p w:rsidRPr="00A654CB" w:rsidR="003408A9" w:rsidP="001962A8" w:rsidRDefault="00393233" w14:paraId="080F3193" w14:textId="09AE9B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Pr="00A654CB" w:rsidR="005C161F" w:rsidP="001962A8" w:rsidRDefault="005C161F" w14:paraId="49ED7D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36ED46A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Rosulja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bb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="005C161F" w:rsidP="001962A8" w:rsidRDefault="005C161F" w14:paraId="2490A0F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797,65 kn</w:t>
            </w:r>
          </w:p>
          <w:p w:rsidR="003408A9" w:rsidP="001962A8" w:rsidRDefault="003408A9" w14:paraId="3059616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3408A9" w:rsidP="001962A8" w:rsidRDefault="003408A9" w14:paraId="47BC06F3" w14:textId="6E4B9B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Zbroj glavnice 483,09 kn i kamata 314,56 kn</w:t>
            </w:r>
          </w:p>
        </w:tc>
        <w:tc>
          <w:tcPr>
            <w:tcW w:w="1110" w:type="dxa"/>
          </w:tcPr>
          <w:p w:rsidR="005C161F" w:rsidP="001962A8" w:rsidRDefault="005C161F" w14:paraId="594A7BD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8C1FF2" w:rsidP="001962A8" w:rsidRDefault="008C1FF2" w14:paraId="16F8AD7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35C57E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E410F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66B8F0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BC3F50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8B9A2F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31BB66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E85369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EEB4F0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D27431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856514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DC6584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E7FB2E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FFB5E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966897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302D06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751AA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C436D2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5150FD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FC49D5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E39C50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029755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1E2CEA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2D12B4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13637E68" w14:textId="1A6512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1A753D4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797,65 kn</w:t>
            </w:r>
          </w:p>
          <w:p w:rsidR="008C1FF2" w:rsidP="001962A8" w:rsidRDefault="008C1FF2" w14:paraId="64520CF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E162A8F" w14:textId="7E151A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AA8FE80" w14:textId="103835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767DC36" w14:textId="4677F6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337B7FC" w14:textId="0B99F6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C879A9D" w14:textId="694342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4594D65" w14:textId="00FAF7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6F210D9" w14:textId="7F7D13E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C7227C9" w14:textId="426D4F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688B5A8" w14:textId="75ADE9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BD2EE8B" w14:textId="56161B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923D86F" w14:textId="5F32EF8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01B88F3" w14:textId="7B619E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B0F63D9" w14:textId="487662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0A46382" w14:textId="3D8A2A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88A53EA" w14:textId="6DC225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C30212D" w14:textId="6D75AC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658BC89" w14:textId="2545B2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DCE8395" w14:textId="769AD9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DA24BE4" w14:textId="464629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CA53694" w14:textId="392B7FD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4D43E29" w14:textId="6D6189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1EBA96F" w14:textId="58CFDD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96860A8" w14:textId="7450D68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C4326E0" w14:textId="173748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EF0A9C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6AF5255C" w14:textId="5E9465E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C1FF2">
              <w:rPr>
                <w:rFonts w:ascii="Arial" w:hAnsi="Arial" w:cs="Arial"/>
                <w:sz w:val="20"/>
                <w:szCs w:val="20"/>
              </w:rPr>
              <w:t>797,65 kn</w:t>
            </w:r>
          </w:p>
        </w:tc>
        <w:tc>
          <w:tcPr>
            <w:tcW w:w="1403" w:type="dxa"/>
          </w:tcPr>
          <w:p w:rsidR="005C161F" w:rsidP="001962A8" w:rsidRDefault="005C161F" w14:paraId="59A7227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Vjerovnik ne raspolaže ovršnom ispravom, priložena je samo drugostupanjska odluka, a nedostaje prvostupanjska. Odluka nije priznata u skladu s čl. 86. Zakona o rješavanju sukoba zakona s propisima drugih zemalja u određenim odnosima. </w:t>
            </w:r>
            <w:r w:rsidRPr="003423CF">
              <w:rPr>
                <w:rFonts w:ascii="Arial" w:hAnsi="Arial" w:cs="Arial"/>
                <w:sz w:val="20"/>
                <w:szCs w:val="20"/>
              </w:rPr>
              <w:t>Punomoć nije</w:t>
            </w:r>
            <w:r w:rsidRPr="00A654CB">
              <w:rPr>
                <w:rFonts w:ascii="Arial" w:hAnsi="Arial" w:cs="Arial"/>
                <w:sz w:val="20"/>
                <w:szCs w:val="20"/>
              </w:rPr>
              <w:t xml:space="preserve"> dostavljena.</w:t>
            </w:r>
          </w:p>
          <w:p w:rsidR="005C161F" w:rsidP="001962A8" w:rsidRDefault="005C161F" w14:paraId="7BE3478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93B639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667E95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11A3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  <w:p w:rsidRPr="00A654CB" w:rsidR="005C161F" w:rsidP="001962A8" w:rsidRDefault="005C161F" w14:paraId="6B6EF6B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1AFB6AA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4A24E961" w14:textId="77777777">
        <w:tc>
          <w:tcPr>
            <w:tcW w:w="852" w:type="dxa"/>
          </w:tcPr>
          <w:p w:rsidRPr="00A654CB" w:rsidR="00921DC2" w:rsidP="001962A8" w:rsidRDefault="00921DC2" w14:paraId="64F242F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921DC2" w:rsidP="001962A8" w:rsidRDefault="00921DC2" w14:paraId="137BBFF8" w14:textId="70E442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</w:p>
          <w:p w:rsidR="00507293" w:rsidP="001962A8" w:rsidRDefault="000C413D" w14:paraId="7FDD1E6F" w14:textId="068B6B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3D">
              <w:rPr>
                <w:rFonts w:ascii="Arial" w:hAnsi="Arial" w:cs="Arial"/>
                <w:sz w:val="20"/>
                <w:szCs w:val="20"/>
              </w:rPr>
              <w:t>ostaju.</w:t>
            </w:r>
          </w:p>
          <w:p w:rsidR="003408A9" w:rsidP="001962A8" w:rsidRDefault="003408A9" w14:paraId="0D8483D8" w14:textId="3D9766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3CF">
              <w:rPr>
                <w:rFonts w:ascii="Arial" w:hAnsi="Arial" w:cs="Arial"/>
                <w:sz w:val="20"/>
                <w:szCs w:val="20"/>
              </w:rPr>
              <w:t xml:space="preserve">Temelji se na presudi Privrednog suda u Nišu broj P-594/18 od 4. ožujka 2019. koja nije dostavljena te presudi Privrednog apelacionog suda broj </w:t>
            </w:r>
            <w:proofErr w:type="spellStart"/>
            <w:r w:rsidRPr="003423CF">
              <w:rPr>
                <w:rFonts w:ascii="Arial" w:hAnsi="Arial" w:cs="Arial"/>
                <w:sz w:val="20"/>
                <w:szCs w:val="20"/>
              </w:rPr>
              <w:t>Pž</w:t>
            </w:r>
            <w:proofErr w:type="spellEnd"/>
            <w:r w:rsidRPr="003423CF">
              <w:rPr>
                <w:rFonts w:ascii="Arial" w:hAnsi="Arial" w:cs="Arial"/>
                <w:sz w:val="20"/>
                <w:szCs w:val="20"/>
              </w:rPr>
              <w:t>-2569/19 od 3. veljače 2021. koja je dostavljena u ovjerenom prijevodu</w:t>
            </w:r>
          </w:p>
          <w:p w:rsidRPr="00A654CB" w:rsidR="003408A9" w:rsidP="001962A8" w:rsidRDefault="003408A9" w14:paraId="6FCF8BE8" w14:textId="0D8049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921DC2" w:rsidP="001962A8" w:rsidRDefault="00921DC2" w14:paraId="08373CD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4FE102F3" w14:textId="77777777">
        <w:tc>
          <w:tcPr>
            <w:tcW w:w="852" w:type="dxa"/>
          </w:tcPr>
          <w:p w:rsidRPr="00A654CB" w:rsidR="005C161F" w:rsidP="001962A8" w:rsidRDefault="005C161F" w14:paraId="511F7B5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632.</w:t>
            </w:r>
          </w:p>
        </w:tc>
        <w:tc>
          <w:tcPr>
            <w:tcW w:w="1417" w:type="dxa"/>
          </w:tcPr>
          <w:p w:rsidR="005C161F" w:rsidP="001962A8" w:rsidRDefault="005C161F" w14:paraId="3A0F3C5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SLAVIŠA MILJKOVIĆ</w:t>
            </w:r>
          </w:p>
          <w:p w:rsidR="000C1F02" w:rsidP="001962A8" w:rsidRDefault="000C1F02" w14:paraId="3E6050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0C1F02" w:rsidP="001962A8" w:rsidRDefault="00393233" w14:paraId="3FCAAEF6" w14:textId="5C5507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Pr="00A654CB" w:rsidR="005C161F" w:rsidP="001962A8" w:rsidRDefault="005C161F" w14:paraId="5DA6F9B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69C6E65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Selo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Manojlica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="005C161F" w:rsidP="001962A8" w:rsidRDefault="005C161F" w14:paraId="2B3F5E0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15.342,72 kn</w:t>
            </w:r>
          </w:p>
          <w:p w:rsidR="000C1F02" w:rsidP="001962A8" w:rsidRDefault="000C1F02" w14:paraId="6987FD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1F02" w:rsidP="001962A8" w:rsidRDefault="000C1F02" w14:paraId="78FC41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0C1F02" w:rsidP="001962A8" w:rsidRDefault="000C1F02" w14:paraId="0E7F003B" w14:textId="057461E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Zbroj glavnice 9.292,16 kn i kamata 6.050,56 kn</w:t>
            </w:r>
          </w:p>
        </w:tc>
        <w:tc>
          <w:tcPr>
            <w:tcW w:w="1110" w:type="dxa"/>
          </w:tcPr>
          <w:p w:rsidR="005C161F" w:rsidP="001962A8" w:rsidRDefault="005C161F" w14:paraId="2BF7B9F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8C1FF2" w:rsidP="001962A8" w:rsidRDefault="008C1FF2" w14:paraId="7FC83A8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4814EB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57FEC1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1614F0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3D9784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75FCD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BC1CFD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AD3530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AB68D7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706D43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FEBDC8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212662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04A0B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8C1E22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52881C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5A83E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AFF17C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DF441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AC8C8B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E6E49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061D27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24CA43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D0E6F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3938977F" w14:textId="38AC7D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69C2327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15.342,72 kn</w:t>
            </w:r>
          </w:p>
          <w:p w:rsidR="008C1FF2" w:rsidP="001962A8" w:rsidRDefault="008C1FF2" w14:paraId="501E55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2A0A01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A44EEC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8C0E7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37ADD2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C09A7E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AAE184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D48E42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131ABE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0046D5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9856C9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87F1A1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AD9C65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DBE564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86A703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C5478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12D1F3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3CC4DD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8D19EE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86FCFA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B817A8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F03A94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CCA14B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E9CA6F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FA1F7A9" w14:textId="27FB3E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C1FF2">
              <w:rPr>
                <w:rFonts w:ascii="Arial" w:hAnsi="Arial" w:cs="Arial"/>
                <w:sz w:val="20"/>
                <w:szCs w:val="20"/>
              </w:rPr>
              <w:t>15.342,72 kn</w:t>
            </w:r>
          </w:p>
          <w:p w:rsidRPr="00A654CB" w:rsidR="008C1FF2" w:rsidP="001962A8" w:rsidRDefault="008C1FF2" w14:paraId="4B18C897" w14:textId="4ABCFF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3" w:type="dxa"/>
          </w:tcPr>
          <w:p w:rsidR="005C161F" w:rsidP="001962A8" w:rsidRDefault="005C161F" w14:paraId="10D420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Vjerovnik ne raspolaže ovršnom ispravom, priložena je samo drugostupanjska odluka, a nedostaje prvostupanjska. Odluka nije priznata u skladu s čl. 86. Zakona o rješavanju sukoba zakona s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propisima drugih zemalja u određenim odnosima. </w:t>
            </w:r>
            <w:r w:rsidRPr="003423CF">
              <w:rPr>
                <w:rFonts w:ascii="Arial" w:hAnsi="Arial" w:cs="Arial"/>
                <w:sz w:val="20"/>
                <w:szCs w:val="20"/>
              </w:rPr>
              <w:t>Punomoć nije</w:t>
            </w:r>
            <w:r w:rsidRPr="00A654CB">
              <w:rPr>
                <w:rFonts w:ascii="Arial" w:hAnsi="Arial" w:cs="Arial"/>
                <w:sz w:val="20"/>
                <w:szCs w:val="20"/>
              </w:rPr>
              <w:t xml:space="preserve"> dostavljena.</w:t>
            </w:r>
          </w:p>
          <w:p w:rsidR="005C161F" w:rsidP="001962A8" w:rsidRDefault="005C161F" w14:paraId="34ED9C3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A8ECB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11A3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733192F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13899C5D" w14:textId="77777777">
        <w:tc>
          <w:tcPr>
            <w:tcW w:w="852" w:type="dxa"/>
          </w:tcPr>
          <w:p w:rsidRPr="00A654CB" w:rsidR="00921DC2" w:rsidP="001962A8" w:rsidRDefault="00921DC2" w14:paraId="2ED9350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921DC2" w:rsidP="001962A8" w:rsidRDefault="00921DC2" w14:paraId="209D85B6" w14:textId="5A31D9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0C413D">
              <w:t xml:space="preserve"> </w:t>
            </w:r>
            <w:r w:rsidRPr="000C413D" w:rsidR="000C413D">
              <w:rPr>
                <w:rFonts w:ascii="Arial" w:hAnsi="Arial" w:cs="Arial"/>
                <w:sz w:val="20"/>
                <w:szCs w:val="20"/>
              </w:rPr>
              <w:t>ostaju.</w:t>
            </w:r>
          </w:p>
          <w:p w:rsidR="000C1F02" w:rsidP="001962A8" w:rsidRDefault="000C1F02" w14:paraId="0C99B71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1F02" w:rsidP="001962A8" w:rsidRDefault="000C1F02" w14:paraId="5F162DB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713C">
              <w:rPr>
                <w:rFonts w:ascii="Arial" w:hAnsi="Arial" w:cs="Arial"/>
                <w:sz w:val="20"/>
                <w:szCs w:val="20"/>
              </w:rPr>
              <w:t xml:space="preserve">Temelji se na presudi Privrednog suda u Nišu broj P-594/18 od 4. ožujka 2019. koja nije dostavljena te presudi Privrednog apelacionog suda broj </w:t>
            </w:r>
            <w:proofErr w:type="spellStart"/>
            <w:r w:rsidRPr="006E713C">
              <w:rPr>
                <w:rFonts w:ascii="Arial" w:hAnsi="Arial" w:cs="Arial"/>
                <w:sz w:val="20"/>
                <w:szCs w:val="20"/>
              </w:rPr>
              <w:t>Pž</w:t>
            </w:r>
            <w:proofErr w:type="spellEnd"/>
            <w:r w:rsidRPr="006E713C">
              <w:rPr>
                <w:rFonts w:ascii="Arial" w:hAnsi="Arial" w:cs="Arial"/>
                <w:sz w:val="20"/>
                <w:szCs w:val="20"/>
              </w:rPr>
              <w:t>-2569/19 od 3. veljače 2021. koja je dostavljena u ovjerenom prijevodu</w:t>
            </w:r>
            <w:r w:rsidRPr="006E713C" w:rsidR="00507293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654CB" w:rsidR="00507293" w:rsidP="001962A8" w:rsidRDefault="00507293" w14:paraId="4BAA4BE5" w14:textId="116808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921DC2" w:rsidP="001962A8" w:rsidRDefault="00921DC2" w14:paraId="5F2E6FF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205FABE3" w14:textId="77777777">
        <w:tc>
          <w:tcPr>
            <w:tcW w:w="852" w:type="dxa"/>
          </w:tcPr>
          <w:p w:rsidRPr="00A654CB" w:rsidR="005C161F" w:rsidP="001962A8" w:rsidRDefault="005C161F" w14:paraId="063AF4A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633.</w:t>
            </w:r>
          </w:p>
        </w:tc>
        <w:tc>
          <w:tcPr>
            <w:tcW w:w="1417" w:type="dxa"/>
          </w:tcPr>
          <w:p w:rsidR="005C161F" w:rsidP="001962A8" w:rsidRDefault="005C161F" w14:paraId="5CB1539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SLAVKO MARKOVIĆ</w:t>
            </w:r>
          </w:p>
          <w:p w:rsidR="00DC1919" w:rsidP="001962A8" w:rsidRDefault="00DC1919" w14:paraId="7E7C532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1919" w:rsidP="001962A8" w:rsidRDefault="00DC1919" w14:paraId="355D0D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1919" w:rsidP="001962A8" w:rsidRDefault="00DC1919" w14:paraId="6E8C1CC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DC1919" w:rsidP="001962A8" w:rsidRDefault="00393233" w14:paraId="1EC966DE" w14:textId="0846F8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Pr="00A654CB" w:rsidR="005C161F" w:rsidP="001962A8" w:rsidRDefault="005C161F" w14:paraId="2F7C1A3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470628A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Selo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Kopajkošara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5251D6B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13.799,44 kn</w:t>
            </w:r>
          </w:p>
        </w:tc>
        <w:tc>
          <w:tcPr>
            <w:tcW w:w="1110" w:type="dxa"/>
          </w:tcPr>
          <w:p w:rsidR="005C161F" w:rsidP="001962A8" w:rsidRDefault="005C161F" w14:paraId="651CA93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8C1FF2" w:rsidP="001962A8" w:rsidRDefault="008C1FF2" w14:paraId="63BCED2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81F5C3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6D833A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63861F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ACE5591" w14:textId="522AD2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FE3F7E6" w14:textId="77AA1E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46D708C" w14:textId="05839A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4C27375" w14:textId="52D404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ACDE57F" w14:textId="37E9F4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54687C7" w14:textId="1DD39A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9CFD6F1" w14:textId="1575C6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25770FF" w14:textId="4F96C3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5C49598" w14:textId="41ABCE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72EF4E0" w14:textId="5F7522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BC6A0D8" w14:textId="7E1559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40EFEB1" w14:textId="1E4D96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1959FA7" w14:textId="041A89E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9287022" w14:textId="6F6271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EA2D7CB" w14:textId="383D61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5DD2A19" w14:textId="30A4BE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B3C51C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28A65091" w14:textId="69D586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1913E95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13.799,44 kn</w:t>
            </w:r>
          </w:p>
          <w:p w:rsidR="008C1FF2" w:rsidP="001962A8" w:rsidRDefault="008C1FF2" w14:paraId="75A789D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7E1911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B8E038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092FF2A" w14:textId="3FA0428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22524C4" w14:textId="6600200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DD8DE66" w14:textId="73D8A8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9BA8340" w14:textId="634A01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9283769" w14:textId="06E27B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9AACA35" w14:textId="681C22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A515689" w14:textId="3D7174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49E7F0F" w14:textId="0F7D44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3C0A612" w14:textId="20AFD8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51A4FC2" w14:textId="2D7286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D9C6309" w14:textId="13901C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AAC9CDE" w14:textId="6B0AA8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2E82A0F" w14:textId="6FA234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CB2BB52" w14:textId="2FC91D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17A6989" w14:textId="602F9A8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D487DF2" w14:textId="011470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8241296" w14:textId="6AE9C0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47FB40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4D1060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0F6DA5B8" w14:textId="7C2A91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C1FF2">
              <w:rPr>
                <w:rFonts w:ascii="Arial" w:hAnsi="Arial" w:cs="Arial"/>
                <w:sz w:val="20"/>
                <w:szCs w:val="20"/>
              </w:rPr>
              <w:t>13.799,44 kn</w:t>
            </w:r>
          </w:p>
        </w:tc>
        <w:tc>
          <w:tcPr>
            <w:tcW w:w="1403" w:type="dxa"/>
          </w:tcPr>
          <w:p w:rsidR="005C161F" w:rsidP="001962A8" w:rsidRDefault="005C161F" w14:paraId="7C7B2B8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Vjerovnik ne raspolaže ovršnom ispravom, priložena je samo drugostupanjska odluka, a nedostaje prvostupanjska. Odluka nije priznata u skladu s čl. 86. Zakona o rješavanju sukoba zakona s propisima drugih zemalja u određenim odnosima.</w:t>
            </w:r>
          </w:p>
          <w:p w:rsidR="005C161F" w:rsidP="001962A8" w:rsidRDefault="005C161F" w14:paraId="1C42CAC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969957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29910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C11A3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7510CB9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4CE099BD" w14:textId="77777777">
        <w:tc>
          <w:tcPr>
            <w:tcW w:w="852" w:type="dxa"/>
          </w:tcPr>
          <w:p w:rsidRPr="00A654CB" w:rsidR="00921DC2" w:rsidP="001962A8" w:rsidRDefault="00921DC2" w14:paraId="4128AEB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921DC2" w:rsidP="001962A8" w:rsidRDefault="00921DC2" w14:paraId="1768706E" w14:textId="5A20E67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0C413D">
              <w:t xml:space="preserve"> </w:t>
            </w:r>
            <w:r w:rsidRPr="000C413D" w:rsidR="000C413D">
              <w:rPr>
                <w:rFonts w:ascii="Arial" w:hAnsi="Arial" w:cs="Arial"/>
                <w:sz w:val="20"/>
                <w:szCs w:val="20"/>
              </w:rPr>
              <w:t>ostaju.</w:t>
            </w:r>
          </w:p>
          <w:p w:rsidR="00507293" w:rsidP="001962A8" w:rsidRDefault="00507293" w14:paraId="2BB93A9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C1F02" w:rsidP="001962A8" w:rsidRDefault="000C1F02" w14:paraId="55E5D769" w14:textId="7A109BE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713C">
              <w:rPr>
                <w:rFonts w:ascii="Arial" w:hAnsi="Arial" w:cs="Arial"/>
                <w:sz w:val="20"/>
                <w:szCs w:val="20"/>
              </w:rPr>
              <w:t xml:space="preserve">Temelji se na presudi Privrednog suda u Nišu broj P-594/18 od 4. ožujka 2019. koja nije dostavljena te presudi Privrednog apelacionog suda broj </w:t>
            </w:r>
            <w:proofErr w:type="spellStart"/>
            <w:r w:rsidRPr="006E713C">
              <w:rPr>
                <w:rFonts w:ascii="Arial" w:hAnsi="Arial" w:cs="Arial"/>
                <w:sz w:val="20"/>
                <w:szCs w:val="20"/>
              </w:rPr>
              <w:t>Pž</w:t>
            </w:r>
            <w:proofErr w:type="spellEnd"/>
            <w:r w:rsidRPr="006E713C">
              <w:rPr>
                <w:rFonts w:ascii="Arial" w:hAnsi="Arial" w:cs="Arial"/>
                <w:sz w:val="20"/>
                <w:szCs w:val="20"/>
              </w:rPr>
              <w:t>-2569/19 od 3. veljače 2021. koja je dostavljena u ovjerenom prijevodu</w:t>
            </w:r>
          </w:p>
          <w:p w:rsidRPr="00A654CB" w:rsidR="000C1F02" w:rsidP="001962A8" w:rsidRDefault="000C1F02" w14:paraId="38383A5B" w14:textId="1CADE2E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921DC2" w:rsidP="001962A8" w:rsidRDefault="00921DC2" w14:paraId="60237F8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27B0EBFD" w14:textId="77777777">
        <w:tc>
          <w:tcPr>
            <w:tcW w:w="852" w:type="dxa"/>
          </w:tcPr>
          <w:p w:rsidRPr="00A654CB" w:rsidR="005C161F" w:rsidP="001962A8" w:rsidRDefault="005C161F" w14:paraId="212AD41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644.</w:t>
            </w:r>
          </w:p>
        </w:tc>
        <w:tc>
          <w:tcPr>
            <w:tcW w:w="1417" w:type="dxa"/>
          </w:tcPr>
          <w:p w:rsidR="005C161F" w:rsidP="001962A8" w:rsidRDefault="005C161F" w14:paraId="1D10160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DEJAN STEVANOVIĆ</w:t>
            </w:r>
          </w:p>
          <w:p w:rsidR="00892679" w:rsidP="001962A8" w:rsidRDefault="00892679" w14:paraId="1FF3DE2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92679" w:rsidP="001962A8" w:rsidRDefault="00892679" w14:paraId="0317CFF4" w14:textId="25B3B9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4391635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3B9CADB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Selo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Niševac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="005C161F" w:rsidP="001962A8" w:rsidRDefault="005C161F" w14:paraId="7D7B5525" w14:textId="7290C4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13.392,22 kn</w:t>
            </w:r>
          </w:p>
          <w:p w:rsidR="005F77E3" w:rsidP="001962A8" w:rsidRDefault="005F77E3" w14:paraId="36C29AE2" w14:textId="62BCB4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F77E3" w:rsidP="001962A8" w:rsidRDefault="005F77E3" w14:paraId="7C5D025F" w14:textId="2C8BB2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Zbroj glavnice 9.812,60 kn i kamata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3.579,62 kn</w:t>
            </w:r>
          </w:p>
          <w:p w:rsidR="005F77E3" w:rsidP="001962A8" w:rsidRDefault="005F77E3" w14:paraId="3211D1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F77E3" w:rsidP="001962A8" w:rsidRDefault="005F77E3" w14:paraId="04C11D4D" w14:textId="7F7E79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5C161F" w:rsidP="001962A8" w:rsidRDefault="005C161F" w14:paraId="2D3D746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DIV GRUPA d.o.o.</w:t>
            </w:r>
          </w:p>
          <w:p w:rsidR="008C1FF2" w:rsidP="001962A8" w:rsidRDefault="008C1FF2" w14:paraId="7BAEAA5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68B2EF0" w14:textId="45991FB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E622990" w14:textId="36E14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B3D47FC" w14:textId="78FF97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0533F39" w14:textId="14AD0B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D977F83" w14:textId="4803941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C544D88" w14:textId="592F2F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24A8E31" w14:textId="013DAD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640FCDF" w14:textId="7631C3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E206AAC" w14:textId="6CA948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561D92B" w14:textId="05D516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ACFB19C" w14:textId="6CDD8D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A9BB325" w14:textId="12343C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8FB2A98" w14:textId="569DFF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65B1751" w14:textId="2AC105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9F0C6D9" w14:textId="350946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FE09EE4" w14:textId="273C66F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3481A21" w14:textId="101F47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B068F02" w14:textId="65A8F8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E477AE6" w14:textId="37429B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14F9934" w14:textId="35B525E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17ACEE2" w14:textId="5F5F52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6F36E85" w14:textId="23E3C8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47E4521" w14:textId="2B2EFB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4808D39" w14:textId="12B691E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109499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6F8396F" w14:textId="7BC008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11AAFC5" w14:textId="47D5CC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00193A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7F8DC1F3" w14:textId="47EC0C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4B02BDB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13.392,22 kn</w:t>
            </w:r>
          </w:p>
          <w:p w:rsidR="008C1FF2" w:rsidP="001962A8" w:rsidRDefault="008C1FF2" w14:paraId="0E7B605E" w14:textId="078AE08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5D3CFE3" w14:textId="59DB30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8E25914" w14:textId="2E8035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79226AE" w14:textId="0CE2A2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D773E33" w14:textId="129A19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CC857E4" w14:textId="6CE087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CCAFDC9" w14:textId="127709E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BC2819B" w14:textId="6FF310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ABD3B10" w14:textId="288FC6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EC3E4F5" w14:textId="2C33560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8775DBF" w14:textId="26544C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AF8EBAD" w14:textId="0A75F7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AB7317F" w14:textId="10F2C2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C265C5A" w14:textId="76B1B44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A5EAC04" w14:textId="3CF9D83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7E889C0" w14:textId="0EF967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102019E" w14:textId="1504BA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16B1240" w14:textId="33A827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4ECE751" w14:textId="1F72F0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78A1BC4" w14:textId="2857DBE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D9C4BD7" w14:textId="00165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4AA7462" w14:textId="4A3FC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BF59916" w14:textId="67FE8E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BAF7B7C" w14:textId="062109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C7F21ED" w14:textId="744556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314E27E" w14:textId="7341BBD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BCFE632" w14:textId="31BEE3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33A09A9" w14:textId="64914BB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512BBF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26E710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7C568335" w14:textId="6B6ECB2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C1FF2">
              <w:rPr>
                <w:rFonts w:ascii="Arial" w:hAnsi="Arial" w:cs="Arial"/>
                <w:sz w:val="20"/>
                <w:szCs w:val="20"/>
              </w:rPr>
              <w:t>13.392,22 kn</w:t>
            </w:r>
          </w:p>
        </w:tc>
        <w:tc>
          <w:tcPr>
            <w:tcW w:w="1403" w:type="dxa"/>
          </w:tcPr>
          <w:p w:rsidR="005C161F" w:rsidP="001962A8" w:rsidRDefault="005C161F" w14:paraId="1DF472E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Vjerovnik ne raspolaže ovršnom ispravom, priložena je samo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drugostupanjska odluka, a nedostaje prvostupanjska. Odluka nije priznata u skladu s čl. 86. Zakona o rješavanju sukoba zakona s propisima drugih zemalja u određenim odnosima.  Punomoćnik nije ovlašten poduzimati pravne radnje u skladu s čl. 5.a Zakona o odvjetništvu.</w:t>
            </w:r>
          </w:p>
          <w:p w:rsidR="005C161F" w:rsidP="001962A8" w:rsidRDefault="005C161F" w14:paraId="45E7E77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CA8D11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36A7D6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11A3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  <w:p w:rsidRPr="00A654CB" w:rsidR="005C161F" w:rsidP="001962A8" w:rsidRDefault="005C161F" w14:paraId="4758CF3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3512A78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11B2DEEE" w14:textId="77777777">
        <w:tc>
          <w:tcPr>
            <w:tcW w:w="852" w:type="dxa"/>
          </w:tcPr>
          <w:p w:rsidRPr="00A654CB" w:rsidR="00921DC2" w:rsidP="001962A8" w:rsidRDefault="00921DC2" w14:paraId="3A30117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921DC2" w:rsidP="001962A8" w:rsidRDefault="00921DC2" w14:paraId="2FE58B80" w14:textId="375663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0C413D">
              <w:t xml:space="preserve"> </w:t>
            </w:r>
            <w:r w:rsidRPr="000C413D" w:rsidR="000C413D">
              <w:rPr>
                <w:rFonts w:ascii="Arial" w:hAnsi="Arial" w:cs="Arial"/>
                <w:sz w:val="20"/>
                <w:szCs w:val="20"/>
              </w:rPr>
              <w:t>ostaju.</w:t>
            </w:r>
          </w:p>
          <w:p w:rsidRPr="009F63D1" w:rsidR="00507293" w:rsidP="001962A8" w:rsidRDefault="005F77E3" w14:paraId="495E8964" w14:textId="28A6BD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713C">
              <w:rPr>
                <w:rFonts w:ascii="Arial" w:hAnsi="Arial" w:cs="Arial"/>
                <w:sz w:val="20"/>
                <w:szCs w:val="20"/>
              </w:rPr>
              <w:t xml:space="preserve">Temelji se na presudi Privrednog suda u Nišu broj P-326/18 od 19. studenoga 2019. koja nije dostavljena te presudi Privrednog apelacionog suda broj </w:t>
            </w:r>
            <w:proofErr w:type="spellStart"/>
            <w:r w:rsidRPr="006E713C">
              <w:rPr>
                <w:rFonts w:ascii="Arial" w:hAnsi="Arial" w:cs="Arial"/>
                <w:sz w:val="20"/>
                <w:szCs w:val="20"/>
              </w:rPr>
              <w:t>Pž</w:t>
            </w:r>
            <w:proofErr w:type="spellEnd"/>
            <w:r w:rsidRPr="006E713C">
              <w:rPr>
                <w:rFonts w:ascii="Arial" w:hAnsi="Arial" w:cs="Arial"/>
                <w:sz w:val="20"/>
                <w:szCs w:val="20"/>
              </w:rPr>
              <w:t>-427/2020 od24. veljače 2021. koja je dostavljena u prijevodu</w:t>
            </w:r>
            <w:r w:rsidRPr="006E713C" w:rsidR="00507293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654CB" w:rsidR="005F77E3" w:rsidP="001962A8" w:rsidRDefault="005F77E3" w14:paraId="2498B590" w14:textId="349006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921DC2" w:rsidP="001962A8" w:rsidRDefault="00921DC2" w14:paraId="117A08D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2453B900" w14:textId="77777777">
        <w:tc>
          <w:tcPr>
            <w:tcW w:w="852" w:type="dxa"/>
          </w:tcPr>
          <w:p w:rsidRPr="00A654CB" w:rsidR="005C161F" w:rsidP="001962A8" w:rsidRDefault="005C161F" w14:paraId="2CE1E7F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652.</w:t>
            </w:r>
          </w:p>
        </w:tc>
        <w:tc>
          <w:tcPr>
            <w:tcW w:w="1417" w:type="dxa"/>
          </w:tcPr>
          <w:p w:rsidR="005C161F" w:rsidP="001962A8" w:rsidRDefault="005C161F" w14:paraId="0537020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DRAGOŠ VUČIĆ</w:t>
            </w:r>
          </w:p>
          <w:p w:rsidR="00D54A2C" w:rsidP="001962A8" w:rsidRDefault="00D54A2C" w14:paraId="19C9D7B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D54A2C" w:rsidP="001962A8" w:rsidRDefault="00393233" w14:paraId="718C8A4D" w14:textId="31D544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Pr="00A654CB" w:rsidR="005C161F" w:rsidP="001962A8" w:rsidRDefault="005C161F" w14:paraId="37A2A62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75CE167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Selo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Guševac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="005C161F" w:rsidP="001962A8" w:rsidRDefault="005C161F" w14:paraId="790F7CA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6.696,04 kn</w:t>
            </w:r>
          </w:p>
          <w:p w:rsidR="005F77E3" w:rsidP="001962A8" w:rsidRDefault="005F77E3" w14:paraId="46F43EB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F77E3" w:rsidP="001962A8" w:rsidRDefault="005F77E3" w14:paraId="7E3FBDD2" w14:textId="11DEAD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Zbroj glavnice 4.906,23 kn i kamata 1.789,81 kn</w:t>
            </w:r>
          </w:p>
        </w:tc>
        <w:tc>
          <w:tcPr>
            <w:tcW w:w="1110" w:type="dxa"/>
          </w:tcPr>
          <w:p w:rsidR="005C161F" w:rsidP="001962A8" w:rsidRDefault="005C161F" w14:paraId="4AF048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8C1FF2" w:rsidP="001962A8" w:rsidRDefault="008C1FF2" w14:paraId="57C4692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331936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01C58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968A44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8C9CAC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E904A4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4539AB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10E4C9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D5DB38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D13339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D1132E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CE30A8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675FFF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3FE82E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CD4DD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6F0016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9BCFF8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43E116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93CCC1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80CC8C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F82886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3783A7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F3C883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6E621A4C" w14:textId="281604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4D6E128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6.696,04 kn</w:t>
            </w:r>
          </w:p>
          <w:p w:rsidR="008C1FF2" w:rsidP="001962A8" w:rsidRDefault="008C1FF2" w14:paraId="4EAF8DB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13FC7C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4F0ED2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A8F434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A45966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BA9743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00176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9D104C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26F08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7730444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78209E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67F313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79772D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443EBE7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39D85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0AB135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13CB229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C5C738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0B8F3D4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37F87F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594325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5C39C4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441FA6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33ED20A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4497BCEF" w14:textId="77D25D6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C1FF2">
              <w:rPr>
                <w:rFonts w:ascii="Arial" w:hAnsi="Arial" w:cs="Arial"/>
                <w:sz w:val="20"/>
                <w:szCs w:val="20"/>
              </w:rPr>
              <w:t>6.696,04 kn</w:t>
            </w:r>
          </w:p>
        </w:tc>
        <w:tc>
          <w:tcPr>
            <w:tcW w:w="1403" w:type="dxa"/>
          </w:tcPr>
          <w:p w:rsidR="005C161F" w:rsidP="001962A8" w:rsidRDefault="005C161F" w14:paraId="0C38094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Vjerovnik ne raspolaže ovršnom ispravom, priložena je samo drugostupanjska odluka, a nedostaje prvostupanjska. Odluka nije priznata u skladu s čl. 86. Zakona o rješavanju sukoba zakona s propisima drugih zemalja u određenim odnosima. </w:t>
            </w:r>
            <w:r w:rsidRPr="006E713C">
              <w:rPr>
                <w:rFonts w:ascii="Arial" w:hAnsi="Arial" w:cs="Arial"/>
                <w:sz w:val="20"/>
                <w:szCs w:val="20"/>
              </w:rPr>
              <w:t>Punomoć</w:t>
            </w:r>
            <w:r w:rsidRPr="00A654CB">
              <w:rPr>
                <w:rFonts w:ascii="Arial" w:hAnsi="Arial" w:cs="Arial"/>
                <w:sz w:val="20"/>
                <w:szCs w:val="20"/>
              </w:rPr>
              <w:t xml:space="preserve"> nije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dostavljena.</w:t>
            </w:r>
          </w:p>
          <w:p w:rsidR="005C161F" w:rsidP="001962A8" w:rsidRDefault="005C161F" w14:paraId="5CC789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DED4F3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44058F3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5FA950B4" w14:textId="77777777">
        <w:tc>
          <w:tcPr>
            <w:tcW w:w="852" w:type="dxa"/>
          </w:tcPr>
          <w:p w:rsidRPr="00A654CB" w:rsidR="00921DC2" w:rsidP="001962A8" w:rsidRDefault="00921DC2" w14:paraId="2039948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921DC2" w:rsidP="001962A8" w:rsidRDefault="00921DC2" w14:paraId="047C7CDD" w14:textId="11E8FEE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0C413D">
              <w:t xml:space="preserve"> </w:t>
            </w:r>
            <w:r w:rsidRPr="000C413D" w:rsidR="000C413D">
              <w:rPr>
                <w:rFonts w:ascii="Arial" w:hAnsi="Arial" w:cs="Arial"/>
                <w:sz w:val="20"/>
                <w:szCs w:val="20"/>
              </w:rPr>
              <w:t>ostaju.</w:t>
            </w:r>
          </w:p>
          <w:p w:rsidRPr="009F63D1" w:rsidR="005F77E3" w:rsidP="001962A8" w:rsidRDefault="005F77E3" w14:paraId="3A23E7BE" w14:textId="4891F4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713C">
              <w:rPr>
                <w:rFonts w:ascii="Arial" w:hAnsi="Arial" w:cs="Arial"/>
                <w:sz w:val="20"/>
                <w:szCs w:val="20"/>
              </w:rPr>
              <w:t xml:space="preserve">Temelji se na presudi Privrednog suda u Nišu broj P-326/18 od 19. studenoga 2019. koja nije dostavljena te presudi Privrednog apelacionog suda broj </w:t>
            </w:r>
            <w:proofErr w:type="spellStart"/>
            <w:r w:rsidRPr="006E713C">
              <w:rPr>
                <w:rFonts w:ascii="Arial" w:hAnsi="Arial" w:cs="Arial"/>
                <w:sz w:val="20"/>
                <w:szCs w:val="20"/>
              </w:rPr>
              <w:t>Pž</w:t>
            </w:r>
            <w:proofErr w:type="spellEnd"/>
            <w:r w:rsidRPr="006E713C">
              <w:rPr>
                <w:rFonts w:ascii="Arial" w:hAnsi="Arial" w:cs="Arial"/>
                <w:sz w:val="20"/>
                <w:szCs w:val="20"/>
              </w:rPr>
              <w:t>-427/2020 od24. veljače 2021. koja je dostavljena u prijevodu</w:t>
            </w:r>
          </w:p>
          <w:p w:rsidRPr="00A654CB" w:rsidR="005F77E3" w:rsidP="001962A8" w:rsidRDefault="005F77E3" w14:paraId="41102113" w14:textId="36CEE4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921DC2" w:rsidP="001962A8" w:rsidRDefault="00921DC2" w14:paraId="22D1A4B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70007DD4" w14:textId="77777777">
        <w:tc>
          <w:tcPr>
            <w:tcW w:w="852" w:type="dxa"/>
          </w:tcPr>
          <w:p w:rsidRPr="00A654CB" w:rsidR="005C161F" w:rsidP="001962A8" w:rsidRDefault="005C161F" w14:paraId="5669A5A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655.</w:t>
            </w:r>
          </w:p>
        </w:tc>
        <w:tc>
          <w:tcPr>
            <w:tcW w:w="1417" w:type="dxa"/>
          </w:tcPr>
          <w:p w:rsidR="005C161F" w:rsidP="001962A8" w:rsidRDefault="005C161F" w14:paraId="2E04D9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GORAN MIHAJLOVIĆ</w:t>
            </w:r>
          </w:p>
          <w:p w:rsidR="005C161F" w:rsidP="001962A8" w:rsidRDefault="005C161F" w14:paraId="0B16EC3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393233" w14:paraId="096FDE5C" w14:textId="685DFA2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Pr="00A654CB" w:rsidR="005C161F" w:rsidP="001962A8" w:rsidRDefault="005C161F" w14:paraId="23B218A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0267D4F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Selo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Željevo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="005C161F" w:rsidP="001962A8" w:rsidRDefault="005C161F" w14:paraId="7E5875D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12.760,51 kn</w:t>
            </w:r>
          </w:p>
          <w:p w:rsidR="005F77E3" w:rsidP="001962A8" w:rsidRDefault="005F77E3" w14:paraId="7CA2695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F77E3" w:rsidP="001962A8" w:rsidRDefault="005F77E3" w14:paraId="64611670" w14:textId="05CED1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Zbroj glavnice9.349,74 kn i kamata 3.410,77</w:t>
            </w:r>
          </w:p>
        </w:tc>
        <w:tc>
          <w:tcPr>
            <w:tcW w:w="1110" w:type="dxa"/>
          </w:tcPr>
          <w:p w:rsidR="005C161F" w:rsidP="001962A8" w:rsidRDefault="005C161F" w14:paraId="7BA6AE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5C161F" w:rsidP="001962A8" w:rsidRDefault="005C161F" w14:paraId="447A2BE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DF3D6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E6A57D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0B911F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6F2634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BD6957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231FDA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2DCEBA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04A16E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55E5C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005575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7F493E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CD9C81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9DE4B1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FF45DD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CC0034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D4B7BC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3D8AD8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A86EAC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4E9344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54A7E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5E8769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21AA77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3968E6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1E255B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42FF4C2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12.760,51 kn</w:t>
            </w:r>
          </w:p>
          <w:p w:rsidR="005C161F" w:rsidP="001962A8" w:rsidRDefault="005C161F" w14:paraId="571A86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FB3787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32133F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BD3503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4B829E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82BCB6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326CB1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24B072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35F3B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78A4F6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0161D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B75CE7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17DF8A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8B9079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D642AE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6CEC8F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6009E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0DC981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9C2E57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4EB15C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9AE2DB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A1C531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BAD81F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A60838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404DE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9DD970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2FBE">
              <w:rPr>
                <w:rFonts w:ascii="Arial" w:hAnsi="Arial" w:cs="Arial"/>
                <w:sz w:val="20"/>
                <w:szCs w:val="20"/>
              </w:rPr>
              <w:t>12.760,51 kn</w:t>
            </w:r>
          </w:p>
          <w:p w:rsidR="005C161F" w:rsidP="001962A8" w:rsidRDefault="005C161F" w14:paraId="34F818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CC6286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908241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3" w:type="dxa"/>
          </w:tcPr>
          <w:p w:rsidR="005C161F" w:rsidP="001962A8" w:rsidRDefault="005C161F" w14:paraId="585DAD85" w14:textId="300661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Vjerovnik ne raspolaže ovršnom ispravom, priložena je samo drugostupanjska odluka, a nedostaje prvostupanjska. Odluka nije priznata u skladu s čl. 86. Zakona o rješavanju sukoba zakona s propisima drugih zemalja u određenim odnosima. Punomoć nije dostavljena.</w:t>
            </w:r>
          </w:p>
          <w:p w:rsidR="008C1FF2" w:rsidP="001962A8" w:rsidRDefault="008C1FF2" w14:paraId="7FD6EF3E" w14:textId="73A520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20EAF4E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CD6AA6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7252DD4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39E524CB" w14:textId="77777777">
        <w:tc>
          <w:tcPr>
            <w:tcW w:w="852" w:type="dxa"/>
          </w:tcPr>
          <w:p w:rsidRPr="00A654CB" w:rsidR="00921DC2" w:rsidP="001962A8" w:rsidRDefault="00921DC2" w14:paraId="5AC9AF1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5F77E3" w:rsidP="001962A8" w:rsidRDefault="00921DC2" w14:paraId="62FC42B6" w14:textId="658FC6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0C413D">
              <w:t xml:space="preserve"> </w:t>
            </w:r>
            <w:r w:rsidRPr="000C413D" w:rsidR="000C413D">
              <w:rPr>
                <w:rFonts w:ascii="Arial" w:hAnsi="Arial" w:cs="Arial"/>
                <w:sz w:val="20"/>
                <w:szCs w:val="20"/>
              </w:rPr>
              <w:t>ostaju.</w:t>
            </w:r>
          </w:p>
          <w:p w:rsidRPr="00A654CB" w:rsidR="005F77E3" w:rsidP="001962A8" w:rsidRDefault="005F77E3" w14:paraId="7E19762E" w14:textId="05BA43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713C">
              <w:rPr>
                <w:rFonts w:ascii="Arial" w:hAnsi="Arial" w:cs="Arial"/>
                <w:sz w:val="20"/>
                <w:szCs w:val="20"/>
              </w:rPr>
              <w:t xml:space="preserve">Temelji se na presudi Privrednog suda u Nišu broj P-326/18 od 19. studenoga 2019. koja nije dostavljena te presudi Privrednog apelacionog suda broj </w:t>
            </w:r>
            <w:proofErr w:type="spellStart"/>
            <w:r w:rsidRPr="006E713C">
              <w:rPr>
                <w:rFonts w:ascii="Arial" w:hAnsi="Arial" w:cs="Arial"/>
                <w:sz w:val="20"/>
                <w:szCs w:val="20"/>
              </w:rPr>
              <w:t>Pž</w:t>
            </w:r>
            <w:proofErr w:type="spellEnd"/>
            <w:r w:rsidRPr="006E713C">
              <w:rPr>
                <w:rFonts w:ascii="Arial" w:hAnsi="Arial" w:cs="Arial"/>
                <w:sz w:val="20"/>
                <w:szCs w:val="20"/>
              </w:rPr>
              <w:t>-427/2020 od24. veljače 2021. koja je dostavljena u prijevodu</w:t>
            </w:r>
          </w:p>
        </w:tc>
        <w:tc>
          <w:tcPr>
            <w:tcW w:w="247" w:type="dxa"/>
          </w:tcPr>
          <w:p w:rsidRPr="00A654CB" w:rsidR="00921DC2" w:rsidP="001962A8" w:rsidRDefault="00921DC2" w14:paraId="31D7ABC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246CF0C4" w14:textId="77777777">
        <w:tc>
          <w:tcPr>
            <w:tcW w:w="852" w:type="dxa"/>
          </w:tcPr>
          <w:p w:rsidRPr="00A654CB" w:rsidR="005C161F" w:rsidP="001962A8" w:rsidRDefault="005C161F" w14:paraId="5D6DA42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665.</w:t>
            </w:r>
          </w:p>
        </w:tc>
        <w:tc>
          <w:tcPr>
            <w:tcW w:w="1417" w:type="dxa"/>
          </w:tcPr>
          <w:p w:rsidR="005C161F" w:rsidP="001962A8" w:rsidRDefault="00A67936" w14:paraId="523EACDA" w14:textId="70AA524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SNEŽANA</w:t>
            </w:r>
            <w:r w:rsidRPr="00A654CB" w:rsidR="005C161F">
              <w:rPr>
                <w:rFonts w:ascii="Arial" w:hAnsi="Arial" w:cs="Arial"/>
                <w:sz w:val="20"/>
                <w:szCs w:val="20"/>
              </w:rPr>
              <w:t xml:space="preserve"> NIKOLIĆ</w:t>
            </w:r>
            <w:r w:rsidR="00170F4F">
              <w:rPr>
                <w:rFonts w:ascii="Arial" w:hAnsi="Arial" w:cs="Arial"/>
                <w:sz w:val="20"/>
                <w:szCs w:val="20"/>
              </w:rPr>
              <w:t xml:space="preserve"> kao nasljednica</w:t>
            </w:r>
            <w:r>
              <w:rPr>
                <w:rFonts w:ascii="Arial" w:hAnsi="Arial" w:cs="Arial"/>
                <w:sz w:val="20"/>
                <w:szCs w:val="20"/>
              </w:rPr>
              <w:t xml:space="preserve"> iza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LJUBIŠE NIKOLIĆA</w:t>
            </w:r>
          </w:p>
          <w:p w:rsidR="005C161F" w:rsidP="001962A8" w:rsidRDefault="005C161F" w14:paraId="497A14B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670CB2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02FAE1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037081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A3E42B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192DAC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19DEBF4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115DFF1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Srećkova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ulica 19,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="005C161F" w:rsidP="001962A8" w:rsidRDefault="005C161F" w14:paraId="666FC2D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10.928,55 kn</w:t>
            </w:r>
          </w:p>
          <w:p w:rsidR="005F77E3" w:rsidP="001962A8" w:rsidRDefault="005F77E3" w14:paraId="3837AE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F77E3" w:rsidP="001962A8" w:rsidRDefault="005F77E3" w14:paraId="5E0FAA1C" w14:textId="4FA93E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Zbroj glavnice 8.007,45 i kamata 2.921,10 kn</w:t>
            </w:r>
          </w:p>
        </w:tc>
        <w:tc>
          <w:tcPr>
            <w:tcW w:w="1110" w:type="dxa"/>
          </w:tcPr>
          <w:p w:rsidR="005C161F" w:rsidP="001962A8" w:rsidRDefault="005C161F" w14:paraId="19FDDA1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5C161F" w:rsidP="001962A8" w:rsidRDefault="005C161F" w14:paraId="3AA3E5F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CB91C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48C0A4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B74268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1F7F5B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09A6F6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FB0C14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AF361C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5FA4CA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E5C9D0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20206D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2CE31E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B5CB6F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EE50CE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42D0A0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EE5AD8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C3E830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535C1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A41553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76FAFD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2BAC60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FE7532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86E373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74830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17865A0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10.928,55 kn</w:t>
            </w:r>
          </w:p>
          <w:p w:rsidR="005C161F" w:rsidP="001962A8" w:rsidRDefault="005C161F" w14:paraId="1837D78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153C62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5E5D94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DCC5B9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3E2AD0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A16064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9FC50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F9C9B8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60740F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F54231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9D3F22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2FD2A6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5510E7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1A4723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CBDFB4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F5C8F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CEFA1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005288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0F0D66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25EF8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06E405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0A777B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3A96C9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542465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A91F23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20413">
              <w:rPr>
                <w:rFonts w:ascii="Arial" w:hAnsi="Arial" w:cs="Arial"/>
                <w:sz w:val="20"/>
                <w:szCs w:val="20"/>
              </w:rPr>
              <w:t>10.928,55 kn</w:t>
            </w:r>
          </w:p>
        </w:tc>
        <w:tc>
          <w:tcPr>
            <w:tcW w:w="1403" w:type="dxa"/>
          </w:tcPr>
          <w:p w:rsidR="005C161F" w:rsidP="001962A8" w:rsidRDefault="005C161F" w14:paraId="2C06FE8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Vjerovnik ne raspolaže ovršnom ispravom, priložena je samo drugostupanjska odluka, a nedostaje prvostupanjska. Odluka nije priznata u skladu s čl.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86. Zakona o rješavanju sukoba zakona s propisima drugih zemalja u određenim odnosima. Punomoć nije dostavljena.</w:t>
            </w:r>
          </w:p>
          <w:p w:rsidR="005C161F" w:rsidP="001962A8" w:rsidRDefault="005C161F" w14:paraId="236052B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15335F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304A10A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4B6D5A2E" w14:textId="77777777">
        <w:tc>
          <w:tcPr>
            <w:tcW w:w="852" w:type="dxa"/>
          </w:tcPr>
          <w:p w:rsidRPr="00A654CB" w:rsidR="00921DC2" w:rsidP="001962A8" w:rsidRDefault="00921DC2" w14:paraId="349D082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921DC2" w:rsidP="001962A8" w:rsidRDefault="00921DC2" w14:paraId="17DEDEF8" w14:textId="363D39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0C413D">
              <w:t xml:space="preserve"> </w:t>
            </w:r>
            <w:r w:rsidRPr="000C413D" w:rsidR="000C413D">
              <w:rPr>
                <w:rFonts w:ascii="Arial" w:hAnsi="Arial" w:cs="Arial"/>
                <w:sz w:val="20"/>
                <w:szCs w:val="20"/>
              </w:rPr>
              <w:t>ostaju.</w:t>
            </w:r>
          </w:p>
          <w:p w:rsidRPr="009F63D1" w:rsidR="005F77E3" w:rsidP="001962A8" w:rsidRDefault="005F77E3" w14:paraId="4FB649C4" w14:textId="3754B8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713C">
              <w:rPr>
                <w:rFonts w:ascii="Arial" w:hAnsi="Arial" w:cs="Arial"/>
                <w:sz w:val="20"/>
                <w:szCs w:val="20"/>
              </w:rPr>
              <w:t xml:space="preserve">Temelji se na presudi Privrednog suda u Nišu broj P-326/18 od 19. studenoga 2019. koja nije dostavljena te presudi Privrednog apelacionog suda broj </w:t>
            </w:r>
            <w:proofErr w:type="spellStart"/>
            <w:r w:rsidRPr="006E713C">
              <w:rPr>
                <w:rFonts w:ascii="Arial" w:hAnsi="Arial" w:cs="Arial"/>
                <w:sz w:val="20"/>
                <w:szCs w:val="20"/>
              </w:rPr>
              <w:t>Pž</w:t>
            </w:r>
            <w:proofErr w:type="spellEnd"/>
            <w:r w:rsidRPr="006E713C">
              <w:rPr>
                <w:rFonts w:ascii="Arial" w:hAnsi="Arial" w:cs="Arial"/>
                <w:sz w:val="20"/>
                <w:szCs w:val="20"/>
              </w:rPr>
              <w:t>-427/2020 od24. veljače 2021. koja je dostavljena u prijevodu</w:t>
            </w:r>
            <w:r w:rsidR="00A67936">
              <w:rPr>
                <w:rFonts w:ascii="Arial" w:hAnsi="Arial" w:cs="Arial"/>
                <w:sz w:val="20"/>
                <w:szCs w:val="20"/>
              </w:rPr>
              <w:t xml:space="preserve"> te rješenje o nasljeđivanju</w:t>
            </w:r>
          </w:p>
          <w:p w:rsidRPr="00A654CB" w:rsidR="005F77E3" w:rsidP="001962A8" w:rsidRDefault="005F77E3" w14:paraId="70940D45" w14:textId="5C1C96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921DC2" w:rsidP="001962A8" w:rsidRDefault="00921DC2" w14:paraId="7ACDFCE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63D8F9DE" w14:textId="77777777">
        <w:tc>
          <w:tcPr>
            <w:tcW w:w="852" w:type="dxa"/>
          </w:tcPr>
          <w:p w:rsidRPr="00A654CB" w:rsidR="005C161F" w:rsidP="001962A8" w:rsidRDefault="005C161F" w14:paraId="5268780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667.</w:t>
            </w:r>
          </w:p>
        </w:tc>
        <w:tc>
          <w:tcPr>
            <w:tcW w:w="1417" w:type="dxa"/>
          </w:tcPr>
          <w:p w:rsidR="005C161F" w:rsidP="001962A8" w:rsidRDefault="005C161F" w14:paraId="0ABD516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MILIŠA BOGOJEVIĆ</w:t>
            </w:r>
          </w:p>
          <w:p w:rsidR="007F00D8" w:rsidP="001962A8" w:rsidRDefault="007F00D8" w14:paraId="5C203EC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7F00D8" w:rsidP="001962A8" w:rsidRDefault="007F00D8" w14:paraId="0CD0E4B5" w14:textId="5123C5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44E2B08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479AC41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Selo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Galibabinac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="005C161F" w:rsidP="001962A8" w:rsidRDefault="005C161F" w14:paraId="12D982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13.960,75 kn</w:t>
            </w:r>
          </w:p>
          <w:p w:rsidR="003A1644" w:rsidP="001962A8" w:rsidRDefault="003A1644" w14:paraId="67CD9A3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3A1644" w:rsidP="001962A8" w:rsidRDefault="003A1644" w14:paraId="1760B3A5" w14:textId="021219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Zbroj  glavnice 10.229,17 kn  i kamata 3.731,58 kn</w:t>
            </w:r>
          </w:p>
        </w:tc>
        <w:tc>
          <w:tcPr>
            <w:tcW w:w="1110" w:type="dxa"/>
          </w:tcPr>
          <w:p w:rsidR="005C161F" w:rsidP="001962A8" w:rsidRDefault="005C161F" w14:paraId="73D870E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5C161F" w:rsidP="001962A8" w:rsidRDefault="005C161F" w14:paraId="516FE4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CA2831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C161F" w:rsidP="001962A8" w:rsidRDefault="005C161F" w14:paraId="118C400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C81469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67E57A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7F5E6C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FA442B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B9FD3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D7CD7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9670A1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0FB704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90EE55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B808E5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DE0D2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4FB5C1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A08E6D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28DF74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B53C81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82FF2C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281564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6D8563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4701CB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C0ACD8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57AC81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25A3E3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2D73DD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66C7A4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A9B1A4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1B4D047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74B22DA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13.960,75 kn</w:t>
            </w:r>
          </w:p>
          <w:p w:rsidR="005C161F" w:rsidP="001962A8" w:rsidRDefault="005C161F" w14:paraId="728EAF1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6DF16F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781AC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4C2592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EE2F3A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3AB0AC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3C8CFA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9D31A5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2A5C8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CFB7BF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6D0AF9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EED2F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C40BD2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AA4DA6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15C8B6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65C8EF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7E4609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F5A1F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F82D5F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9580E9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233D1B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900B7F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B9F376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61D6A1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17C085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E58C17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E03574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57BD7D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B14461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3D2E62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4F4E">
              <w:rPr>
                <w:rFonts w:ascii="Arial" w:hAnsi="Arial" w:cs="Arial"/>
                <w:sz w:val="20"/>
                <w:szCs w:val="20"/>
              </w:rPr>
              <w:t>13.960,75 kn</w:t>
            </w:r>
          </w:p>
        </w:tc>
        <w:tc>
          <w:tcPr>
            <w:tcW w:w="1403" w:type="dxa"/>
          </w:tcPr>
          <w:p w:rsidR="005C161F" w:rsidP="001962A8" w:rsidRDefault="005C161F" w14:paraId="7CD37C2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Vjerovnik ne raspolaže ovršnom ispravom, priložena je samo drugostupanjska odluka, a nedostaje prvostupanjska. Odluka nije priznata u skladu s čl. 86. Zakona o rješavanju sukoba zakona s propisima drugih zemalja u određenim odnosima. Punomoćnik nije ovlašten poduzimati pravne radnje u skladu s čl. 5.a Zakona o odvjetništvu.</w:t>
            </w:r>
          </w:p>
          <w:p w:rsidR="005C161F" w:rsidP="001962A8" w:rsidRDefault="005C161F" w14:paraId="584E708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543FEA32" w14:textId="2911EE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Dužnik nema obvezu u p</w:t>
            </w:r>
            <w:r w:rsidR="008C1FF2">
              <w:rPr>
                <w:rFonts w:ascii="Arial" w:hAnsi="Arial" w:cs="Arial"/>
                <w:sz w:val="20"/>
                <w:szCs w:val="20"/>
              </w:rPr>
              <w:t>os</w:t>
            </w:r>
            <w:r>
              <w:rPr>
                <w:rFonts w:ascii="Arial" w:hAnsi="Arial" w:cs="Arial"/>
                <w:sz w:val="20"/>
                <w:szCs w:val="20"/>
              </w:rPr>
              <w:t>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330863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40674A03" w14:textId="77777777">
        <w:tc>
          <w:tcPr>
            <w:tcW w:w="852" w:type="dxa"/>
          </w:tcPr>
          <w:p w:rsidRPr="00A654CB" w:rsidR="00921DC2" w:rsidP="001962A8" w:rsidRDefault="00921DC2" w14:paraId="26456E1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4B13DB" w:rsidP="001962A8" w:rsidRDefault="004B13DB" w14:paraId="425CFEA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A1644" w:rsidP="001962A8" w:rsidRDefault="00921DC2" w14:paraId="24B409F6" w14:textId="53B50C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0C413D">
              <w:t xml:space="preserve"> </w:t>
            </w:r>
            <w:r w:rsidRPr="000C413D" w:rsidR="000C413D">
              <w:rPr>
                <w:rFonts w:ascii="Arial" w:hAnsi="Arial" w:cs="Arial"/>
                <w:sz w:val="20"/>
                <w:szCs w:val="20"/>
              </w:rPr>
              <w:t>ostaju.</w:t>
            </w:r>
          </w:p>
          <w:p w:rsidR="004B13DB" w:rsidP="001962A8" w:rsidRDefault="004B13DB" w14:paraId="04A1DD7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1590E" w:rsidP="001962A8" w:rsidRDefault="003A1644" w14:paraId="50B978FE" w14:textId="766377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713C">
              <w:rPr>
                <w:rFonts w:ascii="Arial" w:hAnsi="Arial" w:cs="Arial"/>
                <w:sz w:val="20"/>
                <w:szCs w:val="20"/>
              </w:rPr>
              <w:lastRenderedPageBreak/>
              <w:t xml:space="preserve">Temelji se na presudi Privrednog suda u Nišu broj P-326/18 od 19. studenoga 2019. koja nije dostavljena te presudi Privrednog apelacionog suda broj </w:t>
            </w:r>
            <w:proofErr w:type="spellStart"/>
            <w:r w:rsidRPr="006E713C">
              <w:rPr>
                <w:rFonts w:ascii="Arial" w:hAnsi="Arial" w:cs="Arial"/>
                <w:sz w:val="20"/>
                <w:szCs w:val="20"/>
              </w:rPr>
              <w:t>Pž</w:t>
            </w:r>
            <w:proofErr w:type="spellEnd"/>
            <w:r w:rsidRPr="006E713C">
              <w:rPr>
                <w:rFonts w:ascii="Arial" w:hAnsi="Arial" w:cs="Arial"/>
                <w:sz w:val="20"/>
                <w:szCs w:val="20"/>
              </w:rPr>
              <w:t>-427/2020 od24. veljače 2021. koja je dostavljena u prijevodu</w:t>
            </w:r>
            <w:r w:rsidR="004B13DB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654CB" w:rsidR="004B13DB" w:rsidP="001962A8" w:rsidRDefault="004B13DB" w14:paraId="236FFFD0" w14:textId="2CB76A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921DC2" w:rsidP="001962A8" w:rsidRDefault="00921DC2" w14:paraId="1AB582C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4E1EDEDE" w14:textId="77777777">
        <w:tc>
          <w:tcPr>
            <w:tcW w:w="852" w:type="dxa"/>
          </w:tcPr>
          <w:p w:rsidRPr="00A654CB" w:rsidR="005C161F" w:rsidP="001962A8" w:rsidRDefault="005C161F" w14:paraId="23360AA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681.</w:t>
            </w:r>
          </w:p>
        </w:tc>
        <w:tc>
          <w:tcPr>
            <w:tcW w:w="1417" w:type="dxa"/>
          </w:tcPr>
          <w:p w:rsidR="005C161F" w:rsidP="001962A8" w:rsidRDefault="005C161F" w14:paraId="7DD6B56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SINIŠA ILIJIĆ</w:t>
            </w:r>
          </w:p>
          <w:p w:rsidR="007F00D8" w:rsidP="001962A8" w:rsidRDefault="007F00D8" w14:paraId="1CB1B47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7F00D8" w:rsidP="001962A8" w:rsidRDefault="007F00D8" w14:paraId="6B43BED2" w14:textId="645A2A8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20FC7EC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1198F90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Prvomajska ulica 67,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="005C161F" w:rsidP="001962A8" w:rsidRDefault="005C161F" w14:paraId="562010C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16.424,42 kn</w:t>
            </w:r>
          </w:p>
          <w:p w:rsidR="003A1644" w:rsidP="001962A8" w:rsidRDefault="003A1644" w14:paraId="13128E9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3A1644" w:rsidP="001962A8" w:rsidRDefault="003A1644" w14:paraId="34956B3D" w14:textId="7FBD6A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Zbroj glavnice 12.034,42 i kamata 4.380,10 kn</w:t>
            </w:r>
          </w:p>
        </w:tc>
        <w:tc>
          <w:tcPr>
            <w:tcW w:w="1110" w:type="dxa"/>
          </w:tcPr>
          <w:p w:rsidR="005C161F" w:rsidP="001962A8" w:rsidRDefault="005C161F" w14:paraId="633FCEC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5C161F" w:rsidP="001962A8" w:rsidRDefault="005C161F" w14:paraId="21EBF33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3DF7AA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F71061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E02E3B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FE7A58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4C5D3A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456976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8FBE2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230012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6A960F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AFA43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E0C53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9F8D48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9FE9AE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788A76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08A989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00DD7D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E1D2E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08A690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8ED220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C3FBF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49B264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F1806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7BD2E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720FA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C76E32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7F533B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B13DB" w:rsidP="001962A8" w:rsidRDefault="004B13DB" w14:paraId="06EC26A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4CE10E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606B5FC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124765A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16.424,42 kn</w:t>
            </w:r>
          </w:p>
          <w:p w:rsidR="005C161F" w:rsidP="001962A8" w:rsidRDefault="005C161F" w14:paraId="5812E51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7EBC37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AB6FF8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975C09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5699BC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F89C2A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2FCBA9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48FD2F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C9CC42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51D695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45E839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8EB546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710F8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10FFE5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D9C788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6C91D9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C80694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5533F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5C65C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5E9AC2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07F0D9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539527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31E703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1C29A3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1A24D9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A8663E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0B47A6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BBDE28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B13DB" w:rsidP="001962A8" w:rsidRDefault="004B13DB" w14:paraId="4D746FA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7263ED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144A20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3210">
              <w:rPr>
                <w:rFonts w:ascii="Arial" w:hAnsi="Arial" w:cs="Arial"/>
                <w:sz w:val="20"/>
                <w:szCs w:val="20"/>
              </w:rPr>
              <w:t>16.424,42 kn</w:t>
            </w:r>
          </w:p>
        </w:tc>
        <w:tc>
          <w:tcPr>
            <w:tcW w:w="1403" w:type="dxa"/>
          </w:tcPr>
          <w:p w:rsidR="005C161F" w:rsidP="001962A8" w:rsidRDefault="005C161F" w14:paraId="7108D90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Vjerovnik ne raspolaže ovršnom ispravom, priložena je samo drugostupanjska odluka, a nedostaje prvostupanjska. Odluka nije priznata u skladu s čl. 86. Zakona o rješavanju sukoba zakona s propisima drugih zemalja u određenim odnosima. Punomoćnik nije ovlašten poduzimati pravne radnje u skladu s čl. 5.a Zakona o odvjetništvu. </w:t>
            </w:r>
          </w:p>
          <w:p w:rsidR="004B13DB" w:rsidP="001962A8" w:rsidRDefault="004B13DB" w14:paraId="1DF4A5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B7AF6B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75809E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3210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4781802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6E573AB0" w14:textId="77777777">
        <w:tc>
          <w:tcPr>
            <w:tcW w:w="852" w:type="dxa"/>
          </w:tcPr>
          <w:p w:rsidRPr="00A654CB" w:rsidR="00921DC2" w:rsidP="001962A8" w:rsidRDefault="00921DC2" w14:paraId="47536D0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4B13DB" w:rsidP="001962A8" w:rsidRDefault="004B13DB" w14:paraId="32ED18B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21DC2" w:rsidP="001962A8" w:rsidRDefault="00921DC2" w14:paraId="74ADD891" w14:textId="4BC738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0C413D">
              <w:t xml:space="preserve"> </w:t>
            </w:r>
            <w:r w:rsidRPr="000C413D" w:rsidR="000C413D">
              <w:rPr>
                <w:rFonts w:ascii="Arial" w:hAnsi="Arial" w:cs="Arial"/>
                <w:sz w:val="20"/>
                <w:szCs w:val="20"/>
              </w:rPr>
              <w:t>ostaju.</w:t>
            </w:r>
          </w:p>
          <w:p w:rsidR="004F3432" w:rsidP="001962A8" w:rsidRDefault="004F3432" w14:paraId="37F1FB0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B13DB" w:rsidP="001962A8" w:rsidRDefault="004B13DB" w14:paraId="4CD9E8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F3432" w:rsidP="001962A8" w:rsidRDefault="003A1644" w14:paraId="2669C2A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713C">
              <w:rPr>
                <w:rFonts w:ascii="Arial" w:hAnsi="Arial" w:cs="Arial"/>
                <w:sz w:val="20"/>
                <w:szCs w:val="20"/>
              </w:rPr>
              <w:t xml:space="preserve">Temelji se na presudi Privrednog suda u Nišu broj P-326/18 od 19. studenoga 2019. koja nije dostavljena te presudi Privrednog apelacionog suda broj </w:t>
            </w:r>
            <w:proofErr w:type="spellStart"/>
            <w:r w:rsidRPr="006E713C">
              <w:rPr>
                <w:rFonts w:ascii="Arial" w:hAnsi="Arial" w:cs="Arial"/>
                <w:sz w:val="20"/>
                <w:szCs w:val="20"/>
              </w:rPr>
              <w:t>Pž</w:t>
            </w:r>
            <w:proofErr w:type="spellEnd"/>
            <w:r w:rsidRPr="006E713C">
              <w:rPr>
                <w:rFonts w:ascii="Arial" w:hAnsi="Arial" w:cs="Arial"/>
                <w:sz w:val="20"/>
                <w:szCs w:val="20"/>
              </w:rPr>
              <w:t>-427/2020 od24. veljače 2021. koja je dostavljena u prijevodu</w:t>
            </w:r>
            <w:r w:rsidR="009F63D1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654CB" w:rsidR="004B13DB" w:rsidP="001962A8" w:rsidRDefault="004B13DB" w14:paraId="63BA9631" w14:textId="547692E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921DC2" w:rsidP="001962A8" w:rsidRDefault="00921DC2" w14:paraId="0820D34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00B3D1CB" w14:textId="77777777">
        <w:tc>
          <w:tcPr>
            <w:tcW w:w="852" w:type="dxa"/>
          </w:tcPr>
          <w:p w:rsidRPr="00A654CB" w:rsidR="005C161F" w:rsidP="001962A8" w:rsidRDefault="005C161F" w14:paraId="0CB022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683.</w:t>
            </w:r>
          </w:p>
        </w:tc>
        <w:tc>
          <w:tcPr>
            <w:tcW w:w="1417" w:type="dxa"/>
          </w:tcPr>
          <w:p w:rsidR="005C161F" w:rsidP="001962A8" w:rsidRDefault="005C161F" w14:paraId="0488E8B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SLAVIŠA VASILIJIĆ</w:t>
            </w:r>
          </w:p>
          <w:p w:rsidR="00351604" w:rsidP="001962A8" w:rsidRDefault="00351604" w14:paraId="34F79FF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351604" w:rsidP="001962A8" w:rsidRDefault="00351604" w14:paraId="5C3738FA" w14:textId="721EA3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4D91B8D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6A6D112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Selo Rosulja,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="005C161F" w:rsidP="001962A8" w:rsidRDefault="005C161F" w14:paraId="7A4850C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16.992,95 kn</w:t>
            </w:r>
          </w:p>
          <w:p w:rsidR="002673D3" w:rsidP="001962A8" w:rsidRDefault="002673D3" w14:paraId="66D1409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2673D3" w:rsidP="001962A8" w:rsidRDefault="002673D3" w14:paraId="753716F2" w14:textId="67BE7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Zbroj glavnice 12.450,89 kn i kamata 4.542,06 kn </w:t>
            </w:r>
          </w:p>
        </w:tc>
        <w:tc>
          <w:tcPr>
            <w:tcW w:w="1110" w:type="dxa"/>
          </w:tcPr>
          <w:p w:rsidR="005C161F" w:rsidP="001962A8" w:rsidRDefault="005C161F" w14:paraId="5D783AB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5C161F" w:rsidP="001962A8" w:rsidRDefault="005C161F" w14:paraId="6870B75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737A9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D64F21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4A911A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517530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AD98DE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724FC7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0F6CB4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6E25A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4AD778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DCF896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DD7FF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26FCB7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5DEB6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C0B638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BF5F98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6726E7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F04641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681455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84DD2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C9CE52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A0FEB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FC966C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C79011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92BA18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660AFB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641F73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B13DB" w:rsidP="001962A8" w:rsidRDefault="004B13DB" w14:paraId="0A3B3F3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BB5DCD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7AE6C2A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Povjerenik</w:t>
            </w:r>
          </w:p>
        </w:tc>
        <w:tc>
          <w:tcPr>
            <w:tcW w:w="1158" w:type="dxa"/>
          </w:tcPr>
          <w:p w:rsidR="005C161F" w:rsidP="001962A8" w:rsidRDefault="005C161F" w14:paraId="01C58B1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16.992,95 kn</w:t>
            </w:r>
          </w:p>
          <w:p w:rsidR="005C161F" w:rsidP="001962A8" w:rsidRDefault="005C161F" w14:paraId="127664F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30B857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C0BDFC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E949BF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62F9E2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BD244B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CA2C31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B236CC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910C7D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3CF49C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24DA2B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7674C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0FCE86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16D2FC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4CFD11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394743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13AF8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E68ECA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A4BA46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2EDCB5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79DD7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D5FBF6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D3FB89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098C28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F6BC13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3E0EED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7388CD9" w14:textId="5D64A35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92679" w:rsidP="001962A8" w:rsidRDefault="00892679" w14:paraId="78DC160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B13DB" w:rsidP="001962A8" w:rsidRDefault="004B13DB" w14:paraId="4A0DB08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7A8B16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2DAB71F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266">
              <w:rPr>
                <w:rFonts w:ascii="Arial" w:hAnsi="Arial" w:cs="Arial"/>
                <w:sz w:val="20"/>
                <w:szCs w:val="20"/>
              </w:rPr>
              <w:t>16.992,95 kn</w:t>
            </w:r>
          </w:p>
        </w:tc>
        <w:tc>
          <w:tcPr>
            <w:tcW w:w="1403" w:type="dxa"/>
          </w:tcPr>
          <w:p w:rsidR="005C161F" w:rsidP="001962A8" w:rsidRDefault="005C161F" w14:paraId="253F38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Vjerovnik ne raspolaže ovršnom ispravom, priložena je samo drugostupanjska odluka, a nedostaje prvostupanjska. Odluka nije priznata </w:t>
            </w: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 xml:space="preserve">u skladu s čl. 86. Zakona o rješavanju sukoba zakona s propisima drugih zemalja u određenim odnosima. Punomoćnik nije ovlašten poduzimati pravne radnje u skladu s čl. 5.a Zakona o odvjetništvu. </w:t>
            </w:r>
          </w:p>
          <w:p w:rsidR="005C161F" w:rsidP="001962A8" w:rsidRDefault="005C161F" w14:paraId="0566081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B13DB" w:rsidP="001962A8" w:rsidRDefault="004B13DB" w14:paraId="26F6184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6524D6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0E702E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921DC2" w:rsidTr="00A8131E" w14:paraId="1464F817" w14:textId="77777777">
        <w:tc>
          <w:tcPr>
            <w:tcW w:w="852" w:type="dxa"/>
          </w:tcPr>
          <w:p w:rsidRPr="00A654CB" w:rsidR="00921DC2" w:rsidP="001962A8" w:rsidRDefault="00921DC2" w14:paraId="57E3E99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4B13DB" w:rsidP="001962A8" w:rsidRDefault="004B13DB" w14:paraId="5EB7073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B13DB" w:rsidP="001962A8" w:rsidRDefault="004B13DB" w14:paraId="35B61C5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21DC2" w:rsidP="001962A8" w:rsidRDefault="00921DC2" w14:paraId="6D481BEC" w14:textId="3C9A10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DC2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0C413D">
              <w:t xml:space="preserve"> </w:t>
            </w:r>
            <w:r w:rsidRPr="000C413D" w:rsidR="000C413D">
              <w:rPr>
                <w:rFonts w:ascii="Arial" w:hAnsi="Arial" w:cs="Arial"/>
                <w:sz w:val="20"/>
                <w:szCs w:val="20"/>
              </w:rPr>
              <w:t>ostaju.</w:t>
            </w:r>
          </w:p>
          <w:p w:rsidRPr="00372344" w:rsidR="004F3432" w:rsidP="001962A8" w:rsidRDefault="004F3432" w14:paraId="5454109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372344" w:rsidR="004F3432" w:rsidP="001962A8" w:rsidRDefault="004F3432" w14:paraId="1A34DC01" w14:textId="4CD98E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713C">
              <w:rPr>
                <w:rFonts w:ascii="Arial" w:hAnsi="Arial" w:cs="Arial"/>
                <w:sz w:val="20"/>
                <w:szCs w:val="20"/>
              </w:rPr>
              <w:t>Temelji se na</w:t>
            </w:r>
            <w:r w:rsidRPr="006E713C" w:rsidR="002673D3">
              <w:rPr>
                <w:rFonts w:ascii="Arial" w:hAnsi="Arial" w:cs="Arial"/>
                <w:sz w:val="20"/>
                <w:szCs w:val="20"/>
              </w:rPr>
              <w:t xml:space="preserve"> presudi Privrednog suda u Nišu broj P-326/18 od 19. studenoga 2019. koja nije dostavljena te presudi </w:t>
            </w:r>
            <w:r w:rsidRPr="006E713C" w:rsidR="003A1644">
              <w:rPr>
                <w:rFonts w:ascii="Arial" w:hAnsi="Arial" w:cs="Arial"/>
                <w:sz w:val="20"/>
                <w:szCs w:val="20"/>
              </w:rPr>
              <w:t>P</w:t>
            </w:r>
            <w:r w:rsidRPr="006E713C" w:rsidR="002673D3">
              <w:rPr>
                <w:rFonts w:ascii="Arial" w:hAnsi="Arial" w:cs="Arial"/>
                <w:sz w:val="20"/>
                <w:szCs w:val="20"/>
              </w:rPr>
              <w:t xml:space="preserve">rivrednog apelacionog suda broj </w:t>
            </w:r>
            <w:proofErr w:type="spellStart"/>
            <w:r w:rsidRPr="006E713C" w:rsidR="002673D3">
              <w:rPr>
                <w:rFonts w:ascii="Arial" w:hAnsi="Arial" w:cs="Arial"/>
                <w:sz w:val="20"/>
                <w:szCs w:val="20"/>
              </w:rPr>
              <w:t>Pž</w:t>
            </w:r>
            <w:proofErr w:type="spellEnd"/>
            <w:r w:rsidRPr="006E713C" w:rsidR="002673D3">
              <w:rPr>
                <w:rFonts w:ascii="Arial" w:hAnsi="Arial" w:cs="Arial"/>
                <w:sz w:val="20"/>
                <w:szCs w:val="20"/>
              </w:rPr>
              <w:t>-427/2020 od</w:t>
            </w:r>
            <w:r w:rsidRPr="006E713C" w:rsidR="003723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E713C" w:rsidR="002673D3">
              <w:rPr>
                <w:rFonts w:ascii="Arial" w:hAnsi="Arial" w:cs="Arial"/>
                <w:sz w:val="20"/>
                <w:szCs w:val="20"/>
              </w:rPr>
              <w:t>24. veljače 2021.</w:t>
            </w:r>
            <w:r w:rsidRPr="006E713C" w:rsidR="003A1644">
              <w:rPr>
                <w:rFonts w:ascii="Arial" w:hAnsi="Arial" w:cs="Arial"/>
                <w:sz w:val="20"/>
                <w:szCs w:val="20"/>
              </w:rPr>
              <w:t xml:space="preserve"> koja je dostavljena u prijevodu</w:t>
            </w:r>
          </w:p>
          <w:p w:rsidRPr="00A654CB" w:rsidR="0074239D" w:rsidP="001962A8" w:rsidRDefault="0074239D" w14:paraId="08220623" w14:textId="622756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921DC2" w:rsidP="001962A8" w:rsidRDefault="00921DC2" w14:paraId="1C5217B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1E88C94C" w14:textId="77777777">
        <w:tc>
          <w:tcPr>
            <w:tcW w:w="852" w:type="dxa"/>
          </w:tcPr>
          <w:p w:rsidRPr="00A654CB" w:rsidR="005C161F" w:rsidP="001962A8" w:rsidRDefault="005C161F" w14:paraId="7EBC5C7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696.</w:t>
            </w:r>
          </w:p>
        </w:tc>
        <w:tc>
          <w:tcPr>
            <w:tcW w:w="1417" w:type="dxa"/>
          </w:tcPr>
          <w:p w:rsidR="005C161F" w:rsidP="001962A8" w:rsidRDefault="005C161F" w14:paraId="3B49FD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ZORAN PETKOVIĆ</w:t>
            </w:r>
          </w:p>
          <w:p w:rsidR="00EE7DEC" w:rsidP="001962A8" w:rsidRDefault="00EE7DEC" w14:paraId="75AFF97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EE7DEC" w:rsidP="001962A8" w:rsidRDefault="00EE7DEC" w14:paraId="1B332289" w14:textId="1C6909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13C0A05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5FD3D06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Ulica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Sofronija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 Stefanovića 10,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170F4F" w:rsidR="005C161F" w:rsidP="001962A8" w:rsidRDefault="005C161F" w14:paraId="1C0F1C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0F4F">
              <w:rPr>
                <w:rFonts w:ascii="Arial" w:hAnsi="Arial" w:cs="Arial"/>
                <w:sz w:val="20"/>
                <w:szCs w:val="20"/>
              </w:rPr>
              <w:t>14.592,46 kn</w:t>
            </w:r>
          </w:p>
          <w:p w:rsidRPr="00170F4F" w:rsidR="00EE7DEC" w:rsidP="001962A8" w:rsidRDefault="00EE7DEC" w14:paraId="3C6AFEC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EE7DEC" w:rsidP="001962A8" w:rsidRDefault="00EE7DEC" w14:paraId="5BEF7628" w14:textId="348E8A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0F4F">
              <w:rPr>
                <w:rFonts w:ascii="Arial" w:hAnsi="Arial" w:cs="Arial"/>
                <w:sz w:val="20"/>
                <w:szCs w:val="20"/>
              </w:rPr>
              <w:t>Zbroj glavnice 10.692,03 kn i kamata 3.900,43 kn</w:t>
            </w:r>
          </w:p>
        </w:tc>
        <w:tc>
          <w:tcPr>
            <w:tcW w:w="1110" w:type="dxa"/>
          </w:tcPr>
          <w:p w:rsidRPr="00170F4F" w:rsidR="005C161F" w:rsidP="001962A8" w:rsidRDefault="005C161F" w14:paraId="0C94BBD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0F4F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Pr="00170F4F" w:rsidR="005C161F" w:rsidP="001962A8" w:rsidRDefault="005C161F" w14:paraId="40F702B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5F3112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789EE24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025AD53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71B1A31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46CBD2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1462DAA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2F6B7D9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49BD7E1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059B24B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2BDBD9E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2C42EB2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1E4308A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0CB013A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59EF132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43BFD54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7D6DA7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72B8AD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31DF81A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667DDEC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05D83C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5394F96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530992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4B13DB" w:rsidP="001962A8" w:rsidRDefault="004B13DB" w14:paraId="77738D0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0470DBA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0F4F">
              <w:rPr>
                <w:rFonts w:ascii="Arial" w:hAnsi="Arial" w:cs="Arial"/>
                <w:sz w:val="20"/>
                <w:szCs w:val="20"/>
              </w:rPr>
              <w:t>Povjereni</w:t>
            </w:r>
            <w:r w:rsidRPr="00170F4F">
              <w:rPr>
                <w:rFonts w:ascii="Arial" w:hAnsi="Arial" w:cs="Arial"/>
                <w:sz w:val="20"/>
                <w:szCs w:val="20"/>
              </w:rPr>
              <w:lastRenderedPageBreak/>
              <w:t>k</w:t>
            </w:r>
          </w:p>
        </w:tc>
        <w:tc>
          <w:tcPr>
            <w:tcW w:w="1158" w:type="dxa"/>
          </w:tcPr>
          <w:p w:rsidRPr="00170F4F" w:rsidR="005C161F" w:rsidP="001962A8" w:rsidRDefault="005C161F" w14:paraId="78A7E8D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0F4F">
              <w:rPr>
                <w:rFonts w:ascii="Arial" w:hAnsi="Arial" w:cs="Arial"/>
                <w:sz w:val="20"/>
                <w:szCs w:val="20"/>
              </w:rPr>
              <w:lastRenderedPageBreak/>
              <w:t>14.592,46 kn</w:t>
            </w:r>
          </w:p>
          <w:p w:rsidRPr="00170F4F" w:rsidR="005C161F" w:rsidP="001962A8" w:rsidRDefault="005C161F" w14:paraId="5C9B6E8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51EBC10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5C58114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399C1A2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34A31A1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702C9D6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7A9E4E7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2635A00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7248C9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6D7417C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19C0B25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1085878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6DABE43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765EB39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2A1DCA0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53DC64B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4910386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0E50167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44B64D3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20BD6B5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1DCB7DB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22A377A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743314A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6ABCDE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4B13DB" w:rsidP="001962A8" w:rsidRDefault="004B13DB" w14:paraId="10751A0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0F4F" w:rsidR="005C161F" w:rsidP="001962A8" w:rsidRDefault="005C161F" w14:paraId="680676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0F4F">
              <w:rPr>
                <w:rFonts w:ascii="Arial" w:hAnsi="Arial" w:cs="Arial"/>
                <w:sz w:val="20"/>
                <w:szCs w:val="20"/>
              </w:rPr>
              <w:t xml:space="preserve">14.592,46 </w:t>
            </w:r>
            <w:r w:rsidRPr="00170F4F">
              <w:rPr>
                <w:rFonts w:ascii="Arial" w:hAnsi="Arial" w:cs="Arial"/>
                <w:sz w:val="20"/>
                <w:szCs w:val="20"/>
              </w:rPr>
              <w:lastRenderedPageBreak/>
              <w:t>kn</w:t>
            </w:r>
          </w:p>
        </w:tc>
        <w:tc>
          <w:tcPr>
            <w:tcW w:w="1403" w:type="dxa"/>
          </w:tcPr>
          <w:p w:rsidR="005C161F" w:rsidP="001962A8" w:rsidRDefault="005C161F" w14:paraId="5AFBE735" w14:textId="2CA721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Vjerovnik ne raspolaže ovršnom ispravom, priložena je samo drugostupanjska odlu</w:t>
            </w:r>
            <w:r w:rsidR="004B13DB">
              <w:rPr>
                <w:rFonts w:ascii="Arial" w:hAnsi="Arial" w:cs="Arial"/>
                <w:sz w:val="20"/>
                <w:szCs w:val="20"/>
              </w:rPr>
              <w:t xml:space="preserve">ka, a nedostaje prvostupanjska. </w:t>
            </w:r>
            <w:r w:rsidRPr="00A654CB">
              <w:rPr>
                <w:rFonts w:ascii="Arial" w:hAnsi="Arial" w:cs="Arial"/>
                <w:sz w:val="20"/>
                <w:szCs w:val="20"/>
              </w:rPr>
              <w:t>Odluka nije priznata u skladu s čl. 86. Zakona o rješavanju sukoba zakona s propisima drugih zemalja u određenim odnosima. Punomoć nije dostavljena.</w:t>
            </w:r>
          </w:p>
          <w:p w:rsidR="005C161F" w:rsidP="001962A8" w:rsidRDefault="005C161F" w14:paraId="0CE1C1A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B13DB" w:rsidP="001962A8" w:rsidRDefault="004B13DB" w14:paraId="04962E2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4BCE34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Dužnik nema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obvezu u poslovnim knjigama</w:t>
            </w:r>
          </w:p>
        </w:tc>
        <w:tc>
          <w:tcPr>
            <w:tcW w:w="247" w:type="dxa"/>
          </w:tcPr>
          <w:p w:rsidRPr="00A654CB" w:rsidR="005C161F" w:rsidP="001962A8" w:rsidRDefault="005C161F" w14:paraId="40BFF0E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622F7" w:rsidTr="00A8131E" w14:paraId="12FDB6AD" w14:textId="77777777">
        <w:tc>
          <w:tcPr>
            <w:tcW w:w="852" w:type="dxa"/>
          </w:tcPr>
          <w:p w:rsidRPr="00A654CB" w:rsidR="005622F7" w:rsidP="001962A8" w:rsidRDefault="005622F7" w14:paraId="7366E54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4F3432" w:rsidP="001962A8" w:rsidRDefault="004F3432" w14:paraId="70D0B51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622F7" w:rsidP="001962A8" w:rsidRDefault="005622F7" w14:paraId="690A0715" w14:textId="293ADBE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22F7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0C413D">
              <w:t xml:space="preserve"> </w:t>
            </w:r>
            <w:r w:rsidRPr="000C413D" w:rsidR="000C413D">
              <w:rPr>
                <w:rFonts w:ascii="Arial" w:hAnsi="Arial" w:cs="Arial"/>
                <w:sz w:val="20"/>
                <w:szCs w:val="20"/>
              </w:rPr>
              <w:t>ostaju.</w:t>
            </w:r>
          </w:p>
          <w:p w:rsidR="004B13DB" w:rsidP="001962A8" w:rsidRDefault="004B13DB" w14:paraId="6F63F7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B13DB" w:rsidP="001962A8" w:rsidRDefault="004B13DB" w14:paraId="6913985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E7DEC" w:rsidP="001962A8" w:rsidRDefault="00EE7DEC" w14:paraId="053C2C0E" w14:textId="430511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713C">
              <w:rPr>
                <w:rFonts w:ascii="Arial" w:hAnsi="Arial" w:cs="Arial"/>
                <w:sz w:val="20"/>
                <w:szCs w:val="20"/>
              </w:rPr>
              <w:t>Temelji se na presudi Privrednog</w:t>
            </w:r>
            <w:r w:rsidRPr="006E713C" w:rsidR="00B6087D">
              <w:rPr>
                <w:rFonts w:ascii="Arial" w:hAnsi="Arial" w:cs="Arial"/>
                <w:sz w:val="20"/>
                <w:szCs w:val="20"/>
              </w:rPr>
              <w:t xml:space="preserve">a apelacionog </w:t>
            </w:r>
            <w:r w:rsidRPr="006E713C">
              <w:rPr>
                <w:rFonts w:ascii="Arial" w:hAnsi="Arial" w:cs="Arial"/>
                <w:sz w:val="20"/>
                <w:szCs w:val="20"/>
              </w:rPr>
              <w:t xml:space="preserve"> suda u Nišu broj P-427/2020 od 24. veljače 2021. koja je dostavljena u ovjerenom prijevodu te tvrdi da ima ovršnu ispravu.</w:t>
            </w:r>
            <w:r w:rsidRPr="00EE7DE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Pr="00A654CB" w:rsidR="004F3432" w:rsidP="001962A8" w:rsidRDefault="004F3432" w14:paraId="4EA5AC0F" w14:textId="11BF0A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622F7" w:rsidP="001962A8" w:rsidRDefault="005622F7" w14:paraId="44C6A0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7AE77094" w14:textId="77777777">
        <w:tc>
          <w:tcPr>
            <w:tcW w:w="852" w:type="dxa"/>
          </w:tcPr>
          <w:p w:rsidRPr="00A654CB" w:rsidR="005C161F" w:rsidP="001962A8" w:rsidRDefault="00CD1D81" w14:paraId="009F2F1F" w14:textId="5E5972B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697</w:t>
            </w:r>
          </w:p>
        </w:tc>
        <w:tc>
          <w:tcPr>
            <w:tcW w:w="1417" w:type="dxa"/>
          </w:tcPr>
          <w:p w:rsidR="005C161F" w:rsidP="001962A8" w:rsidRDefault="005C161F" w14:paraId="75DF68D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ZORAN VELIMIROVIĆ</w:t>
            </w:r>
          </w:p>
          <w:p w:rsidR="005C161F" w:rsidP="001962A8" w:rsidRDefault="005C161F" w14:paraId="16C4E86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B13972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6E713C" w14:paraId="599A5256" w14:textId="5286F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Pr="00A654CB" w:rsidR="005C161F" w:rsidP="001962A8" w:rsidRDefault="005C161F" w14:paraId="10559CA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3F67DD0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Ulica Krste Popovića, 18360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="005C161F" w:rsidP="001962A8" w:rsidRDefault="005C161F" w14:paraId="764D1A0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15.792,71 kn</w:t>
            </w:r>
          </w:p>
          <w:p w:rsidR="00B6087D" w:rsidP="001962A8" w:rsidRDefault="00B6087D" w14:paraId="2144316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B6087D" w:rsidP="001962A8" w:rsidRDefault="001062EC" w14:paraId="0E983DE0" w14:textId="297E11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Zbroj  glavnice </w:t>
            </w:r>
            <w:r w:rsidR="00B6087D">
              <w:rPr>
                <w:rFonts w:ascii="Arial" w:hAnsi="Arial" w:cs="Arial"/>
                <w:sz w:val="20"/>
                <w:szCs w:val="20"/>
              </w:rPr>
              <w:t>11.571,46 kn i kamata 4.221,25 kn</w:t>
            </w:r>
          </w:p>
        </w:tc>
        <w:tc>
          <w:tcPr>
            <w:tcW w:w="1110" w:type="dxa"/>
          </w:tcPr>
          <w:p w:rsidR="005C161F" w:rsidP="001962A8" w:rsidRDefault="005C161F" w14:paraId="018A81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  <w:p w:rsidR="005C161F" w:rsidP="001962A8" w:rsidRDefault="005C161F" w14:paraId="3993541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40EB48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32F813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07E13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FB33FA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A9EB9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64D7AA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56810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44BB7D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7D85F1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2C4C0B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122BBC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C8B503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791E0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25C364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69C0D5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BB9065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4343C5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2FC03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92E085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135DB4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A2A0C5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B13DB" w:rsidP="001962A8" w:rsidRDefault="004B13DB" w14:paraId="13D59A8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A27F50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8C1FF2" w14:paraId="29F06AA8" w14:textId="42A613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</w:t>
            </w:r>
            <w:r w:rsidR="005C161F">
              <w:rPr>
                <w:rFonts w:ascii="Arial" w:hAnsi="Arial" w:cs="Arial"/>
                <w:sz w:val="20"/>
                <w:szCs w:val="20"/>
              </w:rPr>
              <w:t>vjerenik</w:t>
            </w:r>
          </w:p>
        </w:tc>
        <w:tc>
          <w:tcPr>
            <w:tcW w:w="1158" w:type="dxa"/>
          </w:tcPr>
          <w:p w:rsidR="005C161F" w:rsidP="001962A8" w:rsidRDefault="005C161F" w14:paraId="073889B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15.792,71 kn</w:t>
            </w:r>
          </w:p>
          <w:p w:rsidR="005C161F" w:rsidP="001962A8" w:rsidRDefault="005C161F" w14:paraId="1F07434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4AC33C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D4A923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0D706E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4302F4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793419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749028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56F2840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0BFE6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D0C9D8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804DB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6D63B1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4A05CB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711021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289F5A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1A13A6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14AEA4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20B2DC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31E78EF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1B64A71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E2D526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7BBFFD1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0F5DE90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B13DB" w:rsidP="001962A8" w:rsidRDefault="004B13DB" w14:paraId="43DD175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0C15A8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4BAD49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5297">
              <w:rPr>
                <w:rFonts w:ascii="Arial" w:hAnsi="Arial" w:cs="Arial"/>
                <w:sz w:val="20"/>
                <w:szCs w:val="20"/>
              </w:rPr>
              <w:t>15.792,71 kn</w:t>
            </w:r>
          </w:p>
        </w:tc>
        <w:tc>
          <w:tcPr>
            <w:tcW w:w="1403" w:type="dxa"/>
          </w:tcPr>
          <w:p w:rsidR="005C161F" w:rsidP="001962A8" w:rsidRDefault="005C161F" w14:paraId="7E7AA61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Vjerovnik ne raspolaže ovršnom ispravom, priložena je samo drugostupanjska odluka, a nedostaje prvostupanjska. Odluka nije priznata u skladu s čl. 86. Zakona o rješavanju sukoba zakona s propisima drugih zemalja u određenim odnosima. Punomoć nije dostavljena.</w:t>
            </w:r>
          </w:p>
          <w:p w:rsidR="004B13DB" w:rsidP="001962A8" w:rsidRDefault="004B13DB" w14:paraId="2B179C8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4243405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C161F" w:rsidP="001962A8" w:rsidRDefault="005C161F" w14:paraId="2907031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5297">
              <w:rPr>
                <w:rFonts w:ascii="Arial" w:hAnsi="Arial" w:cs="Arial"/>
                <w:sz w:val="20"/>
                <w:szCs w:val="20"/>
              </w:rPr>
              <w:t>Dužnik nema obvezu u poslovnim knjigama</w:t>
            </w:r>
          </w:p>
          <w:p w:rsidRPr="00A654CB" w:rsidR="005C161F" w:rsidP="001962A8" w:rsidRDefault="005C161F" w14:paraId="0D0F8FB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C161F" w:rsidP="001962A8" w:rsidRDefault="005C161F" w14:paraId="2909E01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622F7" w:rsidTr="00A8131E" w14:paraId="6E545825" w14:textId="77777777">
        <w:tc>
          <w:tcPr>
            <w:tcW w:w="852" w:type="dxa"/>
          </w:tcPr>
          <w:p w:rsidRPr="00A654CB" w:rsidR="005622F7" w:rsidP="001962A8" w:rsidRDefault="005622F7" w14:paraId="0DB20CA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4B13DB" w:rsidP="001962A8" w:rsidRDefault="004B13DB" w14:paraId="72A1C36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B13DB" w:rsidP="001962A8" w:rsidRDefault="004B13DB" w14:paraId="4CF9ED7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622F7" w:rsidP="001962A8" w:rsidRDefault="005622F7" w14:paraId="36F8DB37" w14:textId="10DBE3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22F7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0C413D">
              <w:t xml:space="preserve"> </w:t>
            </w:r>
            <w:r w:rsidRPr="000C413D" w:rsidR="000C413D">
              <w:rPr>
                <w:rFonts w:ascii="Arial" w:hAnsi="Arial" w:cs="Arial"/>
                <w:sz w:val="20"/>
                <w:szCs w:val="20"/>
              </w:rPr>
              <w:t>ostaju.</w:t>
            </w:r>
          </w:p>
          <w:p w:rsidR="004B13DB" w:rsidP="001962A8" w:rsidRDefault="004B13DB" w14:paraId="2000BB3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B13DB" w:rsidP="001962A8" w:rsidRDefault="004B13DB" w14:paraId="571C2FD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F3432" w:rsidP="001962A8" w:rsidRDefault="00443757" w14:paraId="42D30D6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3CF">
              <w:rPr>
                <w:rFonts w:ascii="Arial" w:hAnsi="Arial" w:cs="Arial"/>
                <w:sz w:val="20"/>
                <w:szCs w:val="20"/>
              </w:rPr>
              <w:t xml:space="preserve">Temelji se na presudi Privrednog suda u Nišu broj P-326/18 od 19. studenoga 2019. koja nije dostavljena te presudi Privrednog apelacionog suda broj </w:t>
            </w:r>
            <w:proofErr w:type="spellStart"/>
            <w:r w:rsidRPr="003423CF">
              <w:rPr>
                <w:rFonts w:ascii="Arial" w:hAnsi="Arial" w:cs="Arial"/>
                <w:sz w:val="20"/>
                <w:szCs w:val="20"/>
              </w:rPr>
              <w:t>Pž</w:t>
            </w:r>
            <w:proofErr w:type="spellEnd"/>
            <w:r w:rsidRPr="003423CF">
              <w:rPr>
                <w:rFonts w:ascii="Arial" w:hAnsi="Arial" w:cs="Arial"/>
                <w:sz w:val="20"/>
                <w:szCs w:val="20"/>
              </w:rPr>
              <w:t>-427/2020 od</w:t>
            </w:r>
            <w:r w:rsidRPr="003423CF" w:rsidR="003723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423CF">
              <w:rPr>
                <w:rFonts w:ascii="Arial" w:hAnsi="Arial" w:cs="Arial"/>
                <w:sz w:val="20"/>
                <w:szCs w:val="20"/>
              </w:rPr>
              <w:t>24. veljače 2021. koja je dostavljena u prijevodu</w:t>
            </w:r>
            <w:r w:rsidRPr="003423CF" w:rsidR="0037234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B13DB" w:rsidP="001962A8" w:rsidRDefault="004B13DB" w14:paraId="3C20AF8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443757" w:rsidR="004B13DB" w:rsidP="001962A8" w:rsidRDefault="004B13DB" w14:paraId="7D2174E2" w14:textId="0A30873D">
            <w:pPr>
              <w:jc w:val="both"/>
              <w:rPr>
                <w:rFonts w:ascii="Arial" w:hAnsi="Arial" w:cs="Arial"/>
                <w:color w:val="5B9BD5" w:themeColor="accent1"/>
                <w:sz w:val="20"/>
                <w:szCs w:val="20"/>
              </w:rPr>
            </w:pPr>
          </w:p>
        </w:tc>
        <w:tc>
          <w:tcPr>
            <w:tcW w:w="247" w:type="dxa"/>
          </w:tcPr>
          <w:p w:rsidRPr="00A654CB" w:rsidR="005622F7" w:rsidP="001962A8" w:rsidRDefault="005622F7" w14:paraId="078E04A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C161F" w:rsidTr="00A4262F" w14:paraId="6FE28EE2" w14:textId="77777777">
        <w:tc>
          <w:tcPr>
            <w:tcW w:w="852" w:type="dxa"/>
          </w:tcPr>
          <w:p w:rsidRPr="00A654CB" w:rsidR="005C161F" w:rsidP="001962A8" w:rsidRDefault="005C161F" w14:paraId="1BD6D8E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701.</w:t>
            </w:r>
          </w:p>
        </w:tc>
        <w:tc>
          <w:tcPr>
            <w:tcW w:w="1417" w:type="dxa"/>
          </w:tcPr>
          <w:p w:rsidR="005C161F" w:rsidP="001962A8" w:rsidRDefault="005C161F" w14:paraId="74C8B427" w14:textId="2480148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DUŠICA STANISAVLJEVIĆ</w:t>
            </w:r>
          </w:p>
          <w:p w:rsidR="00EC1F0E" w:rsidP="001962A8" w:rsidRDefault="00EC1F0E" w14:paraId="609FC532" w14:textId="6C5D06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1FF2" w:rsidP="001962A8" w:rsidRDefault="008C1FF2" w14:paraId="64D678C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8C1FF2" w:rsidP="001962A8" w:rsidRDefault="008C1FF2" w14:paraId="1C4ACDA3" w14:textId="206451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Pr="00A654CB" w:rsidR="005C161F" w:rsidP="001962A8" w:rsidRDefault="005C161F" w14:paraId="7CBFABE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134" w:type="dxa"/>
          </w:tcPr>
          <w:p w:rsidRPr="00A654CB" w:rsidR="005C161F" w:rsidP="001962A8" w:rsidRDefault="005C161F" w14:paraId="60326D8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Selo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Davidovac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 xml:space="preserve">, 18630 </w:t>
            </w:r>
            <w:proofErr w:type="spellStart"/>
            <w:r w:rsidRPr="00A654CB">
              <w:rPr>
                <w:rFonts w:ascii="Arial" w:hAnsi="Arial" w:cs="Arial"/>
                <w:sz w:val="20"/>
                <w:szCs w:val="20"/>
              </w:rPr>
              <w:t>Svrljig</w:t>
            </w:r>
            <w:proofErr w:type="spellEnd"/>
            <w:r w:rsidRPr="00A654CB">
              <w:rPr>
                <w:rFonts w:ascii="Arial" w:hAnsi="Arial" w:cs="Arial"/>
                <w:sz w:val="20"/>
                <w:szCs w:val="20"/>
              </w:rPr>
              <w:t>, Srbija</w:t>
            </w:r>
          </w:p>
        </w:tc>
        <w:tc>
          <w:tcPr>
            <w:tcW w:w="1417" w:type="dxa"/>
          </w:tcPr>
          <w:p w:rsidRPr="00A654CB" w:rsidR="005C161F" w:rsidP="001962A8" w:rsidRDefault="005C161F" w14:paraId="09A1695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9.264,27 kn</w:t>
            </w:r>
          </w:p>
        </w:tc>
        <w:tc>
          <w:tcPr>
            <w:tcW w:w="1110" w:type="dxa"/>
          </w:tcPr>
          <w:p w:rsidRPr="00A654CB" w:rsidR="005C161F" w:rsidP="001962A8" w:rsidRDefault="005C161F" w14:paraId="1053853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DIV GRUPA d.o.o.</w:t>
            </w:r>
          </w:p>
        </w:tc>
        <w:tc>
          <w:tcPr>
            <w:tcW w:w="1158" w:type="dxa"/>
          </w:tcPr>
          <w:p w:rsidRPr="00A654CB" w:rsidR="005C161F" w:rsidP="001962A8" w:rsidRDefault="005C161F" w14:paraId="6F29D7C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>9.264,27 kn</w:t>
            </w:r>
          </w:p>
        </w:tc>
        <w:tc>
          <w:tcPr>
            <w:tcW w:w="1403" w:type="dxa"/>
          </w:tcPr>
          <w:p w:rsidR="004B13DB" w:rsidP="001962A8" w:rsidRDefault="005C161F" w14:paraId="3F18304D" w14:textId="29E0F7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t xml:space="preserve">Odluka nije priznata u skladu s čl. 86. Zakona o rješavanju </w:t>
            </w:r>
            <w:r w:rsidR="004B13DB">
              <w:rPr>
                <w:rFonts w:ascii="Arial" w:hAnsi="Arial" w:cs="Arial"/>
                <w:sz w:val="20"/>
                <w:szCs w:val="20"/>
              </w:rPr>
              <w:t>sukoba</w:t>
            </w:r>
          </w:p>
          <w:p w:rsidR="004B13DB" w:rsidP="001962A8" w:rsidRDefault="004B13DB" w14:paraId="25FAC32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B13DB" w:rsidP="001962A8" w:rsidRDefault="004B13DB" w14:paraId="201D5BE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5C161F" w:rsidP="001962A8" w:rsidRDefault="005C161F" w14:paraId="33470C56" w14:textId="70C35D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4CB">
              <w:rPr>
                <w:rFonts w:ascii="Arial" w:hAnsi="Arial" w:cs="Arial"/>
                <w:sz w:val="20"/>
                <w:szCs w:val="20"/>
              </w:rPr>
              <w:lastRenderedPageBreak/>
              <w:t>zakona s propisima drugih zemalja u određenim odnosima. Punomoćnik nije ovlašten poduzimati pravne radnje u skladu s čl. 5.a Zakona o odvjetništvu.</w:t>
            </w:r>
          </w:p>
        </w:tc>
        <w:tc>
          <w:tcPr>
            <w:tcW w:w="247" w:type="dxa"/>
          </w:tcPr>
          <w:p w:rsidRPr="00A654CB" w:rsidR="005C161F" w:rsidP="001962A8" w:rsidRDefault="005C161F" w14:paraId="47B1179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654CB" w:rsidR="005622F7" w:rsidTr="00A8131E" w14:paraId="7ED4C081" w14:textId="77777777">
        <w:tc>
          <w:tcPr>
            <w:tcW w:w="852" w:type="dxa"/>
          </w:tcPr>
          <w:p w:rsidRPr="00A654CB" w:rsidR="005622F7" w:rsidP="001962A8" w:rsidRDefault="005622F7" w14:paraId="6190798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8" w:type="dxa"/>
            <w:gridSpan w:val="7"/>
          </w:tcPr>
          <w:p w:rsidR="005622F7" w:rsidP="001962A8" w:rsidRDefault="005622F7" w14:paraId="13AE53A3" w14:textId="719C9B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22F7">
              <w:rPr>
                <w:rFonts w:ascii="Arial" w:hAnsi="Arial" w:cs="Arial"/>
                <w:sz w:val="20"/>
                <w:szCs w:val="20"/>
              </w:rPr>
              <w:t>Na upit suda ostaju li kod osporavanja izjavljuju da</w:t>
            </w:r>
            <w:r w:rsidR="000C413D">
              <w:t xml:space="preserve"> </w:t>
            </w:r>
            <w:r w:rsidRPr="000C413D" w:rsidR="000C413D">
              <w:rPr>
                <w:rFonts w:ascii="Arial" w:hAnsi="Arial" w:cs="Arial"/>
                <w:sz w:val="20"/>
                <w:szCs w:val="20"/>
              </w:rPr>
              <w:t>ostaju.</w:t>
            </w:r>
          </w:p>
          <w:p w:rsidR="004F3432" w:rsidP="001962A8" w:rsidRDefault="004F3432" w14:paraId="0D790F4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A654CB" w:rsidR="004F3432" w:rsidP="001962A8" w:rsidRDefault="00E10ADB" w14:paraId="7198A681" w14:textId="638FCD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23CF">
              <w:rPr>
                <w:rFonts w:ascii="Arial" w:hAnsi="Arial" w:cs="Arial"/>
                <w:sz w:val="20"/>
                <w:szCs w:val="20"/>
              </w:rPr>
              <w:t>Temelji se na presudi Privrednog suda u Nišu broj P-293/2016 od 14. veljače 2017. koja je dostavljena u ovjerenom prijevodu i na kojoj je istaknuta potvrda pravomoćnosti i izvršnost</w:t>
            </w:r>
            <w:r w:rsidRPr="003423CF" w:rsidR="00F132D6">
              <w:rPr>
                <w:rFonts w:ascii="Arial" w:hAnsi="Arial" w:cs="Arial"/>
                <w:sz w:val="20"/>
                <w:szCs w:val="20"/>
              </w:rPr>
              <w:t>i te</w:t>
            </w:r>
            <w:r w:rsidRPr="003423CF" w:rsidR="00372344">
              <w:rPr>
                <w:rFonts w:ascii="Arial" w:hAnsi="Arial" w:cs="Arial"/>
                <w:sz w:val="20"/>
                <w:szCs w:val="20"/>
              </w:rPr>
              <w:t xml:space="preserve"> vjerovnik</w:t>
            </w:r>
            <w:r w:rsidRPr="003423CF" w:rsidR="00F132D6">
              <w:rPr>
                <w:rFonts w:ascii="Arial" w:hAnsi="Arial" w:cs="Arial"/>
                <w:sz w:val="20"/>
                <w:szCs w:val="20"/>
              </w:rPr>
              <w:t xml:space="preserve"> tvrdi da ima ovršnu ispravu</w:t>
            </w:r>
            <w:r w:rsidRPr="003423CF" w:rsidR="0074239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7" w:type="dxa"/>
          </w:tcPr>
          <w:p w:rsidRPr="00A654CB" w:rsidR="005622F7" w:rsidP="001962A8" w:rsidRDefault="005622F7" w14:paraId="08389C6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5"/>
    </w:tbl>
    <w:p w:rsidR="00362E9E" w:rsidP="001962A8" w:rsidRDefault="00362E9E" w14:paraId="12636A80" w14:textId="77777777">
      <w:pPr>
        <w:jc w:val="both"/>
      </w:pPr>
    </w:p>
    <w:p w:rsidRPr="00B84325" w:rsidR="00B756B3" w:rsidP="001962A8" w:rsidRDefault="00B756B3" w14:paraId="5BD5AE7F" w14:textId="0FB5EE5F">
      <w:pPr>
        <w:jc w:val="both"/>
        <w:rPr>
          <w:rFonts w:ascii="Arial" w:hAnsi="Arial" w:cs="Arial"/>
        </w:rPr>
      </w:pPr>
      <w:r w:rsidRPr="00B84325">
        <w:rPr>
          <w:rFonts w:ascii="Arial" w:hAnsi="Arial" w:cs="Arial"/>
        </w:rPr>
        <w:t xml:space="preserve">Upozorava se dužnik da </w:t>
      </w:r>
      <w:r w:rsidRPr="00B84325" w:rsidR="00117B75">
        <w:rPr>
          <w:rFonts w:ascii="Arial" w:hAnsi="Arial" w:cs="Arial"/>
        </w:rPr>
        <w:t>ako prijedlog plana restrukturiranja ne obuhvaća sve utvrđene i osporene tražbine, dužnik je dužan najkasnije u roku od 21 dan od dana pravomoćnosti rješenja o utvrđenim i osporenim tražbinama odnosno od dana odluke drugostupanjskog suda o žalbi protiv rješenja o utvrđenim i osporenim tražbinama dostaviti sudu plan restrukturiranja kojim su obuhvaćene sve utvrđene i osporene tražbine. Na sadržaj plana restrukturiranja na odgovarajući način primjenjuje se članak 27. ovoga Zakona.</w:t>
      </w:r>
      <w:r w:rsidRPr="00B84325">
        <w:rPr>
          <w:rFonts w:ascii="Arial" w:hAnsi="Arial" w:cs="Arial"/>
        </w:rPr>
        <w:t xml:space="preserve"> (čl. 52. st. 1. SZ-a). Upozorava se dužnik da će na temelju odredbe čl. 52. st. 3 SZ-a sud obustaviti postupak ako dužnik u navedenom roku iz članka čl</w:t>
      </w:r>
      <w:r w:rsidRPr="00B84325" w:rsidR="00F870D2">
        <w:rPr>
          <w:rFonts w:ascii="Arial" w:hAnsi="Arial" w:cs="Arial"/>
        </w:rPr>
        <w:t xml:space="preserve">. 52. st. 1. SZ-a ne dostavi </w:t>
      </w:r>
      <w:r w:rsidRPr="00B84325">
        <w:rPr>
          <w:rFonts w:ascii="Arial" w:hAnsi="Arial" w:cs="Arial"/>
        </w:rPr>
        <w:t xml:space="preserve"> plan restrukturiranja.</w:t>
      </w:r>
    </w:p>
    <w:p w:rsidRPr="00B84325" w:rsidR="00B756B3" w:rsidP="001962A8" w:rsidRDefault="00B756B3" w14:paraId="2F941522" w14:textId="77777777">
      <w:pPr>
        <w:jc w:val="both"/>
        <w:rPr>
          <w:rFonts w:ascii="Arial" w:hAnsi="Arial" w:cs="Arial"/>
          <w:highlight w:val="yellow"/>
        </w:rPr>
      </w:pPr>
    </w:p>
    <w:p w:rsidRPr="00B84325" w:rsidR="00B756B3" w:rsidP="001962A8" w:rsidRDefault="00B756B3" w14:paraId="5A9663E1" w14:textId="1A57E537">
      <w:pPr>
        <w:jc w:val="both"/>
        <w:rPr>
          <w:rFonts w:ascii="Arial" w:hAnsi="Arial" w:cs="Arial"/>
        </w:rPr>
      </w:pPr>
      <w:r w:rsidRPr="00B84325">
        <w:rPr>
          <w:rFonts w:ascii="Arial" w:hAnsi="Arial" w:cs="Arial"/>
        </w:rPr>
        <w:t xml:space="preserve">Upozorava se dužnik </w:t>
      </w:r>
      <w:r w:rsidRPr="00B84325" w:rsidR="00FB3065">
        <w:rPr>
          <w:rFonts w:ascii="Arial" w:hAnsi="Arial" w:cs="Arial"/>
        </w:rPr>
        <w:t xml:space="preserve">da plan restrukturiranja ne smije zadirati u pravo </w:t>
      </w:r>
      <w:proofErr w:type="spellStart"/>
      <w:r w:rsidRPr="00B84325" w:rsidR="00FB3065">
        <w:rPr>
          <w:rFonts w:ascii="Arial" w:hAnsi="Arial" w:cs="Arial"/>
        </w:rPr>
        <w:t>razlučnih</w:t>
      </w:r>
      <w:proofErr w:type="spellEnd"/>
      <w:r w:rsidRPr="00B84325" w:rsidR="00FB3065">
        <w:rPr>
          <w:rFonts w:ascii="Arial" w:hAnsi="Arial" w:cs="Arial"/>
        </w:rPr>
        <w:t xml:space="preserve"> vjerovnika na namirenje iz predmeta na kojima postoje prava odvojenoga namirenja, ako tim planom nije izrijekom drukčije određeno. Ako je planom restrukturiranja drukčije određeno, za </w:t>
      </w:r>
      <w:proofErr w:type="spellStart"/>
      <w:r w:rsidRPr="00B84325" w:rsidR="00FB3065">
        <w:rPr>
          <w:rFonts w:ascii="Arial" w:hAnsi="Arial" w:cs="Arial"/>
        </w:rPr>
        <w:t>razlučne</w:t>
      </w:r>
      <w:proofErr w:type="spellEnd"/>
      <w:r w:rsidRPr="00B84325" w:rsidR="00FB3065">
        <w:rPr>
          <w:rFonts w:ascii="Arial" w:hAnsi="Arial" w:cs="Arial"/>
        </w:rPr>
        <w:t xml:space="preserve"> vjerovnike posebno će se navesti u kojem se dijelu njihova prava smanjuju, na koje se vrijeme odgađa namirenje i koje druge odredbe plana restrukturiranja prema njima djeluju </w:t>
      </w:r>
      <w:r w:rsidR="00131C77">
        <w:rPr>
          <w:rFonts w:ascii="Arial" w:hAnsi="Arial" w:cs="Arial"/>
        </w:rPr>
        <w:t>(</w:t>
      </w:r>
      <w:r w:rsidRPr="00B84325">
        <w:rPr>
          <w:rFonts w:ascii="Arial" w:hAnsi="Arial" w:cs="Arial"/>
        </w:rPr>
        <w:t>čl. 38. st. 4. SZ-a).</w:t>
      </w:r>
    </w:p>
    <w:p w:rsidRPr="00B84325" w:rsidR="00B756B3" w:rsidP="001962A8" w:rsidRDefault="00B756B3" w14:paraId="568284AE" w14:textId="77777777">
      <w:pPr>
        <w:jc w:val="both"/>
        <w:rPr>
          <w:rFonts w:ascii="Arial" w:hAnsi="Arial" w:cs="Arial"/>
        </w:rPr>
      </w:pPr>
    </w:p>
    <w:p w:rsidRPr="00B84325" w:rsidR="00B756B3" w:rsidP="001962A8" w:rsidRDefault="00B756B3" w14:paraId="6828EE29" w14:textId="77777777">
      <w:pPr>
        <w:jc w:val="both"/>
        <w:rPr>
          <w:rFonts w:ascii="Arial" w:hAnsi="Arial" w:cs="Arial"/>
        </w:rPr>
      </w:pPr>
      <w:r w:rsidRPr="00B84325">
        <w:rPr>
          <w:rFonts w:ascii="Arial" w:hAnsi="Arial" w:cs="Arial"/>
        </w:rPr>
        <w:t>Sud donosi</w:t>
      </w:r>
    </w:p>
    <w:p w:rsidRPr="00B84325" w:rsidR="00B756B3" w:rsidP="001962A8" w:rsidRDefault="00B756B3" w14:paraId="57E93BF2" w14:textId="0AF96015">
      <w:pPr>
        <w:jc w:val="both"/>
        <w:rPr>
          <w:rFonts w:ascii="Arial" w:hAnsi="Arial" w:cs="Arial"/>
        </w:rPr>
      </w:pPr>
    </w:p>
    <w:p w:rsidRPr="00B84325" w:rsidR="00B756B3" w:rsidP="005A60BA" w:rsidRDefault="00B756B3" w14:paraId="29AD9C57" w14:textId="44ED1C7E">
      <w:pPr>
        <w:jc w:val="center"/>
        <w:rPr>
          <w:rFonts w:ascii="Arial" w:hAnsi="Arial" w:cs="Arial"/>
        </w:rPr>
      </w:pPr>
      <w:r w:rsidRPr="00B84325">
        <w:rPr>
          <w:rFonts w:ascii="Arial" w:hAnsi="Arial" w:cs="Arial"/>
        </w:rPr>
        <w:t>Zaključak</w:t>
      </w:r>
    </w:p>
    <w:p w:rsidRPr="00B84325" w:rsidR="00B756B3" w:rsidP="005A60BA" w:rsidRDefault="00B756B3" w14:paraId="04537EE4" w14:textId="576AF7F2">
      <w:pPr>
        <w:jc w:val="center"/>
        <w:rPr>
          <w:rFonts w:ascii="Arial" w:hAnsi="Arial" w:cs="Arial"/>
        </w:rPr>
      </w:pPr>
    </w:p>
    <w:p w:rsidRPr="005A60BA" w:rsidR="00B756B3" w:rsidP="005A60BA" w:rsidRDefault="00B756B3" w14:paraId="123796AC" w14:textId="527407CB">
      <w:pPr>
        <w:pStyle w:val="Odlomakpopisa"/>
        <w:numPr>
          <w:ilvl w:val="0"/>
          <w:numId w:val="3"/>
        </w:numPr>
        <w:rPr>
          <w:rFonts w:ascii="Arial" w:hAnsi="Arial" w:cs="Arial"/>
        </w:rPr>
      </w:pPr>
      <w:r w:rsidRPr="005A60BA">
        <w:rPr>
          <w:rFonts w:ascii="Arial" w:hAnsi="Arial" w:cs="Arial"/>
        </w:rPr>
        <w:t>Daljnja odluka pisanim putem.</w:t>
      </w:r>
    </w:p>
    <w:p w:rsidRPr="00B84325" w:rsidR="00B756B3" w:rsidP="005A60BA" w:rsidRDefault="00B756B3" w14:paraId="799BED8B" w14:textId="77777777">
      <w:pPr>
        <w:jc w:val="center"/>
        <w:rPr>
          <w:rFonts w:ascii="Arial" w:hAnsi="Arial" w:cs="Arial"/>
        </w:rPr>
      </w:pPr>
    </w:p>
    <w:p w:rsidRPr="00B84325" w:rsidR="00B756B3" w:rsidP="005A60BA" w:rsidRDefault="00B756B3" w14:paraId="6DF4DC03" w14:textId="77777777">
      <w:pPr>
        <w:jc w:val="center"/>
        <w:rPr>
          <w:rFonts w:ascii="Arial" w:hAnsi="Arial" w:cs="Arial"/>
        </w:rPr>
      </w:pPr>
    </w:p>
    <w:p w:rsidRPr="00B84325" w:rsidR="00B756B3" w:rsidP="005A60BA" w:rsidRDefault="001E15BF" w14:paraId="2D46972B" w14:textId="3DB6E784">
      <w:pPr>
        <w:jc w:val="center"/>
        <w:rPr>
          <w:rFonts w:ascii="Arial" w:hAnsi="Arial" w:cs="Arial"/>
        </w:rPr>
      </w:pPr>
      <w:r w:rsidRPr="00B84325">
        <w:rPr>
          <w:rFonts w:ascii="Arial" w:hAnsi="Arial" w:cs="Arial"/>
        </w:rPr>
        <w:t xml:space="preserve">Dovršeno u </w:t>
      </w:r>
      <w:r w:rsidR="005A60BA">
        <w:rPr>
          <w:rFonts w:ascii="Arial" w:hAnsi="Arial" w:cs="Arial"/>
        </w:rPr>
        <w:t>12,48</w:t>
      </w:r>
      <w:r w:rsidRPr="00B84325">
        <w:rPr>
          <w:rFonts w:ascii="Arial" w:hAnsi="Arial" w:cs="Arial"/>
        </w:rPr>
        <w:t xml:space="preserve"> sati</w:t>
      </w:r>
    </w:p>
    <w:p w:rsidRPr="00B84325" w:rsidR="00B756B3" w:rsidP="001962A8" w:rsidRDefault="00B756B3" w14:paraId="08221202" w14:textId="77777777">
      <w:pPr>
        <w:jc w:val="both"/>
        <w:rPr>
          <w:rFonts w:ascii="Arial" w:hAnsi="Arial" w:cs="Arial"/>
        </w:rPr>
      </w:pPr>
    </w:p>
    <w:p w:rsidRPr="00B84325" w:rsidR="00B756B3" w:rsidP="005A60BA" w:rsidRDefault="00B756B3" w14:paraId="1E1991D9" w14:textId="484DAD82">
      <w:pPr>
        <w:jc w:val="center"/>
        <w:rPr>
          <w:rFonts w:ascii="Arial" w:hAnsi="Arial" w:cs="Arial"/>
        </w:rPr>
      </w:pPr>
      <w:r w:rsidRPr="00B84325">
        <w:rPr>
          <w:rFonts w:ascii="Arial" w:hAnsi="Arial" w:cs="Arial"/>
        </w:rPr>
        <w:t>Sudac:</w:t>
      </w:r>
    </w:p>
    <w:p w:rsidRPr="00B84325" w:rsidR="00B756B3" w:rsidP="005A60BA" w:rsidRDefault="00B756B3" w14:paraId="55FCF15F" w14:textId="77777777">
      <w:pPr>
        <w:jc w:val="center"/>
        <w:rPr>
          <w:rFonts w:ascii="Arial" w:hAnsi="Arial" w:cs="Arial"/>
        </w:rPr>
      </w:pPr>
    </w:p>
    <w:p w:rsidRPr="00B84325" w:rsidR="00B756B3" w:rsidP="005A60BA" w:rsidRDefault="00B756B3" w14:paraId="63C4A48C" w14:textId="77777777">
      <w:pPr>
        <w:jc w:val="center"/>
        <w:rPr>
          <w:rFonts w:ascii="Arial" w:hAnsi="Arial" w:cs="Arial"/>
        </w:rPr>
      </w:pPr>
    </w:p>
    <w:p w:rsidRPr="00B84325" w:rsidR="00B756B3" w:rsidP="005A60BA" w:rsidRDefault="00B756B3" w14:paraId="09E9834D" w14:textId="6706375B">
      <w:pPr>
        <w:jc w:val="center"/>
        <w:rPr>
          <w:rFonts w:ascii="Arial" w:hAnsi="Arial" w:cs="Arial"/>
        </w:rPr>
      </w:pPr>
      <w:r w:rsidRPr="00B84325">
        <w:rPr>
          <w:rFonts w:ascii="Arial" w:hAnsi="Arial" w:cs="Arial"/>
        </w:rPr>
        <w:t>Zapisničar</w:t>
      </w:r>
    </w:p>
    <w:p w:rsidRPr="00B84325" w:rsidR="00B756B3" w:rsidP="001962A8" w:rsidRDefault="00B756B3" w14:paraId="5E5EDEC9" w14:textId="77777777">
      <w:pPr>
        <w:jc w:val="both"/>
        <w:rPr>
          <w:rFonts w:ascii="Arial" w:hAnsi="Arial" w:cs="Arial"/>
        </w:rPr>
      </w:pPr>
    </w:p>
    <w:p w:rsidR="00B756B3" w:rsidP="001962A8" w:rsidRDefault="00B756B3" w14:paraId="7895BF99" w14:textId="77777777">
      <w:pPr>
        <w:jc w:val="both"/>
        <w:rPr>
          <w:rFonts w:ascii="Arial" w:hAnsi="Arial" w:cs="Arial"/>
        </w:rPr>
      </w:pPr>
    </w:p>
    <w:p w:rsidR="004B13DB" w:rsidP="001962A8" w:rsidRDefault="004B13DB" w14:paraId="3C72D6B8" w14:textId="77777777">
      <w:pPr>
        <w:jc w:val="both"/>
        <w:rPr>
          <w:rFonts w:ascii="Arial" w:hAnsi="Arial" w:cs="Arial"/>
        </w:rPr>
      </w:pPr>
    </w:p>
    <w:p w:rsidR="004B13DB" w:rsidP="001962A8" w:rsidRDefault="004B13DB" w14:paraId="1CA4266A" w14:textId="77777777">
      <w:pPr>
        <w:jc w:val="both"/>
        <w:rPr>
          <w:rFonts w:ascii="Arial" w:hAnsi="Arial" w:cs="Arial"/>
        </w:rPr>
      </w:pPr>
    </w:p>
    <w:p w:rsidRPr="00B84325" w:rsidR="004B13DB" w:rsidP="001962A8" w:rsidRDefault="004B13DB" w14:paraId="6062749E" w14:textId="77777777">
      <w:pPr>
        <w:jc w:val="both"/>
        <w:rPr>
          <w:rFonts w:ascii="Arial" w:hAnsi="Arial" w:cs="Arial"/>
        </w:rPr>
      </w:pPr>
    </w:p>
    <w:p w:rsidRPr="00B84325" w:rsidR="00B756B3" w:rsidP="005A60BA" w:rsidRDefault="00B756B3" w14:paraId="23E45715" w14:textId="77777777">
      <w:pPr>
        <w:jc w:val="right"/>
        <w:rPr>
          <w:rFonts w:ascii="Arial" w:hAnsi="Arial" w:cs="Arial"/>
        </w:rPr>
      </w:pPr>
      <w:r w:rsidRPr="00B84325">
        <w:rPr>
          <w:rFonts w:ascii="Arial" w:hAnsi="Arial" w:cs="Arial"/>
        </w:rPr>
        <w:t xml:space="preserve"> Povjerenik</w:t>
      </w:r>
    </w:p>
    <w:p w:rsidRPr="00B84325" w:rsidR="00B756B3" w:rsidP="005A60BA" w:rsidRDefault="00B756B3" w14:paraId="75D0FE60" w14:textId="748683CF">
      <w:pPr>
        <w:rPr>
          <w:rFonts w:ascii="Arial" w:hAnsi="Arial" w:cs="Arial"/>
        </w:rPr>
      </w:pPr>
    </w:p>
    <w:p w:rsidRPr="00B84325" w:rsidR="00B756B3" w:rsidP="005A60BA" w:rsidRDefault="005A60BA" w14:paraId="6DBB9272" w14:textId="5183B615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B84325" w:rsidR="001E15BF">
        <w:rPr>
          <w:rFonts w:ascii="Arial" w:hAnsi="Arial" w:cs="Arial"/>
        </w:rPr>
        <w:t xml:space="preserve"> </w:t>
      </w:r>
      <w:r w:rsidRPr="00B84325" w:rsidR="00B756B3">
        <w:rPr>
          <w:rFonts w:ascii="Arial" w:hAnsi="Arial" w:cs="Arial"/>
        </w:rPr>
        <w:t>Dužnik</w:t>
      </w:r>
      <w:r w:rsidRPr="00B84325" w:rsidR="00B756B3">
        <w:rPr>
          <w:rFonts w:ascii="Arial" w:hAnsi="Arial" w:cs="Arial"/>
        </w:rPr>
        <w:tab/>
      </w:r>
    </w:p>
    <w:p w:rsidRPr="00B84325" w:rsidR="001E15BF" w:rsidP="005A60BA" w:rsidRDefault="001E15BF" w14:paraId="72072B7C" w14:textId="181C2DF5">
      <w:pPr>
        <w:jc w:val="right"/>
        <w:rPr>
          <w:rFonts w:ascii="Arial" w:hAnsi="Arial" w:cs="Arial"/>
        </w:rPr>
      </w:pPr>
    </w:p>
    <w:p w:rsidRPr="00B84325" w:rsidR="001E15BF" w:rsidP="005A60BA" w:rsidRDefault="001E15BF" w14:paraId="0C1BD7DD" w14:textId="12775972">
      <w:pPr>
        <w:jc w:val="right"/>
        <w:rPr>
          <w:rFonts w:ascii="Arial" w:hAnsi="Arial" w:cs="Arial"/>
        </w:rPr>
      </w:pPr>
      <w:r w:rsidRPr="00B84325">
        <w:rPr>
          <w:rFonts w:ascii="Arial" w:hAnsi="Arial" w:cs="Arial"/>
        </w:rPr>
        <w:t>Vjerovnici</w:t>
      </w:r>
    </w:p>
    <w:p w:rsidRPr="00B84325" w:rsidR="00B756B3" w:rsidP="001962A8" w:rsidRDefault="00B756B3" w14:paraId="4FEE1D11" w14:textId="77777777">
      <w:pPr>
        <w:jc w:val="both"/>
        <w:rPr>
          <w:rFonts w:ascii="Arial" w:hAnsi="Arial" w:cs="Arial"/>
        </w:rPr>
      </w:pPr>
      <w:r w:rsidRPr="00B84325">
        <w:rPr>
          <w:rFonts w:ascii="Arial" w:hAnsi="Arial" w:cs="Arial"/>
        </w:rPr>
        <w:tab/>
      </w:r>
    </w:p>
    <w:p w:rsidRPr="00B84325" w:rsidR="00B756B3" w:rsidP="001962A8" w:rsidRDefault="00B756B3" w14:paraId="7CDE068A" w14:textId="77777777">
      <w:pPr>
        <w:jc w:val="both"/>
        <w:rPr>
          <w:rFonts w:ascii="Arial" w:hAnsi="Arial" w:cs="Arial"/>
        </w:rPr>
      </w:pPr>
      <w:r w:rsidRPr="00B84325">
        <w:rPr>
          <w:rFonts w:ascii="Arial" w:hAnsi="Arial" w:cs="Arial"/>
        </w:rPr>
        <w:t xml:space="preserve">  </w:t>
      </w:r>
    </w:p>
    <w:p w:rsidRPr="00B84325" w:rsidR="00B756B3" w:rsidP="001962A8" w:rsidRDefault="00B756B3" w14:paraId="6CADD584" w14:textId="341F42A2">
      <w:pPr>
        <w:jc w:val="both"/>
        <w:rPr>
          <w:rFonts w:ascii="Arial" w:hAnsi="Arial" w:cs="Arial"/>
        </w:rPr>
      </w:pPr>
      <w:r w:rsidRPr="00B84325">
        <w:rPr>
          <w:rFonts w:ascii="Arial" w:hAnsi="Arial" w:cs="Arial"/>
        </w:rPr>
        <w:tab/>
      </w:r>
      <w:r w:rsidRPr="00B84325">
        <w:rPr>
          <w:rFonts w:ascii="Arial" w:hAnsi="Arial" w:cs="Arial"/>
        </w:rPr>
        <w:tab/>
      </w:r>
      <w:r w:rsidRPr="00B84325">
        <w:rPr>
          <w:rFonts w:ascii="Arial" w:hAnsi="Arial" w:cs="Arial"/>
        </w:rPr>
        <w:tab/>
      </w:r>
      <w:r w:rsidRPr="00B84325">
        <w:rPr>
          <w:rFonts w:ascii="Arial" w:hAnsi="Arial" w:cs="Arial"/>
        </w:rPr>
        <w:tab/>
      </w:r>
      <w:r w:rsidRPr="00B84325">
        <w:rPr>
          <w:rFonts w:ascii="Arial" w:hAnsi="Arial" w:cs="Arial"/>
        </w:rPr>
        <w:tab/>
      </w:r>
      <w:r w:rsidRPr="00B84325">
        <w:rPr>
          <w:rFonts w:ascii="Arial" w:hAnsi="Arial" w:cs="Arial"/>
        </w:rPr>
        <w:tab/>
      </w:r>
      <w:r w:rsidRPr="00B84325">
        <w:rPr>
          <w:rFonts w:ascii="Arial" w:hAnsi="Arial" w:cs="Arial"/>
        </w:rPr>
        <w:tab/>
      </w:r>
      <w:r w:rsidRPr="00B84325">
        <w:rPr>
          <w:rFonts w:ascii="Arial" w:hAnsi="Arial" w:cs="Arial"/>
        </w:rPr>
        <w:tab/>
      </w:r>
      <w:r w:rsidRPr="00B84325">
        <w:rPr>
          <w:rFonts w:ascii="Arial" w:hAnsi="Arial" w:cs="Arial"/>
        </w:rPr>
        <w:tab/>
      </w:r>
      <w:r w:rsidRPr="00B84325">
        <w:rPr>
          <w:rFonts w:ascii="Arial" w:hAnsi="Arial" w:cs="Arial"/>
        </w:rPr>
        <w:tab/>
      </w:r>
      <w:r w:rsidRPr="00B84325">
        <w:rPr>
          <w:rFonts w:ascii="Arial" w:hAnsi="Arial" w:cs="Arial"/>
        </w:rPr>
        <w:tab/>
      </w:r>
      <w:r w:rsidRPr="00B84325">
        <w:rPr>
          <w:rFonts w:ascii="Arial" w:hAnsi="Arial" w:cs="Arial"/>
        </w:rPr>
        <w:tab/>
      </w:r>
      <w:r w:rsidRPr="00B84325">
        <w:rPr>
          <w:rFonts w:ascii="Arial" w:hAnsi="Arial" w:cs="Arial"/>
        </w:rPr>
        <w:tab/>
      </w:r>
      <w:r w:rsidRPr="00B84325">
        <w:rPr>
          <w:rFonts w:ascii="Arial" w:hAnsi="Arial" w:cs="Arial"/>
        </w:rPr>
        <w:tab/>
      </w:r>
      <w:r w:rsidRPr="00B84325">
        <w:rPr>
          <w:rFonts w:ascii="Arial" w:hAnsi="Arial" w:cs="Arial"/>
        </w:rPr>
        <w:tab/>
      </w:r>
      <w:r w:rsidRPr="00B84325">
        <w:rPr>
          <w:rFonts w:ascii="Arial" w:hAnsi="Arial" w:cs="Arial"/>
        </w:rPr>
        <w:tab/>
      </w:r>
      <w:r w:rsidRPr="00B84325">
        <w:rPr>
          <w:rFonts w:ascii="Arial" w:hAnsi="Arial" w:cs="Arial"/>
        </w:rPr>
        <w:tab/>
      </w:r>
      <w:r w:rsidRPr="00B84325">
        <w:rPr>
          <w:rFonts w:ascii="Arial" w:hAnsi="Arial" w:cs="Arial"/>
        </w:rPr>
        <w:tab/>
      </w:r>
      <w:r w:rsidRPr="00B84325">
        <w:rPr>
          <w:rFonts w:ascii="Arial" w:hAnsi="Arial" w:cs="Arial"/>
        </w:rPr>
        <w:tab/>
      </w:r>
      <w:r w:rsidRPr="00B84325">
        <w:rPr>
          <w:rFonts w:ascii="Arial" w:hAnsi="Arial" w:cs="Arial"/>
        </w:rPr>
        <w:tab/>
      </w:r>
      <w:r w:rsidRPr="00B84325">
        <w:rPr>
          <w:rFonts w:ascii="Arial" w:hAnsi="Arial" w:cs="Arial"/>
        </w:rPr>
        <w:tab/>
      </w:r>
      <w:r w:rsidRPr="00B84325">
        <w:rPr>
          <w:rFonts w:ascii="Arial" w:hAnsi="Arial" w:cs="Arial"/>
        </w:rPr>
        <w:tab/>
      </w:r>
      <w:r w:rsidRPr="00B84325">
        <w:rPr>
          <w:rFonts w:ascii="Arial" w:hAnsi="Arial" w:cs="Arial"/>
        </w:rPr>
        <w:tab/>
      </w:r>
    </w:p>
    <w:p w:rsidRPr="00B84325" w:rsidR="00B756B3" w:rsidP="001962A8" w:rsidRDefault="00B756B3" w14:paraId="63E50CAE" w14:textId="77777777">
      <w:pPr>
        <w:jc w:val="both"/>
        <w:rPr>
          <w:rFonts w:ascii="Arial" w:hAnsi="Arial" w:cs="Arial"/>
        </w:rPr>
      </w:pPr>
    </w:p>
    <w:p w:rsidRPr="00B84325" w:rsidR="00B756B3" w:rsidP="001962A8" w:rsidRDefault="00B756B3" w14:paraId="6524666B" w14:textId="77777777">
      <w:pPr>
        <w:jc w:val="both"/>
        <w:rPr>
          <w:rFonts w:ascii="Arial" w:hAnsi="Arial" w:cs="Arial"/>
        </w:rPr>
      </w:pPr>
    </w:p>
    <w:p w:rsidRPr="00B84325" w:rsidR="00B756B3" w:rsidP="001962A8" w:rsidRDefault="00B756B3" w14:paraId="407A16B3" w14:textId="77777777">
      <w:pPr>
        <w:jc w:val="both"/>
        <w:rPr>
          <w:rFonts w:ascii="Arial" w:hAnsi="Arial" w:cs="Arial"/>
        </w:rPr>
      </w:pPr>
    </w:p>
    <w:p w:rsidRPr="00B84325" w:rsidR="00B756B3" w:rsidP="001962A8" w:rsidRDefault="00B756B3" w14:paraId="26C5A639" w14:textId="77777777">
      <w:pPr>
        <w:jc w:val="both"/>
        <w:rPr>
          <w:rFonts w:ascii="Arial" w:hAnsi="Arial" w:cs="Arial"/>
        </w:rPr>
      </w:pPr>
    </w:p>
    <w:p w:rsidRPr="00B84325" w:rsidR="00B756B3" w:rsidP="001962A8" w:rsidRDefault="00B756B3" w14:paraId="0786A058" w14:textId="77777777">
      <w:pPr>
        <w:jc w:val="both"/>
        <w:rPr>
          <w:rFonts w:ascii="Arial" w:hAnsi="Arial" w:cs="Arial"/>
        </w:rPr>
      </w:pPr>
    </w:p>
    <w:p w:rsidRPr="00B84325" w:rsidR="00B756B3" w:rsidP="001962A8" w:rsidRDefault="00B756B3" w14:paraId="52C1F5F5" w14:textId="77777777">
      <w:pPr>
        <w:jc w:val="both"/>
        <w:rPr>
          <w:rFonts w:ascii="Arial" w:hAnsi="Arial" w:cs="Arial"/>
        </w:rPr>
      </w:pPr>
    </w:p>
    <w:p w:rsidRPr="00B84325" w:rsidR="00B756B3" w:rsidP="001962A8" w:rsidRDefault="00B756B3" w14:paraId="7605955D" w14:textId="77777777">
      <w:pPr>
        <w:jc w:val="both"/>
        <w:rPr>
          <w:rFonts w:ascii="Arial" w:hAnsi="Arial" w:cs="Arial"/>
        </w:rPr>
      </w:pPr>
    </w:p>
    <w:p w:rsidRPr="00B84325" w:rsidR="0084511E" w:rsidP="001962A8" w:rsidRDefault="0084511E" w14:paraId="4F3FF710" w14:textId="77777777">
      <w:pPr>
        <w:jc w:val="both"/>
        <w:rPr>
          <w:rFonts w:ascii="Arial" w:hAnsi="Arial" w:cs="Arial"/>
        </w:rPr>
      </w:pPr>
    </w:p>
    <w:sectPr w:rsidRPr="00B84325" w:rsidR="00845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9C0442"/>
    <w:multiLevelType w:val="hybridMultilevel"/>
    <w:tmpl w:val="1C52D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055119"/>
    <w:multiLevelType w:val="hybridMultilevel"/>
    <w:tmpl w:val="83585130"/>
    <w:lvl w:ilvl="0" w:tplc="0CA0CB9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1AF6207"/>
    <w:multiLevelType w:val="hybridMultilevel"/>
    <w:tmpl w:val="A68E20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10"/>
  <w:hideGrammaticalErrors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23"/>
    <w:rsid w:val="0000284A"/>
    <w:rsid w:val="00003AA7"/>
    <w:rsid w:val="00003EDE"/>
    <w:rsid w:val="00004A4C"/>
    <w:rsid w:val="00005466"/>
    <w:rsid w:val="00011F6B"/>
    <w:rsid w:val="000122BA"/>
    <w:rsid w:val="00013464"/>
    <w:rsid w:val="00016CCC"/>
    <w:rsid w:val="00021E8B"/>
    <w:rsid w:val="00024214"/>
    <w:rsid w:val="000247C1"/>
    <w:rsid w:val="0002513B"/>
    <w:rsid w:val="000256D5"/>
    <w:rsid w:val="00031C21"/>
    <w:rsid w:val="0003213E"/>
    <w:rsid w:val="00032D60"/>
    <w:rsid w:val="0003493A"/>
    <w:rsid w:val="000370D9"/>
    <w:rsid w:val="00037500"/>
    <w:rsid w:val="00037B14"/>
    <w:rsid w:val="00041160"/>
    <w:rsid w:val="00041723"/>
    <w:rsid w:val="00043B66"/>
    <w:rsid w:val="000456FC"/>
    <w:rsid w:val="00045F43"/>
    <w:rsid w:val="00052D17"/>
    <w:rsid w:val="00054173"/>
    <w:rsid w:val="000542A8"/>
    <w:rsid w:val="00056A3F"/>
    <w:rsid w:val="00057AD8"/>
    <w:rsid w:val="000634AA"/>
    <w:rsid w:val="000634BE"/>
    <w:rsid w:val="00063E55"/>
    <w:rsid w:val="00064AE2"/>
    <w:rsid w:val="00065AEC"/>
    <w:rsid w:val="00072603"/>
    <w:rsid w:val="00072868"/>
    <w:rsid w:val="00073D04"/>
    <w:rsid w:val="0007678D"/>
    <w:rsid w:val="00085091"/>
    <w:rsid w:val="00085A9E"/>
    <w:rsid w:val="00086AAE"/>
    <w:rsid w:val="00086BF3"/>
    <w:rsid w:val="00090215"/>
    <w:rsid w:val="00090F95"/>
    <w:rsid w:val="00091089"/>
    <w:rsid w:val="000914E4"/>
    <w:rsid w:val="000916CB"/>
    <w:rsid w:val="0009423F"/>
    <w:rsid w:val="000A27BF"/>
    <w:rsid w:val="000A2942"/>
    <w:rsid w:val="000A5812"/>
    <w:rsid w:val="000A69C0"/>
    <w:rsid w:val="000B2A91"/>
    <w:rsid w:val="000B461A"/>
    <w:rsid w:val="000B6A77"/>
    <w:rsid w:val="000B6F00"/>
    <w:rsid w:val="000C0F5F"/>
    <w:rsid w:val="000C1F02"/>
    <w:rsid w:val="000C3475"/>
    <w:rsid w:val="000C34C8"/>
    <w:rsid w:val="000C413D"/>
    <w:rsid w:val="000C606F"/>
    <w:rsid w:val="000C66D0"/>
    <w:rsid w:val="000D005D"/>
    <w:rsid w:val="000D014A"/>
    <w:rsid w:val="000D1D2F"/>
    <w:rsid w:val="000D3AA9"/>
    <w:rsid w:val="000D6567"/>
    <w:rsid w:val="000D6DEF"/>
    <w:rsid w:val="000D7CCD"/>
    <w:rsid w:val="000E049D"/>
    <w:rsid w:val="000E0532"/>
    <w:rsid w:val="000E5994"/>
    <w:rsid w:val="000E5A7B"/>
    <w:rsid w:val="000E5C7B"/>
    <w:rsid w:val="000E5DD1"/>
    <w:rsid w:val="000E6145"/>
    <w:rsid w:val="000F6D0F"/>
    <w:rsid w:val="00100677"/>
    <w:rsid w:val="00103769"/>
    <w:rsid w:val="00104828"/>
    <w:rsid w:val="00106154"/>
    <w:rsid w:val="001061A8"/>
    <w:rsid w:val="001062EC"/>
    <w:rsid w:val="00107815"/>
    <w:rsid w:val="00112F11"/>
    <w:rsid w:val="00113417"/>
    <w:rsid w:val="00114342"/>
    <w:rsid w:val="00114E64"/>
    <w:rsid w:val="00114FC2"/>
    <w:rsid w:val="00116745"/>
    <w:rsid w:val="00116B89"/>
    <w:rsid w:val="0011703C"/>
    <w:rsid w:val="00117B75"/>
    <w:rsid w:val="001238CE"/>
    <w:rsid w:val="0012524B"/>
    <w:rsid w:val="00125F2A"/>
    <w:rsid w:val="00131C77"/>
    <w:rsid w:val="001320B6"/>
    <w:rsid w:val="0013215D"/>
    <w:rsid w:val="0013404C"/>
    <w:rsid w:val="00135D6E"/>
    <w:rsid w:val="0013674C"/>
    <w:rsid w:val="001376FA"/>
    <w:rsid w:val="00142BD9"/>
    <w:rsid w:val="00144568"/>
    <w:rsid w:val="001447DF"/>
    <w:rsid w:val="00151034"/>
    <w:rsid w:val="001523B8"/>
    <w:rsid w:val="00153BC4"/>
    <w:rsid w:val="00155B68"/>
    <w:rsid w:val="00156FEE"/>
    <w:rsid w:val="00160908"/>
    <w:rsid w:val="0016263E"/>
    <w:rsid w:val="001639BB"/>
    <w:rsid w:val="00163B17"/>
    <w:rsid w:val="00164C1E"/>
    <w:rsid w:val="00165BA2"/>
    <w:rsid w:val="0016603D"/>
    <w:rsid w:val="00166569"/>
    <w:rsid w:val="001705A9"/>
    <w:rsid w:val="00170F4F"/>
    <w:rsid w:val="001805FF"/>
    <w:rsid w:val="0018099B"/>
    <w:rsid w:val="00180E52"/>
    <w:rsid w:val="0018244B"/>
    <w:rsid w:val="0018474B"/>
    <w:rsid w:val="001872DF"/>
    <w:rsid w:val="00187963"/>
    <w:rsid w:val="00187BE5"/>
    <w:rsid w:val="0019044C"/>
    <w:rsid w:val="00190B26"/>
    <w:rsid w:val="001942E5"/>
    <w:rsid w:val="001962A8"/>
    <w:rsid w:val="0019663A"/>
    <w:rsid w:val="001973F5"/>
    <w:rsid w:val="001976E9"/>
    <w:rsid w:val="00197D84"/>
    <w:rsid w:val="001A0A03"/>
    <w:rsid w:val="001A10B8"/>
    <w:rsid w:val="001A2C03"/>
    <w:rsid w:val="001A3E4E"/>
    <w:rsid w:val="001A45E0"/>
    <w:rsid w:val="001A562A"/>
    <w:rsid w:val="001A7C09"/>
    <w:rsid w:val="001A7E85"/>
    <w:rsid w:val="001B0B8B"/>
    <w:rsid w:val="001B11E0"/>
    <w:rsid w:val="001B1695"/>
    <w:rsid w:val="001B1FCA"/>
    <w:rsid w:val="001B58DB"/>
    <w:rsid w:val="001C03F4"/>
    <w:rsid w:val="001C2B7D"/>
    <w:rsid w:val="001C3A39"/>
    <w:rsid w:val="001C3E66"/>
    <w:rsid w:val="001C4896"/>
    <w:rsid w:val="001C6CCD"/>
    <w:rsid w:val="001D0024"/>
    <w:rsid w:val="001D083C"/>
    <w:rsid w:val="001D108D"/>
    <w:rsid w:val="001D1BE4"/>
    <w:rsid w:val="001D53CE"/>
    <w:rsid w:val="001D5542"/>
    <w:rsid w:val="001D5ADA"/>
    <w:rsid w:val="001E0060"/>
    <w:rsid w:val="001E1207"/>
    <w:rsid w:val="001E15BF"/>
    <w:rsid w:val="001E3DA2"/>
    <w:rsid w:val="001E5C10"/>
    <w:rsid w:val="001E6302"/>
    <w:rsid w:val="001E7B4A"/>
    <w:rsid w:val="001F0167"/>
    <w:rsid w:val="001F09C3"/>
    <w:rsid w:val="001F38A2"/>
    <w:rsid w:val="001F48EC"/>
    <w:rsid w:val="001F5135"/>
    <w:rsid w:val="001F5E58"/>
    <w:rsid w:val="001F5E81"/>
    <w:rsid w:val="001F672A"/>
    <w:rsid w:val="00200BC1"/>
    <w:rsid w:val="00200CB8"/>
    <w:rsid w:val="0020220A"/>
    <w:rsid w:val="00204327"/>
    <w:rsid w:val="002133E0"/>
    <w:rsid w:val="00215492"/>
    <w:rsid w:val="0021550F"/>
    <w:rsid w:val="00216547"/>
    <w:rsid w:val="0021750D"/>
    <w:rsid w:val="00222C23"/>
    <w:rsid w:val="0022358E"/>
    <w:rsid w:val="00224F66"/>
    <w:rsid w:val="0023224F"/>
    <w:rsid w:val="0023332D"/>
    <w:rsid w:val="002341EF"/>
    <w:rsid w:val="00236E3E"/>
    <w:rsid w:val="0023792F"/>
    <w:rsid w:val="002459F5"/>
    <w:rsid w:val="002511CD"/>
    <w:rsid w:val="00251577"/>
    <w:rsid w:val="00252561"/>
    <w:rsid w:val="0025337D"/>
    <w:rsid w:val="002534A1"/>
    <w:rsid w:val="0025455C"/>
    <w:rsid w:val="00254DFA"/>
    <w:rsid w:val="00255FBB"/>
    <w:rsid w:val="00256679"/>
    <w:rsid w:val="00260754"/>
    <w:rsid w:val="002617D4"/>
    <w:rsid w:val="0026604A"/>
    <w:rsid w:val="002673D3"/>
    <w:rsid w:val="002702F3"/>
    <w:rsid w:val="00270C8D"/>
    <w:rsid w:val="0027258A"/>
    <w:rsid w:val="00273810"/>
    <w:rsid w:val="00274289"/>
    <w:rsid w:val="002752E8"/>
    <w:rsid w:val="00275D18"/>
    <w:rsid w:val="00276FA4"/>
    <w:rsid w:val="0028035B"/>
    <w:rsid w:val="0028122A"/>
    <w:rsid w:val="00281723"/>
    <w:rsid w:val="00281974"/>
    <w:rsid w:val="00281E6F"/>
    <w:rsid w:val="00281F36"/>
    <w:rsid w:val="00282BA3"/>
    <w:rsid w:val="002837AD"/>
    <w:rsid w:val="002876CD"/>
    <w:rsid w:val="00290F66"/>
    <w:rsid w:val="002919AC"/>
    <w:rsid w:val="00295FA0"/>
    <w:rsid w:val="002A6A83"/>
    <w:rsid w:val="002A7DB6"/>
    <w:rsid w:val="002B0C74"/>
    <w:rsid w:val="002B4635"/>
    <w:rsid w:val="002B49AF"/>
    <w:rsid w:val="002C1C6E"/>
    <w:rsid w:val="002D0C61"/>
    <w:rsid w:val="002E1372"/>
    <w:rsid w:val="002E1EB9"/>
    <w:rsid w:val="002E2FCB"/>
    <w:rsid w:val="002E651E"/>
    <w:rsid w:val="002F1731"/>
    <w:rsid w:val="002F2934"/>
    <w:rsid w:val="002F54F9"/>
    <w:rsid w:val="00301ACD"/>
    <w:rsid w:val="00302706"/>
    <w:rsid w:val="003049A5"/>
    <w:rsid w:val="00305055"/>
    <w:rsid w:val="003140E5"/>
    <w:rsid w:val="00317951"/>
    <w:rsid w:val="00320F10"/>
    <w:rsid w:val="00326807"/>
    <w:rsid w:val="00332955"/>
    <w:rsid w:val="00333780"/>
    <w:rsid w:val="003352AC"/>
    <w:rsid w:val="003352CB"/>
    <w:rsid w:val="00336031"/>
    <w:rsid w:val="00340397"/>
    <w:rsid w:val="003408A9"/>
    <w:rsid w:val="003423CF"/>
    <w:rsid w:val="00346F97"/>
    <w:rsid w:val="00350EC6"/>
    <w:rsid w:val="00351604"/>
    <w:rsid w:val="00356048"/>
    <w:rsid w:val="003623EF"/>
    <w:rsid w:val="00362E9E"/>
    <w:rsid w:val="00366324"/>
    <w:rsid w:val="00372344"/>
    <w:rsid w:val="003745D1"/>
    <w:rsid w:val="003763A0"/>
    <w:rsid w:val="00380419"/>
    <w:rsid w:val="003814A7"/>
    <w:rsid w:val="003814AD"/>
    <w:rsid w:val="003819A0"/>
    <w:rsid w:val="0038230A"/>
    <w:rsid w:val="00382BD6"/>
    <w:rsid w:val="00383054"/>
    <w:rsid w:val="003847F4"/>
    <w:rsid w:val="00385236"/>
    <w:rsid w:val="00385586"/>
    <w:rsid w:val="0038689F"/>
    <w:rsid w:val="00393233"/>
    <w:rsid w:val="00396912"/>
    <w:rsid w:val="003A0814"/>
    <w:rsid w:val="003A08E8"/>
    <w:rsid w:val="003A1644"/>
    <w:rsid w:val="003A1ADA"/>
    <w:rsid w:val="003A5142"/>
    <w:rsid w:val="003A573B"/>
    <w:rsid w:val="003A5F1D"/>
    <w:rsid w:val="003A6203"/>
    <w:rsid w:val="003B00B5"/>
    <w:rsid w:val="003B7BD2"/>
    <w:rsid w:val="003B7D99"/>
    <w:rsid w:val="003C016F"/>
    <w:rsid w:val="003C1EBB"/>
    <w:rsid w:val="003C60C6"/>
    <w:rsid w:val="003C7231"/>
    <w:rsid w:val="003D00F6"/>
    <w:rsid w:val="003D20C3"/>
    <w:rsid w:val="003D48BF"/>
    <w:rsid w:val="003D546E"/>
    <w:rsid w:val="003D6016"/>
    <w:rsid w:val="003E0370"/>
    <w:rsid w:val="003E18C1"/>
    <w:rsid w:val="003E34A8"/>
    <w:rsid w:val="003E609C"/>
    <w:rsid w:val="003E7924"/>
    <w:rsid w:val="003E797F"/>
    <w:rsid w:val="003F233B"/>
    <w:rsid w:val="003F24E9"/>
    <w:rsid w:val="003F341D"/>
    <w:rsid w:val="003F4F71"/>
    <w:rsid w:val="003F6901"/>
    <w:rsid w:val="003F6CF9"/>
    <w:rsid w:val="003F7A72"/>
    <w:rsid w:val="004013A8"/>
    <w:rsid w:val="0040682E"/>
    <w:rsid w:val="00406F5A"/>
    <w:rsid w:val="00410921"/>
    <w:rsid w:val="0041472E"/>
    <w:rsid w:val="0041651A"/>
    <w:rsid w:val="00417C41"/>
    <w:rsid w:val="0042250F"/>
    <w:rsid w:val="00423F3A"/>
    <w:rsid w:val="004264C5"/>
    <w:rsid w:val="00432429"/>
    <w:rsid w:val="00442874"/>
    <w:rsid w:val="00443168"/>
    <w:rsid w:val="00443537"/>
    <w:rsid w:val="00443757"/>
    <w:rsid w:val="00443D62"/>
    <w:rsid w:val="004447AD"/>
    <w:rsid w:val="00466140"/>
    <w:rsid w:val="00467AF4"/>
    <w:rsid w:val="00470C1B"/>
    <w:rsid w:val="00474446"/>
    <w:rsid w:val="00476C74"/>
    <w:rsid w:val="0048271E"/>
    <w:rsid w:val="00495D96"/>
    <w:rsid w:val="004A107F"/>
    <w:rsid w:val="004A1201"/>
    <w:rsid w:val="004B0B31"/>
    <w:rsid w:val="004B0EA1"/>
    <w:rsid w:val="004B13DB"/>
    <w:rsid w:val="004B230A"/>
    <w:rsid w:val="004B529C"/>
    <w:rsid w:val="004B5D07"/>
    <w:rsid w:val="004B6664"/>
    <w:rsid w:val="004C360C"/>
    <w:rsid w:val="004C5098"/>
    <w:rsid w:val="004D26E5"/>
    <w:rsid w:val="004D3889"/>
    <w:rsid w:val="004D5F6C"/>
    <w:rsid w:val="004D768A"/>
    <w:rsid w:val="004E088D"/>
    <w:rsid w:val="004E0F20"/>
    <w:rsid w:val="004E1A8F"/>
    <w:rsid w:val="004E60E1"/>
    <w:rsid w:val="004F1344"/>
    <w:rsid w:val="004F1448"/>
    <w:rsid w:val="004F169A"/>
    <w:rsid w:val="004F1FF2"/>
    <w:rsid w:val="004F2255"/>
    <w:rsid w:val="004F3432"/>
    <w:rsid w:val="004F7115"/>
    <w:rsid w:val="00500A99"/>
    <w:rsid w:val="00501571"/>
    <w:rsid w:val="0050187D"/>
    <w:rsid w:val="005032C6"/>
    <w:rsid w:val="00503E4E"/>
    <w:rsid w:val="00507293"/>
    <w:rsid w:val="0051154D"/>
    <w:rsid w:val="00516AD1"/>
    <w:rsid w:val="0051711A"/>
    <w:rsid w:val="005175C9"/>
    <w:rsid w:val="00517C56"/>
    <w:rsid w:val="005202F4"/>
    <w:rsid w:val="00521F22"/>
    <w:rsid w:val="00523C23"/>
    <w:rsid w:val="00524DCF"/>
    <w:rsid w:val="00527FE1"/>
    <w:rsid w:val="00535307"/>
    <w:rsid w:val="005432AD"/>
    <w:rsid w:val="00550134"/>
    <w:rsid w:val="00551935"/>
    <w:rsid w:val="005565F8"/>
    <w:rsid w:val="00561982"/>
    <w:rsid w:val="00561B2F"/>
    <w:rsid w:val="005622F7"/>
    <w:rsid w:val="0056386F"/>
    <w:rsid w:val="00565BAF"/>
    <w:rsid w:val="0056621D"/>
    <w:rsid w:val="00573423"/>
    <w:rsid w:val="005749B4"/>
    <w:rsid w:val="005757E0"/>
    <w:rsid w:val="005808B6"/>
    <w:rsid w:val="00580B75"/>
    <w:rsid w:val="00580C22"/>
    <w:rsid w:val="005822D6"/>
    <w:rsid w:val="005853AA"/>
    <w:rsid w:val="00585A1E"/>
    <w:rsid w:val="005867D9"/>
    <w:rsid w:val="0058779C"/>
    <w:rsid w:val="005902D1"/>
    <w:rsid w:val="00594149"/>
    <w:rsid w:val="0059483E"/>
    <w:rsid w:val="00594ECD"/>
    <w:rsid w:val="00594F46"/>
    <w:rsid w:val="005960D0"/>
    <w:rsid w:val="00597236"/>
    <w:rsid w:val="005A2461"/>
    <w:rsid w:val="005A39F7"/>
    <w:rsid w:val="005A5115"/>
    <w:rsid w:val="005A5C6B"/>
    <w:rsid w:val="005A60BA"/>
    <w:rsid w:val="005B11E9"/>
    <w:rsid w:val="005B29C3"/>
    <w:rsid w:val="005B3567"/>
    <w:rsid w:val="005C161F"/>
    <w:rsid w:val="005C1CF7"/>
    <w:rsid w:val="005C6F92"/>
    <w:rsid w:val="005C7AA8"/>
    <w:rsid w:val="005D1F0D"/>
    <w:rsid w:val="005E09D5"/>
    <w:rsid w:val="005E2DBA"/>
    <w:rsid w:val="005E3D5C"/>
    <w:rsid w:val="005E6ACB"/>
    <w:rsid w:val="005E79A1"/>
    <w:rsid w:val="005F0858"/>
    <w:rsid w:val="005F11B8"/>
    <w:rsid w:val="005F77E3"/>
    <w:rsid w:val="006050AE"/>
    <w:rsid w:val="006101DE"/>
    <w:rsid w:val="00610AE0"/>
    <w:rsid w:val="006169E9"/>
    <w:rsid w:val="00616E8C"/>
    <w:rsid w:val="00616F30"/>
    <w:rsid w:val="0061709B"/>
    <w:rsid w:val="006255D3"/>
    <w:rsid w:val="006255E2"/>
    <w:rsid w:val="006300D4"/>
    <w:rsid w:val="00631445"/>
    <w:rsid w:val="006409BC"/>
    <w:rsid w:val="00642CB2"/>
    <w:rsid w:val="00646582"/>
    <w:rsid w:val="006473E3"/>
    <w:rsid w:val="00650D4B"/>
    <w:rsid w:val="006550FF"/>
    <w:rsid w:val="00661CE3"/>
    <w:rsid w:val="006624B9"/>
    <w:rsid w:val="00664FAD"/>
    <w:rsid w:val="00670604"/>
    <w:rsid w:val="00672C2D"/>
    <w:rsid w:val="00673261"/>
    <w:rsid w:val="00675D76"/>
    <w:rsid w:val="0068000B"/>
    <w:rsid w:val="00683076"/>
    <w:rsid w:val="00694014"/>
    <w:rsid w:val="00694E93"/>
    <w:rsid w:val="006967E8"/>
    <w:rsid w:val="00697959"/>
    <w:rsid w:val="006A6F6D"/>
    <w:rsid w:val="006B05EA"/>
    <w:rsid w:val="006B1C59"/>
    <w:rsid w:val="006B26C5"/>
    <w:rsid w:val="006B54A0"/>
    <w:rsid w:val="006B5615"/>
    <w:rsid w:val="006C0764"/>
    <w:rsid w:val="006C0EDC"/>
    <w:rsid w:val="006C1FA2"/>
    <w:rsid w:val="006C77DF"/>
    <w:rsid w:val="006D0C6A"/>
    <w:rsid w:val="006D12E9"/>
    <w:rsid w:val="006D17FD"/>
    <w:rsid w:val="006D290C"/>
    <w:rsid w:val="006D3959"/>
    <w:rsid w:val="006D3FF9"/>
    <w:rsid w:val="006D5178"/>
    <w:rsid w:val="006E11BA"/>
    <w:rsid w:val="006E13AB"/>
    <w:rsid w:val="006E2192"/>
    <w:rsid w:val="006E3DFF"/>
    <w:rsid w:val="006E54EF"/>
    <w:rsid w:val="006E713C"/>
    <w:rsid w:val="006F0430"/>
    <w:rsid w:val="006F2ADB"/>
    <w:rsid w:val="006F3787"/>
    <w:rsid w:val="006F71BD"/>
    <w:rsid w:val="0070006B"/>
    <w:rsid w:val="00700BAE"/>
    <w:rsid w:val="00702D67"/>
    <w:rsid w:val="00706D66"/>
    <w:rsid w:val="0071015F"/>
    <w:rsid w:val="00711551"/>
    <w:rsid w:val="0071577F"/>
    <w:rsid w:val="007208D1"/>
    <w:rsid w:val="00723A1F"/>
    <w:rsid w:val="00723E66"/>
    <w:rsid w:val="0072407B"/>
    <w:rsid w:val="0072573B"/>
    <w:rsid w:val="00726CFA"/>
    <w:rsid w:val="0073196E"/>
    <w:rsid w:val="0073481B"/>
    <w:rsid w:val="007366B4"/>
    <w:rsid w:val="00737102"/>
    <w:rsid w:val="00740203"/>
    <w:rsid w:val="00741B17"/>
    <w:rsid w:val="0074239D"/>
    <w:rsid w:val="007426FF"/>
    <w:rsid w:val="00746DBA"/>
    <w:rsid w:val="00747C54"/>
    <w:rsid w:val="00747C9D"/>
    <w:rsid w:val="00752121"/>
    <w:rsid w:val="0075481B"/>
    <w:rsid w:val="00763598"/>
    <w:rsid w:val="00763F9F"/>
    <w:rsid w:val="0076760A"/>
    <w:rsid w:val="0077257F"/>
    <w:rsid w:val="00775CF4"/>
    <w:rsid w:val="0077765E"/>
    <w:rsid w:val="00784631"/>
    <w:rsid w:val="0078541D"/>
    <w:rsid w:val="0078572C"/>
    <w:rsid w:val="00785FFA"/>
    <w:rsid w:val="00786588"/>
    <w:rsid w:val="00787C17"/>
    <w:rsid w:val="00791CC0"/>
    <w:rsid w:val="00792AC5"/>
    <w:rsid w:val="00794D2E"/>
    <w:rsid w:val="00795748"/>
    <w:rsid w:val="00797F61"/>
    <w:rsid w:val="007A0EF9"/>
    <w:rsid w:val="007A2349"/>
    <w:rsid w:val="007A242E"/>
    <w:rsid w:val="007A4BBD"/>
    <w:rsid w:val="007B06BC"/>
    <w:rsid w:val="007B150C"/>
    <w:rsid w:val="007B2113"/>
    <w:rsid w:val="007B5EBE"/>
    <w:rsid w:val="007B7530"/>
    <w:rsid w:val="007C0A06"/>
    <w:rsid w:val="007C24BE"/>
    <w:rsid w:val="007C7E77"/>
    <w:rsid w:val="007D2A96"/>
    <w:rsid w:val="007D618C"/>
    <w:rsid w:val="007E0DD7"/>
    <w:rsid w:val="007E106A"/>
    <w:rsid w:val="007E23C4"/>
    <w:rsid w:val="007E2EDB"/>
    <w:rsid w:val="007E469E"/>
    <w:rsid w:val="007E4E19"/>
    <w:rsid w:val="007E6F55"/>
    <w:rsid w:val="007E7851"/>
    <w:rsid w:val="007F00D8"/>
    <w:rsid w:val="007F1BBF"/>
    <w:rsid w:val="007F6137"/>
    <w:rsid w:val="007F6FE4"/>
    <w:rsid w:val="007F71C9"/>
    <w:rsid w:val="00800AEC"/>
    <w:rsid w:val="008039B0"/>
    <w:rsid w:val="0080428C"/>
    <w:rsid w:val="0080788D"/>
    <w:rsid w:val="00807FE1"/>
    <w:rsid w:val="00810E93"/>
    <w:rsid w:val="00811B3F"/>
    <w:rsid w:val="008137D8"/>
    <w:rsid w:val="00815DE0"/>
    <w:rsid w:val="0082115B"/>
    <w:rsid w:val="0082564D"/>
    <w:rsid w:val="0083024C"/>
    <w:rsid w:val="00833927"/>
    <w:rsid w:val="008409E8"/>
    <w:rsid w:val="008441CC"/>
    <w:rsid w:val="0084511E"/>
    <w:rsid w:val="00847C51"/>
    <w:rsid w:val="00851130"/>
    <w:rsid w:val="008537E3"/>
    <w:rsid w:val="00854A29"/>
    <w:rsid w:val="00854BC0"/>
    <w:rsid w:val="008553D3"/>
    <w:rsid w:val="00856DFC"/>
    <w:rsid w:val="00860A8C"/>
    <w:rsid w:val="00865F64"/>
    <w:rsid w:val="008706A4"/>
    <w:rsid w:val="00870C45"/>
    <w:rsid w:val="0087475D"/>
    <w:rsid w:val="008768F7"/>
    <w:rsid w:val="00876AA0"/>
    <w:rsid w:val="00876C3C"/>
    <w:rsid w:val="00880CC4"/>
    <w:rsid w:val="00882FF9"/>
    <w:rsid w:val="008877B4"/>
    <w:rsid w:val="00891114"/>
    <w:rsid w:val="00892679"/>
    <w:rsid w:val="00895CF9"/>
    <w:rsid w:val="0089657F"/>
    <w:rsid w:val="00896BD3"/>
    <w:rsid w:val="008A150A"/>
    <w:rsid w:val="008A2F90"/>
    <w:rsid w:val="008A5B44"/>
    <w:rsid w:val="008B4D6C"/>
    <w:rsid w:val="008C1FF2"/>
    <w:rsid w:val="008C2BD1"/>
    <w:rsid w:val="008C4761"/>
    <w:rsid w:val="008C747C"/>
    <w:rsid w:val="008C754B"/>
    <w:rsid w:val="008D24E7"/>
    <w:rsid w:val="008D2615"/>
    <w:rsid w:val="008D447C"/>
    <w:rsid w:val="008D7789"/>
    <w:rsid w:val="008E0706"/>
    <w:rsid w:val="008E5284"/>
    <w:rsid w:val="008E5D14"/>
    <w:rsid w:val="008E5E1F"/>
    <w:rsid w:val="008E6224"/>
    <w:rsid w:val="008E769B"/>
    <w:rsid w:val="008F1890"/>
    <w:rsid w:val="008F5ECF"/>
    <w:rsid w:val="0090137B"/>
    <w:rsid w:val="00902601"/>
    <w:rsid w:val="009030C3"/>
    <w:rsid w:val="00904E00"/>
    <w:rsid w:val="00910951"/>
    <w:rsid w:val="0091348A"/>
    <w:rsid w:val="0091590E"/>
    <w:rsid w:val="009170A0"/>
    <w:rsid w:val="009207FE"/>
    <w:rsid w:val="00920ECE"/>
    <w:rsid w:val="00921DC2"/>
    <w:rsid w:val="009255DE"/>
    <w:rsid w:val="00925838"/>
    <w:rsid w:val="00932D1A"/>
    <w:rsid w:val="00933EA0"/>
    <w:rsid w:val="00936F60"/>
    <w:rsid w:val="00941B36"/>
    <w:rsid w:val="00941D93"/>
    <w:rsid w:val="00941F07"/>
    <w:rsid w:val="00944122"/>
    <w:rsid w:val="009442B6"/>
    <w:rsid w:val="00945672"/>
    <w:rsid w:val="009479D1"/>
    <w:rsid w:val="00947DD8"/>
    <w:rsid w:val="00961824"/>
    <w:rsid w:val="009621AD"/>
    <w:rsid w:val="009621B8"/>
    <w:rsid w:val="00965A67"/>
    <w:rsid w:val="0096603E"/>
    <w:rsid w:val="00966280"/>
    <w:rsid w:val="00972B55"/>
    <w:rsid w:val="00973C6C"/>
    <w:rsid w:val="00981FEA"/>
    <w:rsid w:val="0098269A"/>
    <w:rsid w:val="00982D9E"/>
    <w:rsid w:val="00987284"/>
    <w:rsid w:val="00987D82"/>
    <w:rsid w:val="0099149F"/>
    <w:rsid w:val="00997B35"/>
    <w:rsid w:val="009A1B51"/>
    <w:rsid w:val="009A37FF"/>
    <w:rsid w:val="009A4860"/>
    <w:rsid w:val="009A75F3"/>
    <w:rsid w:val="009B4E29"/>
    <w:rsid w:val="009B5413"/>
    <w:rsid w:val="009C0BBE"/>
    <w:rsid w:val="009C52FC"/>
    <w:rsid w:val="009C5BA1"/>
    <w:rsid w:val="009C7A4A"/>
    <w:rsid w:val="009D10B9"/>
    <w:rsid w:val="009D33BC"/>
    <w:rsid w:val="009D4999"/>
    <w:rsid w:val="009D5352"/>
    <w:rsid w:val="009D5EF4"/>
    <w:rsid w:val="009D7536"/>
    <w:rsid w:val="009E1A2F"/>
    <w:rsid w:val="009E2B3A"/>
    <w:rsid w:val="009E4558"/>
    <w:rsid w:val="009E4E92"/>
    <w:rsid w:val="009F3D86"/>
    <w:rsid w:val="009F3DE3"/>
    <w:rsid w:val="009F4C58"/>
    <w:rsid w:val="009F6202"/>
    <w:rsid w:val="009F63D1"/>
    <w:rsid w:val="009F729B"/>
    <w:rsid w:val="00A01A1B"/>
    <w:rsid w:val="00A04C2F"/>
    <w:rsid w:val="00A06190"/>
    <w:rsid w:val="00A07172"/>
    <w:rsid w:val="00A078F7"/>
    <w:rsid w:val="00A07B10"/>
    <w:rsid w:val="00A10C5F"/>
    <w:rsid w:val="00A13432"/>
    <w:rsid w:val="00A146AA"/>
    <w:rsid w:val="00A14957"/>
    <w:rsid w:val="00A170BB"/>
    <w:rsid w:val="00A2025C"/>
    <w:rsid w:val="00A21EFF"/>
    <w:rsid w:val="00A221F6"/>
    <w:rsid w:val="00A2272C"/>
    <w:rsid w:val="00A2340B"/>
    <w:rsid w:val="00A2450D"/>
    <w:rsid w:val="00A24B4E"/>
    <w:rsid w:val="00A24B84"/>
    <w:rsid w:val="00A3070F"/>
    <w:rsid w:val="00A355FC"/>
    <w:rsid w:val="00A35D25"/>
    <w:rsid w:val="00A37B48"/>
    <w:rsid w:val="00A40A08"/>
    <w:rsid w:val="00A4175A"/>
    <w:rsid w:val="00A41A9E"/>
    <w:rsid w:val="00A4262F"/>
    <w:rsid w:val="00A45B1D"/>
    <w:rsid w:val="00A45E07"/>
    <w:rsid w:val="00A460B1"/>
    <w:rsid w:val="00A47595"/>
    <w:rsid w:val="00A50B79"/>
    <w:rsid w:val="00A53547"/>
    <w:rsid w:val="00A5542E"/>
    <w:rsid w:val="00A60DC5"/>
    <w:rsid w:val="00A632C7"/>
    <w:rsid w:val="00A658A8"/>
    <w:rsid w:val="00A67936"/>
    <w:rsid w:val="00A70E31"/>
    <w:rsid w:val="00A71720"/>
    <w:rsid w:val="00A739BA"/>
    <w:rsid w:val="00A73B1F"/>
    <w:rsid w:val="00A759C6"/>
    <w:rsid w:val="00A75F2C"/>
    <w:rsid w:val="00A762B1"/>
    <w:rsid w:val="00A8131E"/>
    <w:rsid w:val="00A815EF"/>
    <w:rsid w:val="00A82413"/>
    <w:rsid w:val="00A85FD7"/>
    <w:rsid w:val="00A86853"/>
    <w:rsid w:val="00A904AE"/>
    <w:rsid w:val="00A91F8E"/>
    <w:rsid w:val="00A91FC4"/>
    <w:rsid w:val="00A92800"/>
    <w:rsid w:val="00A93A2D"/>
    <w:rsid w:val="00A94924"/>
    <w:rsid w:val="00AA0BDA"/>
    <w:rsid w:val="00AA1C7F"/>
    <w:rsid w:val="00AB25AE"/>
    <w:rsid w:val="00AB28AF"/>
    <w:rsid w:val="00AB2E99"/>
    <w:rsid w:val="00AC0738"/>
    <w:rsid w:val="00AC3909"/>
    <w:rsid w:val="00AC57C6"/>
    <w:rsid w:val="00AC6518"/>
    <w:rsid w:val="00AD0C22"/>
    <w:rsid w:val="00AD3392"/>
    <w:rsid w:val="00AD43DD"/>
    <w:rsid w:val="00AD44E6"/>
    <w:rsid w:val="00AD50F6"/>
    <w:rsid w:val="00AD541C"/>
    <w:rsid w:val="00AD7C05"/>
    <w:rsid w:val="00AE1133"/>
    <w:rsid w:val="00AE13FD"/>
    <w:rsid w:val="00AE555C"/>
    <w:rsid w:val="00AE5B10"/>
    <w:rsid w:val="00AE5D91"/>
    <w:rsid w:val="00AE64EE"/>
    <w:rsid w:val="00AF59A4"/>
    <w:rsid w:val="00AF5A55"/>
    <w:rsid w:val="00AF6F22"/>
    <w:rsid w:val="00AF7964"/>
    <w:rsid w:val="00B021D3"/>
    <w:rsid w:val="00B0714E"/>
    <w:rsid w:val="00B110F5"/>
    <w:rsid w:val="00B223B3"/>
    <w:rsid w:val="00B22897"/>
    <w:rsid w:val="00B27ED5"/>
    <w:rsid w:val="00B324B3"/>
    <w:rsid w:val="00B330D1"/>
    <w:rsid w:val="00B34100"/>
    <w:rsid w:val="00B3473F"/>
    <w:rsid w:val="00B3612C"/>
    <w:rsid w:val="00B37E89"/>
    <w:rsid w:val="00B400BC"/>
    <w:rsid w:val="00B40805"/>
    <w:rsid w:val="00B455A9"/>
    <w:rsid w:val="00B52BC5"/>
    <w:rsid w:val="00B55D73"/>
    <w:rsid w:val="00B57811"/>
    <w:rsid w:val="00B6087D"/>
    <w:rsid w:val="00B63C80"/>
    <w:rsid w:val="00B6500C"/>
    <w:rsid w:val="00B66B42"/>
    <w:rsid w:val="00B66C6C"/>
    <w:rsid w:val="00B72269"/>
    <w:rsid w:val="00B756B3"/>
    <w:rsid w:val="00B757E2"/>
    <w:rsid w:val="00B75EFE"/>
    <w:rsid w:val="00B80FB6"/>
    <w:rsid w:val="00B84325"/>
    <w:rsid w:val="00B855D3"/>
    <w:rsid w:val="00B92F68"/>
    <w:rsid w:val="00B940BE"/>
    <w:rsid w:val="00B94DF3"/>
    <w:rsid w:val="00BA2925"/>
    <w:rsid w:val="00BA43CB"/>
    <w:rsid w:val="00BA6C00"/>
    <w:rsid w:val="00BB02CC"/>
    <w:rsid w:val="00BB0851"/>
    <w:rsid w:val="00BB099F"/>
    <w:rsid w:val="00BB51FF"/>
    <w:rsid w:val="00BB6244"/>
    <w:rsid w:val="00BC39EF"/>
    <w:rsid w:val="00BC40EB"/>
    <w:rsid w:val="00BC4B23"/>
    <w:rsid w:val="00BC7105"/>
    <w:rsid w:val="00BC7357"/>
    <w:rsid w:val="00BD1346"/>
    <w:rsid w:val="00BD29E0"/>
    <w:rsid w:val="00BD447A"/>
    <w:rsid w:val="00BD4946"/>
    <w:rsid w:val="00BE00BE"/>
    <w:rsid w:val="00BE2C46"/>
    <w:rsid w:val="00BE2D46"/>
    <w:rsid w:val="00BE3D44"/>
    <w:rsid w:val="00BE75CC"/>
    <w:rsid w:val="00BF1BC0"/>
    <w:rsid w:val="00BF55AF"/>
    <w:rsid w:val="00BF5647"/>
    <w:rsid w:val="00BF652F"/>
    <w:rsid w:val="00C04E0D"/>
    <w:rsid w:val="00C05146"/>
    <w:rsid w:val="00C07A96"/>
    <w:rsid w:val="00C10502"/>
    <w:rsid w:val="00C12B4A"/>
    <w:rsid w:val="00C17379"/>
    <w:rsid w:val="00C21818"/>
    <w:rsid w:val="00C24C39"/>
    <w:rsid w:val="00C27447"/>
    <w:rsid w:val="00C27E28"/>
    <w:rsid w:val="00C3010F"/>
    <w:rsid w:val="00C305B7"/>
    <w:rsid w:val="00C3167F"/>
    <w:rsid w:val="00C3308A"/>
    <w:rsid w:val="00C3447E"/>
    <w:rsid w:val="00C35AEE"/>
    <w:rsid w:val="00C40A06"/>
    <w:rsid w:val="00C42859"/>
    <w:rsid w:val="00C444DC"/>
    <w:rsid w:val="00C50530"/>
    <w:rsid w:val="00C55D64"/>
    <w:rsid w:val="00C612AF"/>
    <w:rsid w:val="00C63ADD"/>
    <w:rsid w:val="00C66008"/>
    <w:rsid w:val="00C71816"/>
    <w:rsid w:val="00C7277E"/>
    <w:rsid w:val="00C7279A"/>
    <w:rsid w:val="00C7505E"/>
    <w:rsid w:val="00C771AF"/>
    <w:rsid w:val="00C873D6"/>
    <w:rsid w:val="00C87E0B"/>
    <w:rsid w:val="00C92181"/>
    <w:rsid w:val="00C97E95"/>
    <w:rsid w:val="00CA43F0"/>
    <w:rsid w:val="00CA4511"/>
    <w:rsid w:val="00CA5385"/>
    <w:rsid w:val="00CA53B7"/>
    <w:rsid w:val="00CA5F23"/>
    <w:rsid w:val="00CB08EF"/>
    <w:rsid w:val="00CB695D"/>
    <w:rsid w:val="00CB7418"/>
    <w:rsid w:val="00CC0651"/>
    <w:rsid w:val="00CC0BDE"/>
    <w:rsid w:val="00CC0BFF"/>
    <w:rsid w:val="00CC1284"/>
    <w:rsid w:val="00CC34F2"/>
    <w:rsid w:val="00CC3540"/>
    <w:rsid w:val="00CC3D91"/>
    <w:rsid w:val="00CC6C16"/>
    <w:rsid w:val="00CC79B1"/>
    <w:rsid w:val="00CD0C51"/>
    <w:rsid w:val="00CD165F"/>
    <w:rsid w:val="00CD1D81"/>
    <w:rsid w:val="00CD1E8F"/>
    <w:rsid w:val="00CE133F"/>
    <w:rsid w:val="00CE1FF2"/>
    <w:rsid w:val="00CE50B0"/>
    <w:rsid w:val="00CF681F"/>
    <w:rsid w:val="00D10D27"/>
    <w:rsid w:val="00D1110D"/>
    <w:rsid w:val="00D115FB"/>
    <w:rsid w:val="00D15B04"/>
    <w:rsid w:val="00D16D8D"/>
    <w:rsid w:val="00D212B1"/>
    <w:rsid w:val="00D22465"/>
    <w:rsid w:val="00D239AE"/>
    <w:rsid w:val="00D2421B"/>
    <w:rsid w:val="00D30062"/>
    <w:rsid w:val="00D30A2F"/>
    <w:rsid w:val="00D31FF8"/>
    <w:rsid w:val="00D47028"/>
    <w:rsid w:val="00D523A9"/>
    <w:rsid w:val="00D52F36"/>
    <w:rsid w:val="00D54A2C"/>
    <w:rsid w:val="00D558C6"/>
    <w:rsid w:val="00D61D7A"/>
    <w:rsid w:val="00D63344"/>
    <w:rsid w:val="00D70732"/>
    <w:rsid w:val="00D72F0E"/>
    <w:rsid w:val="00D76CC9"/>
    <w:rsid w:val="00D77D3C"/>
    <w:rsid w:val="00D80FEF"/>
    <w:rsid w:val="00D85D36"/>
    <w:rsid w:val="00D86864"/>
    <w:rsid w:val="00D93592"/>
    <w:rsid w:val="00D96DCF"/>
    <w:rsid w:val="00D96EB9"/>
    <w:rsid w:val="00DA034E"/>
    <w:rsid w:val="00DA0D37"/>
    <w:rsid w:val="00DA2B2B"/>
    <w:rsid w:val="00DA2C28"/>
    <w:rsid w:val="00DA2CE9"/>
    <w:rsid w:val="00DA2FB7"/>
    <w:rsid w:val="00DA4E0D"/>
    <w:rsid w:val="00DA7B52"/>
    <w:rsid w:val="00DB1045"/>
    <w:rsid w:val="00DB3DF6"/>
    <w:rsid w:val="00DB5115"/>
    <w:rsid w:val="00DB5D13"/>
    <w:rsid w:val="00DB715E"/>
    <w:rsid w:val="00DC1919"/>
    <w:rsid w:val="00DC5CD9"/>
    <w:rsid w:val="00DC6BA0"/>
    <w:rsid w:val="00DD0DC2"/>
    <w:rsid w:val="00DD24F9"/>
    <w:rsid w:val="00DD526A"/>
    <w:rsid w:val="00DD6327"/>
    <w:rsid w:val="00DD7A17"/>
    <w:rsid w:val="00DE24DC"/>
    <w:rsid w:val="00DE46C6"/>
    <w:rsid w:val="00DE48B5"/>
    <w:rsid w:val="00DE5FB9"/>
    <w:rsid w:val="00E0397B"/>
    <w:rsid w:val="00E101FF"/>
    <w:rsid w:val="00E10ADB"/>
    <w:rsid w:val="00E11BCC"/>
    <w:rsid w:val="00E16915"/>
    <w:rsid w:val="00E17D49"/>
    <w:rsid w:val="00E20D4E"/>
    <w:rsid w:val="00E22160"/>
    <w:rsid w:val="00E22907"/>
    <w:rsid w:val="00E23860"/>
    <w:rsid w:val="00E25109"/>
    <w:rsid w:val="00E300EF"/>
    <w:rsid w:val="00E323AD"/>
    <w:rsid w:val="00E35E2A"/>
    <w:rsid w:val="00E37803"/>
    <w:rsid w:val="00E42704"/>
    <w:rsid w:val="00E503C9"/>
    <w:rsid w:val="00E53EC2"/>
    <w:rsid w:val="00E54417"/>
    <w:rsid w:val="00E56063"/>
    <w:rsid w:val="00E608B1"/>
    <w:rsid w:val="00E60AB6"/>
    <w:rsid w:val="00E66D2A"/>
    <w:rsid w:val="00E672C3"/>
    <w:rsid w:val="00E7218C"/>
    <w:rsid w:val="00E74886"/>
    <w:rsid w:val="00E75E4B"/>
    <w:rsid w:val="00E76040"/>
    <w:rsid w:val="00E76F02"/>
    <w:rsid w:val="00E802CE"/>
    <w:rsid w:val="00E80DD3"/>
    <w:rsid w:val="00E8174E"/>
    <w:rsid w:val="00E84AA3"/>
    <w:rsid w:val="00E84C46"/>
    <w:rsid w:val="00E87F51"/>
    <w:rsid w:val="00E90430"/>
    <w:rsid w:val="00E9072B"/>
    <w:rsid w:val="00E922C3"/>
    <w:rsid w:val="00E92917"/>
    <w:rsid w:val="00E94AAC"/>
    <w:rsid w:val="00E95291"/>
    <w:rsid w:val="00EA0C9B"/>
    <w:rsid w:val="00EA1140"/>
    <w:rsid w:val="00EA17E8"/>
    <w:rsid w:val="00EA42DB"/>
    <w:rsid w:val="00EA7797"/>
    <w:rsid w:val="00EB0C43"/>
    <w:rsid w:val="00EB293D"/>
    <w:rsid w:val="00EB47D6"/>
    <w:rsid w:val="00EB6043"/>
    <w:rsid w:val="00EC1F0E"/>
    <w:rsid w:val="00EC2E81"/>
    <w:rsid w:val="00EC6167"/>
    <w:rsid w:val="00ED313C"/>
    <w:rsid w:val="00EE0835"/>
    <w:rsid w:val="00EE3915"/>
    <w:rsid w:val="00EE43A9"/>
    <w:rsid w:val="00EE524B"/>
    <w:rsid w:val="00EE529E"/>
    <w:rsid w:val="00EE7DEC"/>
    <w:rsid w:val="00EF0B59"/>
    <w:rsid w:val="00EF2262"/>
    <w:rsid w:val="00EF2F4F"/>
    <w:rsid w:val="00EF53D6"/>
    <w:rsid w:val="00F00E16"/>
    <w:rsid w:val="00F01926"/>
    <w:rsid w:val="00F0226B"/>
    <w:rsid w:val="00F02A90"/>
    <w:rsid w:val="00F04D43"/>
    <w:rsid w:val="00F10450"/>
    <w:rsid w:val="00F116B1"/>
    <w:rsid w:val="00F132D6"/>
    <w:rsid w:val="00F141C0"/>
    <w:rsid w:val="00F2434B"/>
    <w:rsid w:val="00F24E09"/>
    <w:rsid w:val="00F2565E"/>
    <w:rsid w:val="00F26750"/>
    <w:rsid w:val="00F31A9E"/>
    <w:rsid w:val="00F32B12"/>
    <w:rsid w:val="00F34B2F"/>
    <w:rsid w:val="00F35DD6"/>
    <w:rsid w:val="00F40829"/>
    <w:rsid w:val="00F42F67"/>
    <w:rsid w:val="00F44FCA"/>
    <w:rsid w:val="00F505A4"/>
    <w:rsid w:val="00F51563"/>
    <w:rsid w:val="00F51FFE"/>
    <w:rsid w:val="00F532C9"/>
    <w:rsid w:val="00F542D8"/>
    <w:rsid w:val="00F54974"/>
    <w:rsid w:val="00F549AB"/>
    <w:rsid w:val="00F609D2"/>
    <w:rsid w:val="00F60D66"/>
    <w:rsid w:val="00F61C7F"/>
    <w:rsid w:val="00F63AAA"/>
    <w:rsid w:val="00F669A7"/>
    <w:rsid w:val="00F66E8C"/>
    <w:rsid w:val="00F678F5"/>
    <w:rsid w:val="00F705D9"/>
    <w:rsid w:val="00F711B2"/>
    <w:rsid w:val="00F71212"/>
    <w:rsid w:val="00F7151F"/>
    <w:rsid w:val="00F7635A"/>
    <w:rsid w:val="00F76B56"/>
    <w:rsid w:val="00F772B5"/>
    <w:rsid w:val="00F83A19"/>
    <w:rsid w:val="00F870D2"/>
    <w:rsid w:val="00F91D5B"/>
    <w:rsid w:val="00F9242C"/>
    <w:rsid w:val="00F9246E"/>
    <w:rsid w:val="00F93841"/>
    <w:rsid w:val="00F97FF3"/>
    <w:rsid w:val="00FA4DCA"/>
    <w:rsid w:val="00FA62EA"/>
    <w:rsid w:val="00FA6740"/>
    <w:rsid w:val="00FA727C"/>
    <w:rsid w:val="00FB3065"/>
    <w:rsid w:val="00FB4EC9"/>
    <w:rsid w:val="00FC1E50"/>
    <w:rsid w:val="00FC3299"/>
    <w:rsid w:val="00FC7807"/>
    <w:rsid w:val="00FC7AA7"/>
    <w:rsid w:val="00FD103B"/>
    <w:rsid w:val="00FD29A0"/>
    <w:rsid w:val="00FD6819"/>
    <w:rsid w:val="00FE2466"/>
    <w:rsid w:val="00FE2618"/>
    <w:rsid w:val="00FE69CD"/>
    <w:rsid w:val="00FE7F16"/>
    <w:rsid w:val="00FF2837"/>
    <w:rsid w:val="00FF6A52"/>
    <w:rsid w:val="00FF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E476E38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D005D"/>
    <w:pPr>
      <w:ind w:left="720"/>
      <w:contextualSpacing/>
    </w:pPr>
  </w:style>
  <w:style w:type="table" w:styleId="Reetkatablice">
    <w:name w:val="Table Grid"/>
    <w:basedOn w:val="Obinatablica"/>
    <w:uiPriority w:val="39"/>
    <w:rsid w:val="003C60C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5C161F"/>
    <w:pPr>
      <w:tabs>
        <w:tab w:val="center" w:pos="4513"/>
        <w:tab w:val="right" w:pos="9026"/>
      </w:tabs>
    </w:pPr>
    <w:rPr>
      <w:rFonts w:asciiTheme="minorHAnsi" w:hAnsiTheme="minorHAnsi"/>
      <w:sz w:val="22"/>
    </w:rPr>
  </w:style>
  <w:style w:type="character" w:styleId="ZaglavljeChar" w:customStyle="true">
    <w:name w:val="Zaglavlje Char"/>
    <w:basedOn w:val="Zadanifontodlomka"/>
    <w:link w:val="Zaglavlje"/>
    <w:uiPriority w:val="99"/>
    <w:rsid w:val="005C161F"/>
    <w:rPr>
      <w:rFonts w:asciiTheme="minorHAnsi" w:hAnsiTheme="minorHAnsi"/>
      <w:sz w:val="22"/>
    </w:rPr>
  </w:style>
  <w:style w:type="paragraph" w:styleId="Podnoje">
    <w:name w:val="footer"/>
    <w:basedOn w:val="Normal"/>
    <w:link w:val="PodnojeChar"/>
    <w:uiPriority w:val="99"/>
    <w:unhideWhenUsed/>
    <w:rsid w:val="005C161F"/>
    <w:pPr>
      <w:tabs>
        <w:tab w:val="center" w:pos="4513"/>
        <w:tab w:val="right" w:pos="9026"/>
      </w:tabs>
    </w:pPr>
    <w:rPr>
      <w:rFonts w:asciiTheme="minorHAnsi" w:hAnsiTheme="minorHAnsi"/>
      <w:sz w:val="22"/>
    </w:rPr>
  </w:style>
  <w:style w:type="character" w:styleId="PodnojeChar" w:customStyle="true">
    <w:name w:val="Podnožje Char"/>
    <w:basedOn w:val="Zadanifontodlomka"/>
    <w:link w:val="Podnoje"/>
    <w:uiPriority w:val="99"/>
    <w:rsid w:val="005C161F"/>
    <w:rPr>
      <w:rFonts w:asciiTheme="minorHAnsi" w:hAnsiTheme="minorHAnsi"/>
      <w:sz w:val="22"/>
    </w:rPr>
  </w:style>
  <w:style w:type="character" w:styleId="Referencakomentara">
    <w:name w:val="annotation reference"/>
    <w:basedOn w:val="Zadanifontodlomka"/>
    <w:uiPriority w:val="99"/>
    <w:semiHidden/>
    <w:unhideWhenUsed/>
    <w:rsid w:val="0044316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43168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443168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43168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443168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0E31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0E31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6D0C6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D0C6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D0C6A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D0C6A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D0C6A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D005D"/>
    <w:pPr>
      <w:ind w:left="720"/>
      <w:contextualSpacing/>
    </w:pPr>
  </w:style>
  <w:style w:styleId="Reetkatablice" w:type="table">
    <w:name w:val="Table Grid"/>
    <w:basedOn w:val="Obinatablica"/>
    <w:uiPriority w:val="39"/>
    <w:rsid w:val="003C60C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5C161F"/>
    <w:pPr>
      <w:tabs>
        <w:tab w:pos="4513" w:val="center"/>
        <w:tab w:pos="9026" w:val="right"/>
      </w:tabs>
    </w:pPr>
    <w:rPr>
      <w:rFonts w:asciiTheme="minorHAnsi" w:hAnsiTheme="minorHAnsi"/>
      <w:sz w:val="22"/>
    </w:rPr>
  </w:style>
  <w:style w:customStyle="1" w:styleId="ZaglavljeChar" w:type="character">
    <w:name w:val="Zaglavlje Char"/>
    <w:basedOn w:val="Zadanifontodlomka"/>
    <w:link w:val="Zaglavlje"/>
    <w:uiPriority w:val="99"/>
    <w:rsid w:val="005C161F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5C161F"/>
    <w:pPr>
      <w:tabs>
        <w:tab w:pos="4513" w:val="center"/>
        <w:tab w:pos="9026" w:val="right"/>
      </w:tabs>
    </w:pPr>
    <w:rPr>
      <w:rFonts w:asciiTheme="minorHAnsi" w:hAnsiTheme="minorHAnsi"/>
      <w:sz w:val="22"/>
    </w:rPr>
  </w:style>
  <w:style w:customStyle="1" w:styleId="PodnojeChar" w:type="character">
    <w:name w:val="Podnožje Char"/>
    <w:basedOn w:val="Zadanifontodlomka"/>
    <w:link w:val="Podnoje"/>
    <w:uiPriority w:val="99"/>
    <w:rsid w:val="005C161F"/>
    <w:rPr>
      <w:rFonts w:asciiTheme="minorHAnsi" w:hAnsiTheme="minorHAnsi"/>
      <w:sz w:val="22"/>
    </w:rPr>
  </w:style>
  <w:style w:styleId="Referencakomentara" w:type="character">
    <w:name w:val="annotation reference"/>
    <w:basedOn w:val="Zadanifontodlomka"/>
    <w:uiPriority w:val="99"/>
    <w:semiHidden/>
    <w:unhideWhenUsed/>
    <w:rsid w:val="0044316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443168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443168"/>
    <w:rPr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443168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443168"/>
    <w:rPr>
      <w:b/>
      <w:bCs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0E31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0E31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6D0C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C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C6A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C6A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C6A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200, Velika dvorana, Kennedyev trg 11</izvorni_sadrzaj>
    <derivirana_varijabla naziv="DomainObject.Prostorija.Naziv_1">Soba 200, Velika dvorana, Kennedyev trg 11</derivirana_varijabla>
  </DomainObject.Prostorija.Naziv>
  <DomainObject.Prostorija.Oznaka>
    <izvorni_sadrzaj>200 Kennedyev trg 11</izvorni_sadrzaj>
    <derivirana_varijabla naziv="DomainObject.Prostorija.Oznaka_1">200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22. rujna 2022.</izvorni_sadrzaj>
    <derivirana_varijabla naziv="DomainObject.StvarniPocetakDatum_1">22. rujna 2022.</derivirana_varijabla>
  </DomainObject.StvarniPocetakDatum>
  <DomainObject.StvarniZavrsetakDatum>
    <izvorni_sadrzaj>22. rujna 2022.</izvorni_sadrzaj>
    <derivirana_varijabla naziv="DomainObject.StvarniZavrsetakDatum_1">22. rujna 2022.</derivirana_varijabla>
  </DomainObject.StvarniZavrsetakDatum>
  <DomainObject.PlaniraniZavrsetakDatum>
    <izvorni_sadrzaj>22. rujna 2022.</izvorni_sadrzaj>
    <derivirana_varijabla naziv="DomainObject.PlaniraniZavrsetakDatum_1">22. rujna 2022.</derivirana_varijabla>
  </DomainObject.PlaniraniZavrsetakDatum>
  <DomainObject.PlaniraniPocetakDatum>
    <izvorni_sadrzaj>22. rujna 2022.</izvorni_sadrzaj>
    <derivirana_varijabla naziv="DomainObject.PlaniraniPocetakDatum_1">22. rujna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12:48</izvorni_sadrzaj>
    <derivirana_varijabla naziv="DomainObject.StvarniZavrsetakVrijeme_1">12:48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104</izvorni_sadrzaj>
    <derivirana_varijabla naziv="DomainObject.Zapisnik.BrojStranica_1">104</derivirana_varijabla>
  </DomainObject.Zapisnik.BrojStranica>
  <DomainObject.Zapisnik.DatumKreiranja>
    <izvorni_sadrzaj>22. rujna 2022.</izvorni_sadrzaj>
    <derivirana_varijabla naziv="DomainObject.Zapisnik.DatumKreiranja_1">22. rujna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St-1329/2022-132</izvorni_sadrzaj>
    <derivirana_varijabla naziv="DomainObject.Zapisnik.Oznaka_1">St-1329/2022-132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2022.</izvorni_sadrzaj>
    <derivirana_varijabla naziv="DomainObject.Predmet.DatumOsnivanja_1">20.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St-1329/2022</izvorni_sadrzaj>
    <derivirana_varijabla naziv="DomainObject.Predmet.OznakaBroj_1">St-1329/2022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 GRUPA d.o.o. za usluge zastupanog po punomoćniku JUJNOVIĆ LUČIĆ MARKOVIĆ Odvjetničko društvo j.t.d.; Katarina Šentija</izvorni_sadrzaj>
    <derivirana_varijabla naziv="DomainObject.Predmet.ProtustrankaFormated_1">  DIV GRUPA d.o.o. za usluge zastupanog po punomoćniku JUJNOVIĆ LUČIĆ MARKOVIĆ Odvjetničko društvo j.t.d.; Katarina Šentija</derivirana_varijabla>
  </DomainObject.Predmet.ProtustrankaFormated>
  <DomainObject.Predmet.ProtustrankaFormatedOIB>
    <izvorni_sadrzaj>  DIV GRUPA d.o.o. za usluge, OIB 33890755814 zastupanog po punomoćniku JUJNOVIĆ LUČIĆ MARKOVIĆ Odvjetničko društvo j.t.d.; Katarina Šentija</izvorni_sadrzaj>
    <derivirana_varijabla naziv="DomainObject.Predmet.ProtustrankaFormatedOIB_1">  DIV GRUPA d.o.o. za usluge, OIB 33890755814 zastupanog po punomoćniku JUJNOVIĆ LUČIĆ MARKOVIĆ Odvjetničko društvo j.t.d.; Katarina Šentija</derivirana_varijabla>
  </DomainObject.Predmet.ProtustrankaFormatedOIB>
  <DomainObject.Predmet.ProtustrankaFormatedWithAdress>
    <izvorni_sadrzaj> DIV GRUPA d.o.o. za usluge, Bobovica 10A, 10430 Samobor zastupanog po punomoćniku JUJNOVIĆ LUČIĆ MARKOVIĆ Odvjetničko društvo j.t.d.; Katarina Šentija</izvorni_sadrzaj>
    <derivirana_varijabla naziv="DomainObject.Predmet.ProtustrankaFormatedWithAdress_1"> DIV GRUPA d.o.o. za usluge, Bobovica 10A, 10430 Samobor zastupanog po punomoćniku JUJNOVIĆ LUČIĆ MARKOVIĆ Odvjetničko društvo j.t.d.; Katarina Šentija</derivirana_varijabla>
  </DomainObject.Predmet.ProtustrankaFormatedWithAdress>
  <DomainObject.Predmet.ProtustrankaFormatedWithAdressOIB>
    <izvorni_sadrzaj> DIV GRUPA d.o.o. za usluge, OIB 33890755814, Bobovica 10A, 10430 Samobor zastupanog po punomoćniku JUJNOVIĆ LUČIĆ MARKOVIĆ Odvjetničko društvo j.t.d.; Katarina Šentija</izvorni_sadrzaj>
    <derivirana_varijabla naziv="DomainObject.Predmet.ProtustrankaFormatedWithAdressOIB_1"> DIV GRUPA d.o.o. za usluge, OIB 33890755814, Bobovica 10A, 10430 Samobor zastupanog po punomoćniku JUJNOVIĆ LUČIĆ MARKOVIĆ Odvjetničko društvo j.t.d.; Katarina Šentija</derivirana_varijabla>
  </DomainObject.Predmet.ProtustrankaFormatedWithAdressOIB>
  <DomainObject.Predmet.ProtustrankaWithAdress>
    <izvorni_sadrzaj>DIV GRUPA d.o.o. za usluge Bobovica 10A, 10430 Samobor</izvorni_sadrzaj>
    <derivirana_varijabla naziv="DomainObject.Predmet.ProtustrankaWithAdress_1">DIV GRUPA d.o.o. za usluge Bobovica 10A, 10430 Samobor</derivirana_varijabla>
  </DomainObject.Predmet.ProtustrankaWithAdress>
  <DomainObject.Predmet.ProtustrankaWithAdressOIB>
    <izvorni_sadrzaj>DIV GRUPA d.o.o. za usluge, OIB 33890755814, Bobovica 10A, 10430 Samobor</izvorni_sadrzaj>
    <derivirana_varijabla naziv="DomainObject.Predmet.ProtustrankaWithAdressOIB_1">DIV GRUPA d.o.o. za usluge, OIB 33890755814, Bobovica 10A, 10430 Samobor</derivirana_varijabla>
  </DomainObject.Predmet.ProtustrankaWithAdressOIB>
  <DomainObject.Predmet.ProtustrankaNazivFormated>
    <izvorni_sadrzaj>DIV GRUPA d.o.o. za usluge</izvorni_sadrzaj>
    <derivirana_varijabla naziv="DomainObject.Predmet.ProtustrankaNazivFormated_1">DIV GRUPA d.o.o. za usluge</derivirana_varijabla>
  </DomainObject.Predmet.ProtustrankaNazivFormated>
  <DomainObject.Predmet.ProtustrankaNazivFormatedOIB>
    <izvorni_sadrzaj>DIV GRUPA d.o.o. za usluge, OIB 33890755814</izvorni_sadrzaj>
    <derivirana_varijabla naziv="DomainObject.Predmet.ProtustrankaNazivFormatedOIB_1">DIV GRUPA d.o.o. za usluge, OIB 33890755814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DIV GRUPA d.o.o. za usluge; TOMISLAV DEBELJAK</izvorni_sadrzaj>
    <derivirana_varijabla naziv="DomainObject.Predmet.StrankaFormated_1">  DIV GRUPA d.o.o. za usluge; TOMISLAV DEBELJAK</derivirana_varijabla>
  </DomainObject.Predmet.StrankaFormated>
  <DomainObject.Predmet.StrankaFormatedOIB>
    <izvorni_sadrzaj>  DIV GRUPA d.o.o. za usluge, OIB 33890755814; TOMISLAV DEBELJAK</izvorni_sadrzaj>
    <derivirana_varijabla naziv="DomainObject.Predmet.StrankaFormatedOIB_1">  DIV GRUPA d.o.o. za usluge, OIB 33890755814; TOMISLAV DEBELJAK</derivirana_varijabla>
  </DomainObject.Predmet.StrankaFormatedOIB>
  <DomainObject.Predmet.StrankaFormatedWithAdress>
    <izvorni_sadrzaj> DIV GRUPA d.o.o. za usluge, Bobovica 10A, 10430 Samobor; TOMISLAV DEBELJAK</izvorni_sadrzaj>
    <derivirana_varijabla naziv="DomainObject.Predmet.StrankaFormatedWithAdress_1"> DIV GRUPA d.o.o. za usluge, Bobovica 10A, 10430 Samobor; TOMISLAV DEBELJAK</derivirana_varijabla>
  </DomainObject.Predmet.StrankaFormatedWithAdress>
  <DomainObject.Predmet.StrankaFormatedWithAdressOIB>
    <izvorni_sadrzaj> DIV GRUPA d.o.o. za usluge, OIB 33890755814, Bobovica 10A, 10430 Samobor; TOMISLAV DEBELJAK</izvorni_sadrzaj>
    <derivirana_varijabla naziv="DomainObject.Predmet.StrankaFormatedWithAdressOIB_1"> DIV GRUPA d.o.o. za usluge, OIB 33890755814, Bobovica 10A, 10430 Samobor; TOMISLAV DEBELJAK</derivirana_varijabla>
  </DomainObject.Predmet.StrankaFormatedWithAdressOIB>
  <DomainObject.Predmet.StrankaWithAdress>
    <izvorni_sadrzaj>DIV GRUPA d.o.o. za usluge Bobovica 10A,10430 Samobor,TOMISLAV DEBELJAK </izvorni_sadrzaj>
    <derivirana_varijabla naziv="DomainObject.Predmet.StrankaWithAdress_1">DIV GRUPA d.o.o. za usluge Bobovica 10A,10430 Samobor,TOMISLAV DEBELJAK </derivirana_varijabla>
  </DomainObject.Predmet.StrankaWithAdress>
  <DomainObject.Predmet.StrankaWithAdressOIB>
    <izvorni_sadrzaj>DIV GRUPA d.o.o. za usluge, OIB 33890755814, Bobovica 10A,10430 Samobor,TOMISLAV DEBELJAK</izvorni_sadrzaj>
    <derivirana_varijabla naziv="DomainObject.Predmet.StrankaWithAdressOIB_1">DIV GRUPA d.o.o. za usluge, OIB 33890755814, Bobovica 10A,10430 Samobor,TOMISLAV DEBELJAK</derivirana_varijabla>
  </DomainObject.Predmet.StrankaWithAdressOIB>
  <DomainObject.Predmet.StrankaNazivFormated>
    <izvorni_sadrzaj>DIV GRUPA d.o.o. za usluge,TOMISLAV DEBELJAK</izvorni_sadrzaj>
    <derivirana_varijabla naziv="DomainObject.Predmet.StrankaNazivFormated_1">DIV GRUPA d.o.o. za usluge,TOMISLAV DEBELJAK</derivirana_varijabla>
  </DomainObject.Predmet.StrankaNazivFormated>
  <DomainObject.Predmet.StrankaNazivFormatedOIB>
    <izvorni_sadrzaj>DIV GRUPA d.o.o. za usluge, OIB 33890755814,TOMISLAV DEBELJAK</izvorni_sadrzaj>
    <derivirana_varijabla naziv="DomainObject.Predmet.StrankaNazivFormatedOIB_1">DIV GRUPA d.o.o. za usluge, OIB 33890755814,TOMISLAV DEBELJAK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DIV GRUPA d.o.o. za usluge</item>
      <item>TOMISLAV DEBELJAK</item>
    </izvorni_sadrzaj>
    <derivirana_varijabla naziv="DomainObject.Predmet.StrankaListFormated_1">
      <item>DIV GRUPA d.o.o. za usluge</item>
      <item>TOMISLAV DEBELJAK</item>
    </derivirana_varijabla>
  </DomainObject.Predmet.StrankaListFormated>
  <DomainObject.Predmet.StrankaListFormatedOIB>
    <izvorni_sadrzaj>
      <item>DIV GRUPA d.o.o. za usluge, OIB 33890755814</item>
      <item>TOMISLAV DEBELJAK</item>
    </izvorni_sadrzaj>
    <derivirana_varijabla naziv="DomainObject.Predmet.StrankaListFormatedOIB_1">
      <item>DIV GRUPA d.o.o. za usluge, OIB 33890755814</item>
      <item>TOMISLAV DEBELJAK</item>
    </derivirana_varijabla>
  </DomainObject.Predmet.StrankaListFormatedOIB>
  <DomainObject.Predmet.StrankaListFormatedWithAdress>
    <izvorni_sadrzaj>
      <item>DIV GRUPA d.o.o. za usluge, Bobovica 10A, 10430 Samobor</item>
      <item>TOMISLAV DEBELJAK</item>
    </izvorni_sadrzaj>
    <derivirana_varijabla naziv="DomainObject.Predmet.StrankaListFormatedWithAdress_1">
      <item>DIV GRUPA d.o.o. za usluge, Bobovica 10A, 10430 Samobor</item>
      <item>TOMISLAV DEBELJAK</item>
    </derivirana_varijabla>
  </DomainObject.Predmet.StrankaListFormatedWithAdress>
  <DomainObject.Predmet.StrankaListFormatedWithAdressOIB>
    <izvorni_sadrzaj>
      <item>DIV GRUPA d.o.o. za usluge, OIB 33890755814, Bobovica 10A, 10430 Samobor</item>
      <item>TOMISLAV DEBELJAK</item>
    </izvorni_sadrzaj>
    <derivirana_varijabla naziv="DomainObject.Predmet.StrankaListFormatedWithAdressOIB_1">
      <item>DIV GRUPA d.o.o. za usluge, OIB 33890755814, Bobovica 10A, 10430 Samobor</item>
      <item>TOMISLAV DEBELJAK</item>
    </derivirana_varijabla>
  </DomainObject.Predmet.StrankaListFormatedWithAdressOIB>
  <DomainObject.Predmet.StrankaListNazivFormated>
    <izvorni_sadrzaj>
      <item>DIV GRUPA d.o.o. za usluge</item>
      <item>TOMISLAV DEBELJAK</item>
    </izvorni_sadrzaj>
    <derivirana_varijabla naziv="DomainObject.Predmet.StrankaListNazivFormated_1">
      <item>DIV GRUPA d.o.o. za usluge</item>
      <item>TOMISLAV DEBELJAK</item>
    </derivirana_varijabla>
  </DomainObject.Predmet.StrankaListNazivFormated>
  <DomainObject.Predmet.StrankaListNazivFormatedOIB>
    <izvorni_sadrzaj>
      <item>DIV GRUPA d.o.o. za usluge, OIB 33890755814</item>
      <item>TOMISLAV DEBELJAK</item>
    </izvorni_sadrzaj>
    <derivirana_varijabla naziv="DomainObject.Predmet.StrankaListNazivFormatedOIB_1">
      <item>DIV GRUPA d.o.o. za usluge, OIB 33890755814</item>
      <item>TOMISLAV DEBELJAK</item>
    </derivirana_varijabla>
  </DomainObject.Predmet.StrankaListNazivFormatedOIB>
  <DomainObject.Predmet.ProtuStrankaListFormated>
    <izvorni_sadrzaj>
      <item>DIV GRUPA d.o.o. za usluge zastupanog po punomoćniku JUJNOVIĆ LUČIĆ MARKOVIĆ Odvjetničko društvo j.t.d.; Katarina Šentija</item>
    </izvorni_sadrzaj>
    <derivirana_varijabla naziv="DomainObject.Predmet.ProtuStrankaListFormated_1">
      <item>DIV GRUPA d.o.o. za usluge zastupanog po punomoćniku JUJNOVIĆ LUČIĆ MARKOVIĆ Odvjetničko društvo j.t.d.; Katarina Šentija</item>
    </derivirana_varijabla>
  </DomainObject.Predmet.ProtuStrankaListFormated>
  <DomainObject.Predmet.ProtuStrankaListFormatedOIB>
    <izvorni_sadrzaj>
      <item>DIV GRUPA d.o.o. za usluge, OIB 33890755814 zastupanog po punomoćniku JUJNOVIĆ LUČIĆ MARKOVIĆ Odvjetničko društvo j.t.d.; Katarina Šentija</item>
    </izvorni_sadrzaj>
    <derivirana_varijabla naziv="DomainObject.Predmet.ProtuStrankaListFormatedOIB_1">
      <item>DIV GRUPA d.o.o. za usluge, OIB 33890755814 zastupanog po punomoćniku JUJNOVIĆ LUČIĆ MARKOVIĆ Odvjetničko društvo j.t.d.; Katarina Šentija</item>
    </derivirana_varijabla>
  </DomainObject.Predmet.ProtuStrankaListFormatedOIB>
  <DomainObject.Predmet.ProtuStrankaListFormatedWithAdress>
    <izvorni_sadrzaj>
      <item>DIV GRUPA d.o.o. za usluge, Bobovica 10A, 10430 Samobor zastupanog po punomoćniku JUJNOVIĆ LUČIĆ MARKOVIĆ Odvjetničko društvo j.t.d.; Katarina Šentija</item>
    </izvorni_sadrzaj>
    <derivirana_varijabla naziv="DomainObject.Predmet.ProtuStrankaListFormatedWithAdress_1">
      <item>DIV GRUPA d.o.o. za usluge, Bobovica 10A, 10430 Samobor zastupanog po punomoćniku JUJNOVIĆ LUČIĆ MARKOVIĆ Odvjetničko društvo j.t.d.; Katarina Šentija</item>
    </derivirana_varijabla>
  </DomainObject.Predmet.ProtuStrankaListFormatedWithAdress>
  <DomainObject.Predmet.ProtuStrankaListFormatedWithAdressOIB>
    <izvorni_sadrzaj>
      <item>DIV GRUPA d.o.o. za usluge, OIB 33890755814, Bobovica 10A, 10430 Samobor zastupanog po punomoćniku JUJNOVIĆ LUČIĆ MARKOVIĆ Odvjetničko društvo j.t.d.; Katarina Šentija</item>
    </izvorni_sadrzaj>
    <derivirana_varijabla naziv="DomainObject.Predmet.ProtuStrankaListFormatedWithAdressOIB_1">
      <item>DIV GRUPA d.o.o. za usluge, OIB 33890755814, Bobovica 10A, 10430 Samobor zastupanog po punomoćniku JUJNOVIĆ LUČIĆ MARKOVIĆ Odvjetničko društvo j.t.d.; Katarina Šentija</item>
    </derivirana_varijabla>
  </DomainObject.Predmet.ProtuStrankaListFormatedWithAdressOIB>
  <DomainObject.Predmet.ProtuStrankaListNazivFormated>
    <izvorni_sadrzaj>
      <item>DIV GRUPA d.o.o. za usluge</item>
    </izvorni_sadrzaj>
    <derivirana_varijabla naziv="DomainObject.Predmet.ProtuStrankaListNazivFormated_1">
      <item>DIV GRUPA d.o.o. za usluge</item>
    </derivirana_varijabla>
  </DomainObject.Predmet.ProtuStrankaListNazivFormated>
  <DomainObject.Predmet.ProtuStrankaListNazivFormatedOIB>
    <izvorni_sadrzaj>
      <item>DIV GRUPA d.o.o. za usluge, OIB 33890755814</item>
    </izvorni_sadrzaj>
    <derivirana_varijabla naziv="DomainObject.Predmet.ProtuStrankaListNazivFormatedOIB_1">
      <item>DIV GRUPA d.o.o. za usluge, OIB 33890755814</item>
    </derivirana_varijabla>
  </DomainObject.Predmet.ProtuStrankaListNazivFormatedOIB>
  <DomainObject.Predmet.OstaliListFormated>
    <izvorni_sadrzaj>
      <item>JUJNOVIĆ LUČIĆ MARKOVIĆ Odvjetničko društvo j.t.d. punomoćnik sudionika u postupku DIV GRUPA d.o.o. za usluge</item>
      <item>Katarina Šentija punomoćnik sudionika u postupku DIV GRUPA d.o.o. za usluge</item>
      <item>VUKIĆ, JELUŠIĆ, ŠULINA, STANKOVIĆ, JURCAN &amp; JABUKA odvjetničko društvo s ograničenom odgovornošću</item>
      <item>Pavao Mrkonjić</item>
      <item>Krešimir Lisak</item>
      <item>Marina Ljubanović</item>
      <item>Odvjetničko društvo METELKO, KNEŽEVIĆ &amp; PARTNERI d.o.o.</item>
      <item>STEFANOVIĆ, KRVAVICA, BULIĆ I PLETIKOSA ODVJETNIČKO DRUŠTVO društvo s ograničenom odgovornošću</item>
      <item>ODVJETNIČKO DRUŠTVO ANDREIS &amp; PARTNERI d.o.o.</item>
    </izvorni_sadrzaj>
    <derivirana_varijabla naziv="DomainObject.Predmet.OstaliListFormated_1">
      <item>JUJNOVIĆ LUČIĆ MARKOVIĆ Odvjetničko društvo j.t.d. punomoćnik sudionika u postupku DIV GRUPA d.o.o. za usluge</item>
      <item>Katarina Šentija punomoćnik sudionika u postupku DIV GRUPA d.o.o. za usluge</item>
      <item>VUKIĆ, JELUŠIĆ, ŠULINA, STANKOVIĆ, JURCAN &amp; JABUKA odvjetničko društvo s ograničenom odgovornošću</item>
      <item>Pavao Mrkonjić</item>
      <item>Krešimir Lisak</item>
      <item>Marina Ljubanović</item>
      <item>Odvjetničko društvo METELKO, KNEŽEVIĆ &amp; PARTNERI d.o.o.</item>
      <item>STEFANOVIĆ, KRVAVICA, BULIĆ I PLETIKOSA ODVJETNIČKO DRUŠTVO društvo s ograničenom odgovornošću</item>
      <item>ODVJETNIČKO DRUŠTVO ANDREIS &amp; PARTNERI d.o.o.</item>
    </derivirana_varijabla>
  </DomainObject.Predmet.OstaliListFormated>
  <DomainObject.Predmet.OstaliListFormatedOIB>
    <izvorni_sadrzaj>
      <item>JUJNOVIĆ LUČIĆ MARKOVIĆ Odvjetničko društvo j.t.d., OIB 46736017727 punomoćnik sudionika u postupku DIV GRUPA d.o.o. za usluge</item>
      <item>Katarina Šentija, OIB 99541809509 punomoćnik sudionika u postupku DIV GRUPA d.o.o. za usluge</item>
      <item>VUKIĆ, JELUŠIĆ, ŠULINA, STANKOVIĆ, JURCAN &amp; JABUKA odvjetničko društvo s ograničenom odgovornošću, OIB 01394705384</item>
      <item>Pavao Mrkonjić, OIB 50443048410</item>
      <item>Krešimir Lisak, OIB 20234800100</item>
      <item>Marina Ljubanović, OIB 86681532987</item>
      <item>Odvjetničko društvo METELKO, KNEŽEVIĆ &amp; PARTNERI d.o.o., OIB 22822699415</item>
      <item>STEFANOVIĆ, KRVAVICA, BULIĆ I PLETIKOSA ODVJETNIČKO DRUŠTVO društvo s ograničenom odgovornošću, OIB 16998632083</item>
      <item>ODVJETNIČKO DRUŠTVO ANDREIS &amp; PARTNERI d.o.o., OIB 83427315907</item>
    </izvorni_sadrzaj>
    <derivirana_varijabla naziv="DomainObject.Predmet.OstaliListFormatedOIB_1">
      <item>JUJNOVIĆ LUČIĆ MARKOVIĆ Odvjetničko društvo j.t.d., OIB 46736017727 punomoćnik sudionika u postupku DIV GRUPA d.o.o. za usluge</item>
      <item>Katarina Šentija, OIB 99541809509 punomoćnik sudionika u postupku DIV GRUPA d.o.o. za usluge</item>
      <item>VUKIĆ, JELUŠIĆ, ŠULINA, STANKOVIĆ, JURCAN &amp; JABUKA odvjetničko društvo s ograničenom odgovornošću, OIB 01394705384</item>
      <item>Pavao Mrkonjić, OIB 50443048410</item>
      <item>Krešimir Lisak, OIB 20234800100</item>
      <item>Marina Ljubanović, OIB 86681532987</item>
      <item>Odvjetničko društvo METELKO, KNEŽEVIĆ &amp; PARTNERI d.o.o., OIB 22822699415</item>
      <item>STEFANOVIĆ, KRVAVICA, BULIĆ I PLETIKOSA ODVJETNIČKO DRUŠTVO društvo s ograničenom odgovornošću, OIB 16998632083</item>
      <item>ODVJETNIČKO DRUŠTVO ANDREIS &amp; PARTNERI d.o.o., OIB 83427315907</item>
    </derivirana_varijabla>
  </DomainObject.Predmet.OstaliListFormatedOIB>
  <DomainObject.Predmet.OstaliListFormatedWithAdress>
    <izvorni_sadrzaj>
      <item>JUJNOVIĆ LUČIĆ MARKOVIĆ Odvjetničko društvo j.t.d., Strojarska cesta 20, 10000 Zagreb punomoćnik sudionika u postupku DIV GRUPA d.o.o. za usluge</item>
      <item>Katarina Šentija, Strojarska cesta 20/XXII, 10000 Zagreb punomoćnik sudionika u postupku DIV GRUPA d.o.o. za usluge</item>
      <item>VUKIĆ, JELUŠIĆ, ŠULINA, STANKOVIĆ, JURCAN &amp; JABUKA odvjetničko društvo s ograničenom odgovornošću, Nikole Tesle 9, 51000 Rijeka</item>
      <item>Pavao Mrkonjić, Ante Topić Mimare 24, 10000 Zagreb</item>
      <item>Krešimir Lisak, Petrinjska 9, 10000 Zagreb</item>
      <item>Marina Ljubanović, Ulica grada Vukovara 282, 10000 Zagreb</item>
      <item>Odvjetničko društvo METELKO, KNEŽEVIĆ &amp; PARTNERI d.o.o., Ulica Radoslava Lopašića 6, 10000 Zagreb</item>
      <item>STEFANOVIĆ, KRVAVICA, BULIĆ I PLETIKOSA ODVJETNIČKO DRUŠTVO društvo s ograničenom odgovornošću, D.T. Gavrana 13, 10000 Zagreb</item>
      <item>ODVJETNIČKO DRUŠTVO ANDREIS &amp; PARTNERI d.o.o., Ulica Pavla Hatza 8, 10000 Zagreb</item>
    </izvorni_sadrzaj>
    <derivirana_varijabla naziv="DomainObject.Predmet.OstaliListFormatedWithAdress_1">
      <item>JUJNOVIĆ LUČIĆ MARKOVIĆ Odvjetničko društvo j.t.d., Strojarska cesta 20, 10000 Zagreb punomoćnik sudionika u postupku DIV GRUPA d.o.o. za usluge</item>
      <item>Katarina Šentija, Strojarska cesta 20/XXII, 10000 Zagreb punomoćnik sudionika u postupku DIV GRUPA d.o.o. za usluge</item>
      <item>VUKIĆ, JELUŠIĆ, ŠULINA, STANKOVIĆ, JURCAN &amp; JABUKA odvjetničko društvo s ograničenom odgovornošću, Nikole Tesle 9, 51000 Rijeka</item>
      <item>Pavao Mrkonjić, Ante Topić Mimare 24, 10000 Zagreb</item>
      <item>Krešimir Lisak, Petrinjska 9, 10000 Zagreb</item>
      <item>Marina Ljubanović, Ulica grada Vukovara 282, 10000 Zagreb</item>
      <item>Odvjetničko društvo METELKO, KNEŽEVIĆ &amp; PARTNERI d.o.o., Ulica Radoslava Lopašića 6, 10000 Zagreb</item>
      <item>STEFANOVIĆ, KRVAVICA, BULIĆ I PLETIKOSA ODVJETNIČKO DRUŠTVO društvo s ograničenom odgovornošću, D.T. Gavrana 13, 10000 Zagreb</item>
      <item>ODVJETNIČKO DRUŠTVO ANDREIS &amp; PARTNERI d.o.o., Ulica Pavla Hatza 8, 10000 Zagreb</item>
    </derivirana_varijabla>
  </DomainObject.Predmet.OstaliListFormatedWithAdress>
  <DomainObject.Predmet.OstaliListFormatedWithAdressOIB>
    <izvorni_sadrzaj>
      <item>JUJNOVIĆ LUČIĆ MARKOVIĆ Odvjetničko društvo j.t.d., OIB 46736017727, Strojarska cesta 20, 10000 Zagreb punomoćnik sudionika u postupku DIV GRUPA d.o.o. za usluge</item>
      <item>Katarina Šentija, OIB 99541809509, Strojarska cesta 20/XXII, 10000 Zagreb punomoćnik sudionika u postupku DIV GRUPA d.o.o. za usluge</item>
      <item>VUKIĆ, JELUŠIĆ, ŠULINA, STANKOVIĆ, JURCAN &amp; JABUKA odvjetničko društvo s ograničenom odgovornošću, OIB 01394705384, Nikole Tesle 9, 51000 Rijeka</item>
      <item>Pavao Mrkonjić, OIB 50443048410, Ante Topić Mimare 24, 10000 Zagreb</item>
      <item>Krešimir Lisak, OIB 20234800100, Petrinjska 9, 10000 Zagreb</item>
      <item>Marina Ljubanović, OIB 86681532987, Ulica grada Vukovara 282, 10000 Zagreb</item>
      <item>Odvjetničko društvo METELKO, KNEŽEVIĆ &amp; PARTNERI d.o.o., OIB 22822699415, Ulica Radoslava Lopašića 6, 10000 Zagreb</item>
      <item>STEFANOVIĆ, KRVAVICA, BULIĆ I PLETIKOSA ODVJETNIČKO DRUŠTVO društvo s ograničenom odgovornošću, OIB 16998632083, D.T. Gavrana 13, 10000 Zagreb</item>
      <item>ODVJETNIČKO DRUŠTVO ANDREIS &amp; PARTNERI d.o.o., OIB 83427315907, Ulica Pavla Hatza 8, 10000 Zagreb</item>
    </izvorni_sadrzaj>
    <derivirana_varijabla naziv="DomainObject.Predmet.OstaliListFormatedWithAdressOIB_1">
      <item>JUJNOVIĆ LUČIĆ MARKOVIĆ Odvjetničko društvo j.t.d., OIB 46736017727, Strojarska cesta 20, 10000 Zagreb punomoćnik sudionika u postupku DIV GRUPA d.o.o. za usluge</item>
      <item>Katarina Šentija, OIB 99541809509, Strojarska cesta 20/XXII, 10000 Zagreb punomoćnik sudionika u postupku DIV GRUPA d.o.o. za usluge</item>
      <item>VUKIĆ, JELUŠIĆ, ŠULINA, STANKOVIĆ, JURCAN &amp; JABUKA odvjetničko društvo s ograničenom odgovornošću, OIB 01394705384, Nikole Tesle 9, 51000 Rijeka</item>
      <item>Pavao Mrkonjić, OIB 50443048410, Ante Topić Mimare 24, 10000 Zagreb</item>
      <item>Krešimir Lisak, OIB 20234800100, Petrinjska 9, 10000 Zagreb</item>
      <item>Marina Ljubanović, OIB 86681532987, Ulica grada Vukovara 282, 10000 Zagreb</item>
      <item>Odvjetničko društvo METELKO, KNEŽEVIĆ &amp; PARTNERI d.o.o., OIB 22822699415, Ulica Radoslava Lopašića 6, 10000 Zagreb</item>
      <item>STEFANOVIĆ, KRVAVICA, BULIĆ I PLETIKOSA ODVJETNIČKO DRUŠTVO društvo s ograničenom odgovornošću, OIB 16998632083, D.T. Gavrana 13, 10000 Zagreb</item>
      <item>ODVJETNIČKO DRUŠTVO ANDREIS &amp; PARTNERI d.o.o., OIB 83427315907, Ulica Pavla Hatza 8, 10000 Zagreb</item>
    </derivirana_varijabla>
  </DomainObject.Predmet.OstaliListFormatedWithAdressOIB>
  <DomainObject.Predmet.OstaliListNazivFormated>
    <izvorni_sadrzaj>
      <item>JUJNOVIĆ LUČIĆ MARKOVIĆ Odvjetničko društvo j.t.d.</item>
      <item>Katarina Šentija</item>
      <item>VUKIĆ, JELUŠIĆ, ŠULINA, STANKOVIĆ, JURCAN &amp; JABUKA odvjetničko društvo s ograničenom odgovornošću</item>
      <item>Pavao Mrkonjić</item>
      <item>Krešimir Lisak</item>
      <item>Marina Ljubanović</item>
      <item>Odvjetničko društvo METELKO, KNEŽEVIĆ &amp; PARTNERI d.o.o.</item>
      <item>STEFANOVIĆ, KRVAVICA, BULIĆ I PLETIKOSA ODVJETNIČKO DRUŠTVO društvo s ograničenom odgovornošću</item>
      <item>ODVJETNIČKO DRUŠTVO ANDREIS &amp; PARTNERI d.o.o.</item>
    </izvorni_sadrzaj>
    <derivirana_varijabla naziv="DomainObject.Predmet.OstaliListNazivFormated_1">
      <item>JUJNOVIĆ LUČIĆ MARKOVIĆ Odvjetničko društvo j.t.d.</item>
      <item>Katarina Šentija</item>
      <item>VUKIĆ, JELUŠIĆ, ŠULINA, STANKOVIĆ, JURCAN &amp; JABUKA odvjetničko društvo s ograničenom odgovornošću</item>
      <item>Pavao Mrkonjić</item>
      <item>Krešimir Lisak</item>
      <item>Marina Ljubanović</item>
      <item>Odvjetničko društvo METELKO, KNEŽEVIĆ &amp; PARTNERI d.o.o.</item>
      <item>STEFANOVIĆ, KRVAVICA, BULIĆ I PLETIKOSA ODVJETNIČKO DRUŠTVO društvo s ograničenom odgovornošću</item>
      <item>ODVJETNIČKO DRUŠTVO ANDREIS &amp; PARTNERI d.o.o.</item>
    </derivirana_varijabla>
  </DomainObject.Predmet.OstaliListNazivFormated>
  <DomainObject.Predmet.OstaliListNazivFormatedOIB>
    <izvorni_sadrzaj>
      <item>JUJNOVIĆ LUČIĆ MARKOVIĆ Odvjetničko društvo j.t.d., OIB 46736017727</item>
      <item>Katarina Šentija, OIB 99541809509</item>
      <item>VUKIĆ, JELUŠIĆ, ŠULINA, STANKOVIĆ, JURCAN &amp; JABUKA odvjetničko društvo s ograničenom odgovornošću, OIB 01394705384</item>
      <item>Pavao Mrkonjić, OIB 50443048410</item>
      <item>Krešimir Lisak, OIB 20234800100</item>
      <item>Marina Ljubanović, OIB 86681532987</item>
      <item>Odvjetničko društvo METELKO, KNEŽEVIĆ &amp; PARTNERI d.o.o., OIB 22822699415</item>
      <item>STEFANOVIĆ, KRVAVICA, BULIĆ I PLETIKOSA ODVJETNIČKO DRUŠTVO društvo s ograničenom odgovornošću, OIB 16998632083</item>
      <item>ODVJETNIČKO DRUŠTVO ANDREIS &amp; PARTNERI d.o.o., OIB 83427315907</item>
    </izvorni_sadrzaj>
    <derivirana_varijabla naziv="DomainObject.Predmet.OstaliListNazivFormatedOIB_1">
      <item>JUJNOVIĆ LUČIĆ MARKOVIĆ Odvjetničko društvo j.t.d., OIB 46736017727</item>
      <item>Katarina Šentija, OIB 99541809509</item>
      <item>VUKIĆ, JELUŠIĆ, ŠULINA, STANKOVIĆ, JURCAN &amp; JABUKA odvjetničko društvo s ograničenom odgovornošću, OIB 01394705384</item>
      <item>Pavao Mrkonjić, OIB 50443048410</item>
      <item>Krešimir Lisak, OIB 20234800100</item>
      <item>Marina Ljubanović, OIB 86681532987</item>
      <item>Odvjetničko društvo METELKO, KNEŽEVIĆ &amp; PARTNERI d.o.o., OIB 22822699415</item>
      <item>STEFANOVIĆ, KRVAVICA, BULIĆ I PLETIKOSA ODVJETNIČKO DRUŠTVO društvo s ograničenom odgovornošću, OIB 16998632083</item>
      <item>ODVJETNIČKO DRUŠTVO ANDREIS &amp; PARTNERI d.o.o., OIB 83427315907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rujna 2022.</izvorni_sadrzaj>
    <derivirana_varijabla naziv="DomainObject.Datum_1">27. rujna 2022.</derivirana_varijabla>
  </DomainObject.Datum>
  <DomainObject.PoslovniBrojDokumenta>
    <izvorni_sadrzaj>St-1329/2022-132</izvorni_sadrzaj>
    <derivirana_varijabla naziv="DomainObject.PoslovniBrojDokumenta_1">St-1329/2022-132</derivirana_varijabla>
  </DomainObject.PoslovniBrojDokumenta>
  <DomainObject.Predmet.StrankaIDrugi>
    <izvorni_sadrzaj>DIV GRUPA d.o.o. za usluge i dr.</izvorni_sadrzaj>
    <derivirana_varijabla naziv="DomainObject.Predmet.StrankaIDrugi_1">DIV GRUPA d.o.o. za usluge i dr.</derivirana_varijabla>
  </DomainObject.Predmet.StrankaIDrugi>
  <DomainObject.Predmet.ProtustrankaIDrugi>
    <izvorni_sadrzaj>DIV GRUPA d.o.o. za usluge</izvorni_sadrzaj>
    <derivirana_varijabla naziv="DomainObject.Predmet.ProtustrankaIDrugi_1">DIV GRUPA d.o.o. za usluge</derivirana_varijabla>
  </DomainObject.Predmet.ProtustrankaIDrugi>
  <DomainObject.Predmet.StrankaIDrugiAdressOIB>
    <izvorni_sadrzaj>DIV GRUPA d.o.o. za usluge, OIB 33890755814, Bobovica 10A, 10430 Samobor i dr.</izvorni_sadrzaj>
    <derivirana_varijabla naziv="DomainObject.Predmet.StrankaIDrugiAdressOIB_1">DIV GRUPA d.o.o. za usluge, OIB 33890755814, Bobovica 10A, 10430 Samobor i dr.</derivirana_varijabla>
  </DomainObject.Predmet.StrankaIDrugiAdressOIB>
  <DomainObject.Predmet.ProtustrankaIDrugiAdressOIB>
    <izvorni_sadrzaj>DIV GRUPA d.o.o. za usluge, OIB 33890755814, Bobovica 10A, 10430 Samobor</izvorni_sadrzaj>
    <derivirana_varijabla naziv="DomainObject.Predmet.ProtustrankaIDrugiAdressOIB_1">DIV GRUPA d.o.o. za usluge, OIB 33890755814, Bobovica 10A,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 GRUPA d.o.o. za usluge</item>
      <item>DIV GRUPA d.o.o. za usluge</item>
      <item>JUJNOVIĆ LUČIĆ MARKOVIĆ Odvjetničko društvo j.t.d.</item>
      <item>Katarina Šentija</item>
      <item>TOMISLAV DEBELJAK</item>
      <item>VUKIĆ, JELUŠIĆ, ŠULINA, STANKOVIĆ, JURCAN &amp; JABUKA odvjetničko društvo s ograničenom odgovornošću</item>
      <item>Pavao Mrkonjić</item>
      <item>Krešimir Lisak</item>
      <item>Marina Ljubanović</item>
      <item>Odvjetničko društvo METELKO, KNEŽEVIĆ &amp; PARTNERI d.o.o.</item>
      <item>STEFANOVIĆ, KRVAVICA, BULIĆ I PLETIKOSA ODVJETNIČKO DRUŠTVO društvo s ograničenom odgovornošću</item>
      <item>ODVJETNIČKO DRUŠTVO ANDREIS &amp; PARTNERI d.o.o.</item>
    </izvorni_sadrzaj>
    <derivirana_varijabla naziv="DomainObject.Predmet.SudioniciListNaziv_1">
      <item>DIV GRUPA d.o.o. za usluge</item>
      <item>DIV GRUPA d.o.o. za usluge</item>
      <item>JUJNOVIĆ LUČIĆ MARKOVIĆ Odvjetničko društvo j.t.d.</item>
      <item>Katarina Šentija</item>
      <item>TOMISLAV DEBELJAK</item>
      <item>VUKIĆ, JELUŠIĆ, ŠULINA, STANKOVIĆ, JURCAN &amp; JABUKA odvjetničko društvo s ograničenom odgovornošću</item>
      <item>Pavao Mrkonjić</item>
      <item>Krešimir Lisak</item>
      <item>Marina Ljubanović</item>
      <item>Odvjetničko društvo METELKO, KNEŽEVIĆ &amp; PARTNERI d.o.o.</item>
      <item>STEFANOVIĆ, KRVAVICA, BULIĆ I PLETIKOSA ODVJETNIČKO DRUŠTVO društvo s ograničenom odgovornošću</item>
      <item>ODVJETNIČKO DRUŠTVO ANDREIS &amp; PARTNERI d.o.o.</item>
    </derivirana_varijabla>
  </DomainObject.Predmet.SudioniciListNaziv>
  <DomainObject.Predmet.SudioniciListAdressOIB>
    <izvorni_sadrzaj>
      <item>DIV GRUPA d.o.o. za usluge, OIB 33890755814, Bobovica 10A,10430 Samobor</item>
      <item>DIV GRUPA d.o.o. za usluge, OIB 33890755814, Bobovica 10A,10430 Samobor</item>
      <item>JUJNOVIĆ LUČIĆ MARKOVIĆ Odvjetničko društvo j.t.d., OIB 46736017727, Strojarska cesta 20,10000 Zagreb</item>
      <item>Katarina Šentija, OIB 99541809509, Strojarska cesta 20/XXII,10000 Zagreb</item>
      <item>TOMISLAV DEBELJAK</item>
      <item>VUKIĆ, JELUŠIĆ, ŠULINA, STANKOVIĆ, JURCAN &amp; JABUKA odvjetničko društvo s ograničenom odgovornošću, OIB 01394705384, Nikole Tesle 9,51000 Rijeka</item>
      <item>Pavao Mrkonjić, OIB 50443048410, Ante Topić Mimare 24,10000 Zagreb</item>
      <item>Krešimir Lisak, OIB 20234800100, Petrinjska 9,10000 Zagreb</item>
      <item>Marina Ljubanović, OIB 86681532987, Ulica grada Vukovara 282,10000 Zagreb</item>
      <item>Odvjetničko društvo METELKO, KNEŽEVIĆ &amp; PARTNERI d.o.o., OIB 22822699415, Ulica Radoslava Lopašića 6,10000 Zagreb</item>
      <item>STEFANOVIĆ, KRVAVICA, BULIĆ I PLETIKOSA ODVJETNIČKO DRUŠTVO društvo s ograničenom odgovornošću, OIB 16998632083, D.T. Gavrana 13,10000 Zagreb</item>
      <item>ODVJETNIČKO DRUŠTVO ANDREIS &amp; PARTNERI d.o.o., OIB 83427315907, Ulica Pavla Hatza 8,10000 Zagreb</item>
    </izvorni_sadrzaj>
    <derivirana_varijabla naziv="DomainObject.Predmet.SudioniciListAdressOIB_1">
      <item>DIV GRUPA d.o.o. za usluge, OIB 33890755814, Bobovica 10A,10430 Samobor</item>
      <item>DIV GRUPA d.o.o. za usluge, OIB 33890755814, Bobovica 10A,10430 Samobor</item>
      <item>JUJNOVIĆ LUČIĆ MARKOVIĆ Odvjetničko društvo j.t.d., OIB 46736017727, Strojarska cesta 20,10000 Zagreb</item>
      <item>Katarina Šentija, OIB 99541809509, Strojarska cesta 20/XXII,10000 Zagreb</item>
      <item>TOMISLAV DEBELJAK</item>
      <item>VUKIĆ, JELUŠIĆ, ŠULINA, STANKOVIĆ, JURCAN &amp; JABUKA odvjetničko društvo s ograničenom odgovornošću, OIB 01394705384, Nikole Tesle 9,51000 Rijeka</item>
      <item>Pavao Mrkonjić, OIB 50443048410, Ante Topić Mimare 24,10000 Zagreb</item>
      <item>Krešimir Lisak, OIB 20234800100, Petrinjska 9,10000 Zagreb</item>
      <item>Marina Ljubanović, OIB 86681532987, Ulica grada Vukovara 282,10000 Zagreb</item>
      <item>Odvjetničko društvo METELKO, KNEŽEVIĆ &amp; PARTNERI d.o.o., OIB 22822699415, Ulica Radoslava Lopašića 6,10000 Zagreb</item>
      <item>STEFANOVIĆ, KRVAVICA, BULIĆ I PLETIKOSA ODVJETNIČKO DRUŠTVO društvo s ograničenom odgovornošću, OIB 16998632083, D.T. Gavrana 13,10000 Zagreb</item>
      <item>ODVJETNIČKO DRUŠTVO ANDREIS &amp; PARTNERI d.o.o., OIB 83427315907, Ulica Pavla Hatza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33890755814</item>
      <item>, OIB 33890755814</item>
      <item>, OIB 46736017727</item>
      <item>, OIB 99541809509</item>
      <item>, OIB null</item>
      <item>, OIB 01394705384</item>
      <item>, OIB 50443048410</item>
      <item>, OIB 20234800100</item>
      <item>, OIB 86681532987</item>
      <item>, OIB 22822699415</item>
      <item>, OIB 16998632083</item>
      <item>, OIB 83427315907</item>
    </izvorni_sadrzaj>
    <derivirana_varijabla naziv="DomainObject.Predmet.SudioniciListNazivOIB_1">
      <item>, OIB 33890755814</item>
      <item>, OIB 33890755814</item>
      <item>, OIB 46736017727</item>
      <item>, OIB 99541809509</item>
      <item>, OIB null</item>
      <item>, OIB 01394705384</item>
      <item>, OIB 50443048410</item>
      <item>, OIB 20234800100</item>
      <item>, OIB 86681532987</item>
      <item>, OIB 22822699415</item>
      <item>, OIB 16998632083</item>
      <item>, OIB 83427315907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Savska cesta 144A, 10000 Zagreb</item>
    </izvorni_sadrzaj>
    <derivirana_varijabla naziv="DomainObject.Predmet.StecajniUpraviteljiListAddressOIB_1">
      <item>Irena Kelava, OIB 65378158056, Savska cesta 144A,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travnja 2022.</izvorni_sadrzaj>
    <derivirana_varijabla naziv="DomainObject.Predmet.DatumPocetkaProcesa_1">20.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104</properties:Pages>
  <properties:Words>24337</properties:Words>
  <properties:Characters>134161</properties:Characters>
  <properties:Lines>16469</properties:Lines>
  <properties:Paragraphs>2462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157705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2022-09-26T08:24:00Z</dcterms:created>
  <dc:creator>Danijela Uzelac</dc:creator>
  <cp:lastModifiedBy>Katarina Franjić</cp:lastModifiedBy>
  <cp:lastPrinted>2022-09-27T11:39:00Z</cp:lastPrinted>
  <dcterms:modified xmlns:xsi="http://www.w3.org/2001/XMLSchema-instance" xsi:type="dcterms:W3CDTF">2022-09-27T11:39:00Z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St-1329/2022-132 / Zapisnik - Ročište radi ispitivanja tražbina (Pravi_zapisnik_!!_DIV_Grupa_d.o.o._zapisnik_verzija_sud__bez_razlučnih_od_22.9...docx)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104</vt:i4>
  </prop:property>
</prop:Properties>
</file>